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32f5" w14:paraId="27432f5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221AF6">
        <w:t>2102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221AF6">
        <w:t>2102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221AF6">
        <w:t>AUTO CENTAR ĐAČIĆ d.o.o. Zagreb, Jadranska avenija 2 B, OIB 95873725625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221AF6">
        <w:t>19.180.284,46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137B" w:rsidR="00B1137B">
      <w:r>
        <w:separator/>
      </w:r>
    </w:p>
  </w:endnote>
  <w:endnote w:id="0" w:type="continuationSeparator">
    <w:p w:rsidRDefault="00B1137B" w:rsidR="00B11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137B" w:rsidR="00B1137B">
      <w:r>
        <w:separator/>
      </w:r>
    </w:p>
  </w:footnote>
  <w:footnote w:id="0" w:type="continuationSeparator">
    <w:p w:rsidRDefault="00B1137B" w:rsidR="00B113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7C58"/>
    <w:rsid w:val="000F0A0A"/>
    <w:rsid w:val="00217CDB"/>
    <w:rsid w:val="00221AF6"/>
    <w:rsid w:val="0027227B"/>
    <w:rsid w:val="0027745F"/>
    <w:rsid w:val="00277F8E"/>
    <w:rsid w:val="0028644D"/>
    <w:rsid w:val="00295F32"/>
    <w:rsid w:val="002D16B2"/>
    <w:rsid w:val="002D49A0"/>
    <w:rsid w:val="00303AF7"/>
    <w:rsid w:val="003126C7"/>
    <w:rsid w:val="00340D5E"/>
    <w:rsid w:val="00343119"/>
    <w:rsid w:val="0035731B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71891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A2314B"/>
    <w:rsid w:val="00AB4786"/>
    <w:rsid w:val="00B1137B"/>
    <w:rsid w:val="00B1314F"/>
    <w:rsid w:val="00B209EA"/>
    <w:rsid w:val="00B71F98"/>
    <w:rsid w:val="00BA5EF8"/>
    <w:rsid w:val="00BE3247"/>
    <w:rsid w:val="00C10819"/>
    <w:rsid w:val="00C108CF"/>
    <w:rsid w:val="00C22761"/>
    <w:rsid w:val="00C261BD"/>
    <w:rsid w:val="00C82C2F"/>
    <w:rsid w:val="00CA64D1"/>
    <w:rsid w:val="00CB0B8D"/>
    <w:rsid w:val="00CB6C29"/>
    <w:rsid w:val="00D17A09"/>
    <w:rsid w:val="00DE7512"/>
    <w:rsid w:val="00DF1B94"/>
    <w:rsid w:val="00F11929"/>
    <w:rsid w:val="00F17825"/>
    <w:rsid w:val="00F2244C"/>
    <w:rsid w:val="00F42DED"/>
    <w:rsid w:val="00F67CA9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1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1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St-2102/2015</izvorni_sadrzaj>
    <derivirana_varijabla naziv="DomainObject.Predmet.OznakaBroj_1">St-2102/2015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ĐAČIĆ d.o.o.</izvorni_sadrzaj>
    <derivirana_varijabla naziv="DomainObject.Predmet.ProtustrankaFormated_1">  AUTO CENTAR ĐAČIĆ d.o.o.</derivirana_varijabla>
  </DomainObject.Predmet.ProtustrankaFormated>
  <DomainObject.Predmet.ProtustrankaFormatedOIB>
    <izvorni_sadrzaj>  AUTO CENTAR ĐAČIĆ d.o.o., OIB 95873725625</izvorni_sadrzaj>
    <derivirana_varijabla naziv="DomainObject.Predmet.ProtustrankaFormatedOIB_1">  AUTO CENTAR ĐAČIĆ d.o.o., OIB 95873725625</derivirana_varijabla>
  </DomainObject.Predmet.ProtustrankaFormatedOIB>
  <DomainObject.Predmet.ProtustrankaFormatedWithAdress>
    <izvorni_sadrzaj> AUTO CENTAR ĐAČIĆ d.o.o., Jadranska avenija 2 B, 10000 Zagreb</izvorni_sadrzaj>
    <derivirana_varijabla naziv="DomainObject.Predmet.ProtustrankaFormatedWithAdress_1"> AUTO CENTAR ĐAČIĆ d.o.o., Jadranska avenija 2 B, 10000 Zagreb</derivirana_varijabla>
  </DomainObject.Predmet.ProtustrankaFormatedWithAdress>
  <DomainObject.Predmet.ProtustrankaFormatedWithAdressOIB>
    <izvorni_sadrzaj> AUTO CENTAR ĐAČIĆ d.o.o., OIB 95873725625, Jadranska avenija 2 B, 10000 Zagreb</izvorni_sadrzaj>
    <derivirana_varijabla naziv="DomainObject.Predmet.ProtustrankaFormatedWithAdressOIB_1"> AUTO CENTAR ĐAČIĆ d.o.o., OIB 95873725625, Jadranska avenija 2 B, 10000 Zagreb</derivirana_varijabla>
  </DomainObject.Predmet.ProtustrankaFormatedWithAdressOIB>
  <DomainObject.Predmet.ProtustrankaWithAdress>
    <izvorni_sadrzaj>AUTO CENTAR ĐAČIĆ d.o.o. Jadranska avenija 2 B, 10000 Zagreb</izvorni_sadrzaj>
    <derivirana_varijabla naziv="DomainObject.Predmet.ProtustrankaWithAdress_1">AUTO CENTAR ĐAČIĆ d.o.o. Jadranska avenija 2 B, 10000 Zagreb</derivirana_varijabla>
  </DomainObject.Predmet.ProtustrankaWithAdress>
  <DomainObject.Predmet.ProtustrankaWithAdressOIB>
    <izvorni_sadrzaj>AUTO CENTAR ĐAČIĆ d.o.o., OIB 95873725625, Jadranska avenija 2 B, 10000 Zagreb</izvorni_sadrzaj>
    <derivirana_varijabla naziv="DomainObject.Predmet.ProtustrankaWithAdressOIB_1">AUTO CENTAR ĐAČIĆ d.o.o., OIB 95873725625, Jadranska avenija 2 B, 10000 Zagreb</derivirana_varijabla>
  </DomainObject.Predmet.ProtustrankaWithAdressOIB>
  <DomainObject.Predmet.ProtustrankaNazivFormated>
    <izvorni_sadrzaj>AUTO CENTAR ĐAČIĆ d.o.o.</izvorni_sadrzaj>
    <derivirana_varijabla naziv="DomainObject.Predmet.ProtustrankaNazivFormated_1">AUTO CENTAR ĐAČIĆ d.o.o.</derivirana_varijabla>
  </DomainObject.Predmet.ProtustrankaNazivFormated>
  <DomainObject.Predmet.ProtustrankaNazivFormatedOIB>
    <izvorni_sadrzaj>AUTO CENTAR ĐAČIĆ d.o.o., OIB 95873725625</izvorni_sadrzaj>
    <derivirana_varijabla naziv="DomainObject.Predmet.ProtustrankaNazivFormatedOIB_1">AUTO CENTAR ĐAČIĆ d.o.o., OIB 95873725625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ĐAČIĆ d.o.o.</item>
    </izvorni_sadrzaj>
    <derivirana_varijabla naziv="DomainObject.Predmet.ProtuStrankaListFormated_1">
      <item>AUTO CENTAR ĐAČIĆ d.o.o.</item>
    </derivirana_varijabla>
  </DomainObject.Predmet.ProtuStrankaListFormated>
  <DomainObject.Predmet.ProtuStrankaListFormatedOIB>
    <izvorni_sadrzaj>
      <item>AUTO CENTAR ĐAČIĆ d.o.o., OIB 95873725625</item>
    </izvorni_sadrzaj>
    <derivirana_varijabla naziv="DomainObject.Predmet.ProtuStrankaListFormatedOIB_1">
      <item>AUTO CENTAR ĐAČIĆ d.o.o., OIB 95873725625</item>
    </derivirana_varijabla>
  </DomainObject.Predmet.ProtuStrankaListFormatedOIB>
  <DomainObject.Predmet.ProtuStrankaListFormatedWithAdress>
    <izvorni_sadrzaj>
      <item>AUTO CENTAR ĐAČIĆ d.o.o., Jadranska avenija 2 B, 10000 Zagreb</item>
    </izvorni_sadrzaj>
    <derivirana_varijabla naziv="DomainObject.Predmet.ProtuStrankaListFormatedWithAdress_1">
      <item>AUTO CENTAR ĐAČIĆ d.o.o., Jadranska avenija 2 B, 10000 Zagreb</item>
    </derivirana_varijabla>
  </DomainObject.Predmet.ProtuStrankaListFormatedWithAdress>
  <DomainObject.Predmet.ProtuStrankaListFormatedWithAdressOIB>
    <izvorni_sadrzaj>
      <item>AUTO CENTAR ĐAČIĆ d.o.o., OIB 95873725625, Jadranska avenija 2 B, 10000 Zagreb</item>
    </izvorni_sadrzaj>
    <derivirana_varijabla naziv="DomainObject.Predmet.ProtuStrankaListFormatedWithAdressOIB_1">
      <item>AUTO CENTAR ĐAČIĆ d.o.o., OIB 95873725625, Jadranska avenija 2 B, 10000 Zagreb</item>
    </derivirana_varijabla>
  </DomainObject.Predmet.ProtuStrankaListFormatedWithAdressOIB>
  <DomainObject.Predmet.ProtuStrankaListNazivFormated>
    <izvorni_sadrzaj>
      <item>AUTO CENTAR ĐAČIĆ d.o.o.</item>
    </izvorni_sadrzaj>
    <derivirana_varijabla naziv="DomainObject.Predmet.ProtuStrankaListNazivFormated_1">
      <item>AUTO CENTAR ĐAČIĆ d.o.o.</item>
    </derivirana_varijabla>
  </DomainObject.Predmet.ProtuStrankaListNazivFormated>
  <DomainObject.Predmet.ProtuStrankaListNazivFormatedOIB>
    <izvorni_sadrzaj>
      <item>AUTO CENTAR ĐAČIĆ d.o.o., OIB 95873725625</item>
    </izvorni_sadrzaj>
    <derivirana_varijabla naziv="DomainObject.Predmet.ProtuStrankaListNazivFormatedOIB_1">
      <item>AUTO CENTAR ĐAČIĆ d.o.o., OIB 95873725625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ĐAČIĆ d.o.o.</izvorni_sadrzaj>
    <derivirana_varijabla naziv="DomainObject.Predmet.ProtustrankaIDrugi_1">AUTO CENTAR ĐAČIĆ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CENTAR ĐAČIĆ d.o.o., OIB 95873725625, Jadranska avenija 2 B, 10000 Zagreb</izvorni_sadrzaj>
    <derivirana_varijabla naziv="DomainObject.Predmet.ProtustrankaIDrugiAdressOIB_1">AUTO CENTAR ĐAČIĆ d.o.o., OIB 95873725625, Jadranska avenija 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CENTAR ĐAČIĆ d.o.o.</item>
    </izvorni_sadrzaj>
    <derivirana_varijabla naziv="DomainObject.Predmet.SudioniciListNaziv_1">
      <item>FINA Regionalni centar Zagreb</item>
      <item>AUTO CENTAR ĐAČIĆ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CENTAR ĐAČIĆ d.o.o., OIB 95873725625, Jadranska avenija 2 B,10000 Zagreb</item>
    </izvorni_sadrzaj>
    <derivirana_varijabla naziv="DomainObject.Predmet.SudioniciListAdressOIB_1">
      <item>FINA Regionalni centar Zagreb, OIB 85821130368, Trg svibanjskih žrtava 1995. 1,10000 Zagreb</item>
      <item>AUTO CENTAR ĐAČIĆ d.o.o., OIB 95873725625, Jadranska avenija 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95873725625</item>
    </izvorni_sadrzaj>
    <derivirana_varijabla naziv="DomainObject.Predmet.SudioniciListNazivOIB_1">
      <item>, OIB 85821130368</item>
      <item>, OIB 95873725625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1379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2016-02-03T09:09:00Z</dcterms:created>
  <dc:creator>gboljkovac</dc:creator>
  <cp:lastModifiedBy>Renata Klokočki</cp:lastModifiedBy>
  <cp:lastPrinted>2016-02-03T09:10:00Z</cp:lastPrinted>
  <dcterms:modified xmlns:xsi="http://www.w3.org/2001/XMLSchema-instance" xsi:type="dcterms:W3CDTF">2016-02-03T09:10:00Z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