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0C620" w14:paraId="103B524C" w:rsidRDefault="006827F8" w:rsidP="006827F8" w:rsidR="006827F8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ED0F431" w:rsidRDefault="006827F8" w:rsidP="006827F8" w:rsidR="006827F8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134D9B0" w:rsidRDefault="006827F8" w:rsidP="006827F8" w:rsidR="006827F8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38FFF45" w:rsidRDefault="006827F8" w:rsidP="006827F8" w:rsidR="006827F8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640B4BC" w:rsidRDefault="006827F8" w:rsidP="006827F8" w:rsidR="006827F8">
      <w:pPr>
        <w:tabs>
          <w:tab w:pos="709" w:val="left"/>
        </w:tabs>
        <w:jc w:val="right"/>
      </w:pPr>
      <w:r>
        <w:t>42. St-6788/2015</w:t>
      </w:r>
    </w:p>
    <w:p w14:textId="77777777" w14:paraId="5B6272C0" w:rsidRDefault="006827F8" w:rsidP="006827F8" w:rsidR="006827F8">
      <w:pPr>
        <w:tabs>
          <w:tab w:pos="709" w:val="left"/>
        </w:tabs>
        <w:jc w:val="right"/>
      </w:pPr>
    </w:p>
    <w:p w14:textId="77777777" w14:paraId="6AD92383" w:rsidRDefault="006827F8" w:rsidP="006827F8" w:rsidR="006827F8">
      <w:pPr>
        <w:tabs>
          <w:tab w:pos="709" w:val="left"/>
        </w:tabs>
        <w:jc w:val="center"/>
      </w:pPr>
      <w:r>
        <w:t>R E P U B L I K A   H R V A T S K A</w:t>
      </w:r>
    </w:p>
    <w:p w14:textId="77777777" w14:paraId="27344AC8" w:rsidRDefault="006827F8" w:rsidP="006827F8" w:rsidR="006827F8">
      <w:pPr>
        <w:tabs>
          <w:tab w:pos="709" w:val="left"/>
        </w:tabs>
        <w:jc w:val="center"/>
      </w:pPr>
    </w:p>
    <w:p w14:textId="77777777" w14:paraId="1C25AD9B" w:rsidRDefault="006827F8" w:rsidP="006827F8" w:rsidR="006827F8">
      <w:pPr>
        <w:tabs>
          <w:tab w:pos="709" w:val="left"/>
        </w:tabs>
        <w:jc w:val="center"/>
      </w:pPr>
      <w:r>
        <w:t>R J E Š E N J E</w:t>
      </w:r>
    </w:p>
    <w:p w14:textId="77777777" w14:paraId="6C81C9B4" w:rsidRDefault="006827F8" w:rsidP="006827F8" w:rsidR="006827F8">
      <w:pPr>
        <w:tabs>
          <w:tab w:pos="709" w:val="left"/>
        </w:tabs>
        <w:jc w:val="both"/>
      </w:pPr>
    </w:p>
    <w:p w14:textId="77777777" w14:paraId="4A23F9A6" w:rsidRDefault="006827F8" w:rsidP="006827F8" w:rsidR="006827F8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VICTUS VITA d.o.o., Zagreb, Boškovićeva 7, OIB 33451429346, dana 6. srpnja 2016.g. </w:t>
      </w:r>
    </w:p>
    <w:p w14:textId="77777777" w14:paraId="612D2780" w:rsidRDefault="006827F8" w:rsidP="006827F8" w:rsidR="006827F8">
      <w:pPr>
        <w:tabs>
          <w:tab w:pos="709" w:val="left"/>
        </w:tabs>
        <w:jc w:val="both"/>
      </w:pPr>
    </w:p>
    <w:p w14:textId="77777777" w14:paraId="1C513D4F" w:rsidRDefault="006827F8" w:rsidP="006827F8" w:rsidR="006827F8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73A9B113" w:rsidRDefault="006827F8" w:rsidP="006827F8" w:rsidR="006827F8">
      <w:pPr>
        <w:tabs>
          <w:tab w:pos="709" w:val="left"/>
        </w:tabs>
        <w:jc w:val="center"/>
      </w:pPr>
      <w:r>
        <w:t>r i j e š i o   j e</w:t>
      </w:r>
    </w:p>
    <w:p w14:textId="77777777" w14:paraId="4FFB1AA4" w:rsidRDefault="006827F8" w:rsidP="006827F8" w:rsidR="006827F8">
      <w:pPr>
        <w:tabs>
          <w:tab w:pos="709" w:val="left"/>
        </w:tabs>
        <w:jc w:val="both"/>
      </w:pPr>
    </w:p>
    <w:p w14:textId="77777777" w14:paraId="6F39DF44" w:rsidRDefault="006827F8" w:rsidP="006827F8" w:rsidR="006827F8">
      <w:pPr>
        <w:ind w:firstLine="708"/>
        <w:jc w:val="both"/>
      </w:pPr>
      <w:r>
        <w:t xml:space="preserve">I   Otvara se stečajni postupak nad dužnikom VICTUS VITA d.o.o., Zagreb, Boškovićeva 7, OIB 33451429346. </w:t>
      </w:r>
    </w:p>
    <w:p w14:textId="77777777" w14:paraId="1A371DCE" w:rsidRDefault="006827F8" w:rsidP="006827F8" w:rsidR="006827F8">
      <w:pPr>
        <w:ind w:firstLine="708"/>
        <w:jc w:val="both"/>
      </w:pPr>
      <w:r>
        <w:t xml:space="preserve">Stečajni postupak otvoren je 6. srpnja 2016.g. u 15,00 sati kada je ovo rješenje objavljeno na mrežnoj stanici e-oglasne ploče ovog suda.    </w:t>
      </w:r>
    </w:p>
    <w:p w14:textId="77777777" w14:paraId="4F7F231B" w:rsidRDefault="006827F8" w:rsidP="006827F8" w:rsidR="006827F8">
      <w:pPr>
        <w:ind w:firstLine="708"/>
        <w:jc w:val="both"/>
      </w:pPr>
      <w:r>
        <w:t xml:space="preserve">  </w:t>
      </w:r>
    </w:p>
    <w:p w14:textId="77777777" w14:paraId="5B729048" w:rsidRDefault="006827F8" w:rsidP="006827F8" w:rsidR="006827F8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Davor Ivančić, Čakovec, Ivana pl. Zajca 17, OIB: 21146522885. </w:t>
      </w:r>
    </w:p>
    <w:p w14:textId="77777777" w14:paraId="55161350" w:rsidRDefault="006827F8" w:rsidP="006827F8" w:rsidR="006827F8">
      <w:pPr>
        <w:ind w:firstLine="708"/>
        <w:jc w:val="both"/>
      </w:pPr>
    </w:p>
    <w:p w14:textId="77777777" w14:paraId="4AEFD940" w:rsidRDefault="006827F8" w:rsidP="006827F8" w:rsidR="006827F8">
      <w:pPr>
        <w:ind w:firstLine="708"/>
        <w:jc w:val="both"/>
      </w:pPr>
      <w:r>
        <w:t>III  Zaključuje se stečajni postupak nad dužnikom VICTUS VITA d.o.o., Zagreb, Boškovićeva 7, OIB 33451429346.</w:t>
      </w:r>
    </w:p>
    <w:p w14:textId="77777777" w14:paraId="6E6E4962" w:rsidRDefault="006827F8" w:rsidP="006827F8" w:rsidR="006827F8">
      <w:pPr>
        <w:tabs>
          <w:tab w:pos="4150" w:val="left"/>
        </w:tabs>
        <w:ind w:firstLine="708"/>
        <w:jc w:val="both"/>
      </w:pPr>
      <w:r>
        <w:tab/>
      </w:r>
    </w:p>
    <w:p w14:textId="77777777" w14:paraId="18022C57" w:rsidRDefault="006827F8" w:rsidP="006827F8" w:rsidR="006827F8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266BC320" w:rsidRDefault="006827F8" w:rsidP="006827F8" w:rsidR="006827F8">
      <w:pPr>
        <w:ind w:firstLine="708"/>
        <w:jc w:val="both"/>
      </w:pPr>
    </w:p>
    <w:p w14:textId="77777777" w14:paraId="0F295AF9" w:rsidRDefault="006827F8" w:rsidP="006827F8" w:rsidR="006827F8">
      <w:pPr>
        <w:ind w:firstLine="708"/>
        <w:jc w:val="both"/>
      </w:pPr>
    </w:p>
    <w:p w14:textId="77777777" w14:paraId="4093CCB6" w:rsidRDefault="006827F8" w:rsidP="006827F8" w:rsidR="006827F8">
      <w:pPr>
        <w:jc w:val="center"/>
      </w:pPr>
      <w:r>
        <w:t>Obrazloženje</w:t>
      </w:r>
    </w:p>
    <w:p w14:textId="77777777" w14:paraId="01213C2F" w:rsidRDefault="006827F8" w:rsidP="006827F8" w:rsidR="006827F8">
      <w:pPr>
        <w:jc w:val="center"/>
      </w:pPr>
    </w:p>
    <w:p w14:textId="77777777" w14:paraId="730E9749" w:rsidRDefault="006827F8" w:rsidP="006827F8" w:rsidR="006827F8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1CEBEEA" w:rsidRDefault="006827F8" w:rsidP="006827F8" w:rsidR="006827F8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37ECB88" w:rsidRDefault="006827F8" w:rsidP="006827F8" w:rsidR="006827F8">
      <w:pPr>
        <w:ind w:firstLine="708"/>
        <w:jc w:val="both"/>
      </w:pPr>
      <w:r>
        <w:t xml:space="preserve">Zastupnik po zakonu dužnika dostavio je dana 18. veljače 2016.g. javno ovjerovljeni prokazni popis imovine u kojem navodi da dužnik ne posjeduje nikakvu imovinu. </w:t>
      </w:r>
    </w:p>
    <w:p w14:textId="77777777" w14:paraId="725306E8" w:rsidRDefault="006827F8" w:rsidP="006827F8" w:rsidR="006827F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63CDEB3" w:rsidRDefault="006827F8" w:rsidP="006827F8" w:rsidR="006827F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83872F0" w:rsidRDefault="006827F8" w:rsidP="006827F8" w:rsidR="006827F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89E290B" w:rsidRDefault="006827F8" w:rsidP="006827F8" w:rsidR="006827F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6996C40" w:rsidRDefault="006827F8" w:rsidP="006827F8" w:rsidR="006827F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6DACA9C" w:rsidRDefault="006827F8" w:rsidP="006827F8" w:rsidR="006827F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29BAA26" w:rsidRDefault="006827F8" w:rsidP="006827F8" w:rsidR="006827F8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8DB47CC" w:rsidRDefault="006827F8" w:rsidP="006827F8" w:rsidR="006827F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3F5E4EB3" w:rsidRDefault="006827F8" w:rsidP="006827F8" w:rsidR="006827F8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FFE10F5" w:rsidRDefault="006827F8" w:rsidP="006827F8" w:rsidR="006827F8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965A022" w:rsidTr="006827F8" w:rsidR="006827F8">
        <w:tc>
          <w:tcPr>
            <w:tcW w:type="dxa" w:w="2346"/>
          </w:tcPr>
          <w:p w14:textId="77777777" w14:paraId="70DD3801" w:rsidRDefault="006827F8" w:rsidR="006827F8">
            <w:pPr>
              <w:tabs>
                <w:tab w:pos="709" w:val="left"/>
              </w:tabs>
              <w:jc w:val="right"/>
            </w:pPr>
            <w:r>
              <w:t>42. St-6788/2015</w:t>
            </w:r>
          </w:p>
          <w:p w14:textId="77777777" w14:paraId="71BA769F" w:rsidRDefault="006827F8" w:rsidR="006827F8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ABD0141" w:rsidRDefault="006827F8" w:rsidP="006827F8" w:rsidR="006827F8">
      <w:pPr>
        <w:jc w:val="both"/>
      </w:pPr>
    </w:p>
    <w:p w14:textId="77777777" w14:paraId="6FE610B3" w:rsidRDefault="006827F8" w:rsidP="006827F8" w:rsidR="006827F8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81B870E" w:rsidRDefault="006827F8" w:rsidP="006827F8" w:rsidR="006827F8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31910D0" w:rsidRDefault="006827F8" w:rsidP="006827F8" w:rsidR="006827F8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3A69E2D" w:rsidRDefault="006827F8" w:rsidP="006827F8" w:rsidR="006827F8">
      <w:pPr>
        <w:jc w:val="both"/>
      </w:pPr>
      <w:r>
        <w:tab/>
        <w:t>Izbor stečajnog upravitelja odabran je primjenom odredbe čl. 432 SZ.</w:t>
      </w:r>
    </w:p>
    <w:p w14:textId="77777777" w14:paraId="5A0F2167" w:rsidRDefault="006827F8" w:rsidP="006827F8" w:rsidR="006827F8">
      <w:pPr>
        <w:jc w:val="both"/>
      </w:pPr>
      <w:r>
        <w:tab/>
      </w:r>
    </w:p>
    <w:p w14:textId="77777777" w14:paraId="11816355" w:rsidRDefault="006827F8" w:rsidP="006827F8" w:rsidR="006827F8">
      <w:pPr>
        <w:tabs>
          <w:tab w:pos="709" w:val="left"/>
        </w:tabs>
        <w:jc w:val="center"/>
      </w:pPr>
      <w:r>
        <w:t xml:space="preserve">U Zagrebu,  6. srpnja 2016.g. </w:t>
      </w:r>
    </w:p>
    <w:p w14:textId="77777777" w14:paraId="2BCC7179" w:rsidRDefault="006827F8" w:rsidP="006827F8" w:rsidR="006827F8">
      <w:pPr>
        <w:tabs>
          <w:tab w:pos="709" w:val="left"/>
        </w:tabs>
        <w:jc w:val="center"/>
      </w:pPr>
    </w:p>
    <w:p w14:textId="77777777" w14:paraId="5D29EE45" w:rsidRDefault="006827F8" w:rsidP="006827F8" w:rsidR="006827F8">
      <w:pPr>
        <w:tabs>
          <w:tab w:pos="709" w:val="left"/>
        </w:tabs>
      </w:pPr>
    </w:p>
    <w:p w14:textId="77777777" w14:paraId="2CA6B990" w:rsidRDefault="006827F8" w:rsidP="006827F8" w:rsidR="006827F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329A3C1" w:rsidRDefault="006827F8" w:rsidP="006827F8" w:rsidR="006827F8">
      <w:pPr>
        <w:tabs>
          <w:tab w:pos="709" w:val="left"/>
        </w:tabs>
      </w:pPr>
    </w:p>
    <w:p w14:textId="77777777" w14:paraId="3F7BDFCE" w:rsidRDefault="006827F8" w:rsidP="006827F8" w:rsidR="006827F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E45C0A0" w:rsidRDefault="006827F8" w:rsidP="006827F8" w:rsidR="006827F8">
      <w:pPr>
        <w:tabs>
          <w:tab w:pos="709" w:val="left"/>
        </w:tabs>
      </w:pPr>
    </w:p>
    <w:p w14:textId="77777777" w14:paraId="24FB64FC" w:rsidRDefault="006827F8" w:rsidP="006827F8" w:rsidR="006827F8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5B5DED7D" w:rsidRDefault="006827F8" w:rsidP="006827F8" w:rsidR="006827F8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3D6CBB5D" w:rsidRDefault="006827F8" w:rsidP="006827F8" w:rsidR="006827F8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0F5CA84B" w:rsidRDefault="006827F8" w:rsidP="006827F8" w:rsidR="006827F8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0B0FFFD" w:rsidRDefault="006827F8" w:rsidP="006827F8" w:rsidR="006827F8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1597655" w:rsidRDefault="006827F8" w:rsidP="006827F8" w:rsidR="006827F8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701D8A98" w:rsidRDefault="006827F8" w:rsidP="006827F8" w:rsidR="006827F8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385AE2C1" w:rsidRDefault="006827F8" w:rsidP="006827F8" w:rsidR="006827F8">
      <w:pPr>
        <w:tabs>
          <w:tab w:pos="709" w:val="left"/>
        </w:tabs>
      </w:pPr>
    </w:p>
    <w:p w14:textId="77777777" w14:paraId="11B9D16B" w:rsidRDefault="006827F8" w:rsidP="006827F8" w:rsidR="006827F8">
      <w:pPr>
        <w:tabs>
          <w:tab w:pos="709" w:val="left"/>
        </w:tabs>
      </w:pPr>
    </w:p>
    <w:p w14:textId="06D5588B" w14:paraId="06D5588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827F8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82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7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7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7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7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827F8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6827F8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7F8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6827F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27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27F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82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7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7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7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7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827F8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6827F8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7F8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6827F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27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27F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125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6788</izvorni_sadrzaj>
    <derivirana_varijabla naziv="DomainObject.Predmet.Broj_1">6788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St-6788/2015</izvorni_sadrzaj>
    <derivirana_varijabla naziv="DomainObject.Predmet.OznakaBroj_1">St-6788/2015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VICTUS VITA d.o.o.</izvorni_sadrzaj>
    <derivirana_varijabla naziv="DomainObject.Predmet.ProtustrankaFormated_1">  VICTUS VITA d.o.o.</derivirana_varijabla>
  </DomainObject.Predmet.ProtustrankaFormated>
  <DomainObject.Predmet.ProtustrankaFormatedOIB>
    <izvorni_sadrzaj>  VICTUS VITA d.o.o., OIB 33451429346</izvorni_sadrzaj>
    <derivirana_varijabla naziv="DomainObject.Predmet.ProtustrankaFormatedOIB_1">  VICTUS VITA d.o.o., OIB 33451429346</derivirana_varijabla>
  </DomainObject.Predmet.ProtustrankaFormatedOIB>
  <DomainObject.Predmet.ProtustrankaFormatedWithAdress>
    <izvorni_sadrzaj> VICTUS VITA d.o.o., Boškovićeva 7, 10000 Zagreb</izvorni_sadrzaj>
    <derivirana_varijabla naziv="DomainObject.Predmet.ProtustrankaFormatedWithAdress_1"> VICTUS VITA d.o.o., Boškovićeva 7, 10000 Zagreb</derivirana_varijabla>
  </DomainObject.Predmet.ProtustrankaFormatedWithAdress>
  <DomainObject.Predmet.ProtustrankaFormatedWithAdressOIB>
    <izvorni_sadrzaj> VICTUS VITA d.o.o., OIB 33451429346, Boškovićeva 7, 10000 Zagreb</izvorni_sadrzaj>
    <derivirana_varijabla naziv="DomainObject.Predmet.ProtustrankaFormatedWithAdressOIB_1"> VICTUS VITA d.o.o., OIB 33451429346, Boškovićeva 7, 10000 Zagreb</derivirana_varijabla>
  </DomainObject.Predmet.ProtustrankaFormatedWithAdressOIB>
  <DomainObject.Predmet.ProtustrankaWithAdress>
    <izvorni_sadrzaj>VICTUS VITA d.o.o. Boškovićeva 7, 10000 Zagreb</izvorni_sadrzaj>
    <derivirana_varijabla naziv="DomainObject.Predmet.ProtustrankaWithAdress_1">VICTUS VITA d.o.o. Boškovićeva 7, 10000 Zagreb</derivirana_varijabla>
  </DomainObject.Predmet.ProtustrankaWithAdress>
  <DomainObject.Predmet.ProtustrankaWithAdressOIB>
    <izvorni_sadrzaj>VICTUS VITA d.o.o., OIB 33451429346, Boškovićeva 7, 10000 Zagreb</izvorni_sadrzaj>
    <derivirana_varijabla naziv="DomainObject.Predmet.ProtustrankaWithAdressOIB_1">VICTUS VITA d.o.o., OIB 33451429346, Boškovićeva 7, 10000 Zagreb</derivirana_varijabla>
  </DomainObject.Predmet.ProtustrankaWithAdressOIB>
  <DomainObject.Predmet.ProtustrankaNazivFormated>
    <izvorni_sadrzaj>VICTUS VITA d.o.o.</izvorni_sadrzaj>
    <derivirana_varijabla naziv="DomainObject.Predmet.ProtustrankaNazivFormated_1">VICTUS VITA d.o.o.</derivirana_varijabla>
  </DomainObject.Predmet.ProtustrankaNazivFormated>
  <DomainObject.Predmet.ProtustrankaNazivFormatedOIB>
    <izvorni_sadrzaj>VICTUS VITA d.o.o., OIB 33451429346</izvorni_sadrzaj>
    <derivirana_varijabla naziv="DomainObject.Predmet.ProtustrankaNazivFormatedOIB_1">VICTUS VITA d.o.o., OIB 33451429346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VICTUS VITA d.o.o.</item>
    </izvorni_sadrzaj>
    <derivirana_varijabla naziv="DomainObject.Predmet.ProtuStrankaListFormated_1">
      <item>VICTUS VITA d.o.o.</item>
    </derivirana_varijabla>
  </DomainObject.Predmet.ProtuStrankaListFormated>
  <DomainObject.Predmet.ProtuStrankaListFormatedOIB>
    <izvorni_sadrzaj>
      <item>VICTUS VITA d.o.o., OIB 33451429346</item>
    </izvorni_sadrzaj>
    <derivirana_varijabla naziv="DomainObject.Predmet.ProtuStrankaListFormatedOIB_1">
      <item>VICTUS VITA d.o.o., OIB 33451429346</item>
    </derivirana_varijabla>
  </DomainObject.Predmet.ProtuStrankaListFormatedOIB>
  <DomainObject.Predmet.ProtuStrankaListFormatedWithAdress>
    <izvorni_sadrzaj>
      <item>VICTUS VITA d.o.o., Boškovićeva 7, 10000 Zagreb</item>
    </izvorni_sadrzaj>
    <derivirana_varijabla naziv="DomainObject.Predmet.ProtuStrankaListFormatedWithAdress_1">
      <item>VICTUS VITA d.o.o., Boškovićeva 7, 10000 Zagreb</item>
    </derivirana_varijabla>
  </DomainObject.Predmet.ProtuStrankaListFormatedWithAdress>
  <DomainObject.Predmet.ProtuStrankaListFormatedWithAdressOIB>
    <izvorni_sadrzaj>
      <item>VICTUS VITA d.o.o., OIB 33451429346, Boškovićeva 7, 10000 Zagreb</item>
    </izvorni_sadrzaj>
    <derivirana_varijabla naziv="DomainObject.Predmet.ProtuStrankaListFormatedWithAdressOIB_1">
      <item>VICTUS VITA d.o.o., OIB 33451429346, Boškovićeva 7, 10000 Zagreb</item>
    </derivirana_varijabla>
  </DomainObject.Predmet.ProtuStrankaListFormatedWithAdressOIB>
  <DomainObject.Predmet.ProtuStrankaListNazivFormated>
    <izvorni_sadrzaj>
      <item>VICTUS VITA d.o.o.</item>
    </izvorni_sadrzaj>
    <derivirana_varijabla naziv="DomainObject.Predmet.ProtuStrankaListNazivFormated_1">
      <item>VICTUS VITA d.o.o.</item>
    </derivirana_varijabla>
  </DomainObject.Predmet.ProtuStrankaListNazivFormated>
  <DomainObject.Predmet.ProtuStrankaListNazivFormatedOIB>
    <izvorni_sadrzaj>
      <item>VICTUS VITA d.o.o., OIB 33451429346</item>
    </izvorni_sadrzaj>
    <derivirana_varijabla naziv="DomainObject.Predmet.ProtuStrankaListNazivFormatedOIB_1">
      <item>VICTUS VITA d.o.o., OIB 33451429346</item>
    </derivirana_varijabla>
  </DomainObject.Predmet.ProtuStrankaListNazivFormatedOIB>
  <DomainObject.Predmet.OstaliListFormated>
    <izvorni_sadrzaj>
      <item>Ivan Bajuk</item>
      <item>HRVATSKI ZAVOD ZA MIROVINSKO OSIGURANJE</item>
    </izvorni_sadrzaj>
    <derivirana_varijabla naziv="DomainObject.Predmet.OstaliListFormated_1">
      <item>Ivan Bajuk</item>
      <item>HRVATSKI ZAVOD ZA MIROVINSKO OSIGURANJE</item>
    </derivirana_varijabla>
  </DomainObject.Predmet.OstaliListFormated>
  <DomainObject.Predmet.OstaliListFormatedOIB>
    <izvorni_sadrzaj>
      <item>Ivan Bajuk, OIB 85426188648</item>
      <item>HRVATSKI ZAVOD ZA MIROVINSKO OSIGURANJE, OIB 84397956623</item>
    </izvorni_sadrzaj>
    <derivirana_varijabla naziv="DomainObject.Predmet.OstaliListFormatedOIB_1">
      <item>Ivan Bajuk, OIB 85426188648</item>
      <item>HRVATSKI ZAVOD ZA MIROVINSKO OSIGURANJE, OIB 84397956623</item>
    </derivirana_varijabla>
  </DomainObject.Predmet.OstaliListFormatedOIB>
  <DomainObject.Predmet.OstaliListFormatedWithAdress>
    <izvorni_sadrzaj>
      <item>Ivan Bajuk, Samoborska Cesta 134i, 10000 Zagreb</item>
      <item>HRVATSKI ZAVOD ZA MIROVINSKO OSIGURANJE, Trpimirova 4, 10000 Zagreb</item>
    </izvorni_sadrzaj>
    <derivirana_varijabla naziv="DomainObject.Predmet.OstaliListFormatedWithAdress_1">
      <item>Ivan Bajuk, Samoborska Cesta 134i,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Ivan Bajuk, OIB 85426188648, Samoborska Cesta 134i, 10000 Zagreb</item>
      <item>HRVATSKI ZAVOD ZA MIROVINSKO OSIGURANJE, OIB 84397956623, Trpimirova 4, 10000 Zagreb</item>
    </izvorni_sadrzaj>
    <derivirana_varijabla naziv="DomainObject.Predmet.OstaliListFormatedWithAdressOIB_1">
      <item>Ivan Bajuk, OIB 85426188648, Samoborska Cesta 134i,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 Bajuk</item>
      <item>HRVATSKI ZAVOD ZA MIROVINSKO OSIGURANJE</item>
    </izvorni_sadrzaj>
    <derivirana_varijabla naziv="DomainObject.Predmet.OstaliListNazivFormated_1">
      <item>Ivan Bajuk</item>
      <item>HRVATSKI ZAVOD ZA MIROVINSKO OSIGURANJE</item>
    </derivirana_varijabla>
  </DomainObject.Predmet.OstaliListNazivFormated>
  <DomainObject.Predmet.OstaliListNazivFormatedOIB>
    <izvorni_sadrzaj>
      <item>Ivan Bajuk, OIB 85426188648</item>
      <item>HRVATSKI ZAVOD ZA MIROVINSKO OSIGURANJE, OIB 84397956623</item>
    </izvorni_sadrzaj>
    <derivirana_varijabla naziv="DomainObject.Predmet.OstaliListNazivFormatedOIB_1">
      <item>Ivan Bajuk, OIB 85426188648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VICTUS VITA d.o.o.</izvorni_sadrzaj>
    <derivirana_varijabla naziv="DomainObject.Predmet.ProtustrankaIDrugi_1">VICTUS 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VICTUS VITA d.o.o., OIB 33451429346, Boškovićeva 7, 10000 Zagreb</izvorni_sadrzaj>
    <derivirana_varijabla naziv="DomainObject.Predmet.ProtustrankaIDrugiAdressOIB_1">VICTUS VITA d.o.o., OIB 33451429346,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VICTUS VITA d.o.o.</item>
      <item>Ivan Bajuk</item>
      <item>HRVATSKI ZAVOD ZA MIROVINSKO OSIGURANJE</item>
    </izvorni_sadrzaj>
    <derivirana_varijabla naziv="DomainObject.Predmet.SudioniciListNaziv_1">
      <item>FINA Regionalni centar Zagreb</item>
      <item>VICTUS VITA d.o.o.</item>
      <item>Ivan Bajuk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VICTUS VITA d.o.o., OIB 33451429346, Boškovićeva 7,10000 Zagreb</item>
      <item>Ivan Bajuk, OIB 85426188648, Samoborska Cesta 134i,10000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VICTUS VITA d.o.o., OIB 33451429346, Boškovićeva 7,10000 Zagreb</item>
      <item>Ivan Bajuk, OIB 85426188648, Samoborska Cesta 134i,10000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33451429346</item>
      <item>, OIB 85426188648</item>
      <item>, OIB 84397956623</item>
    </izvorni_sadrzaj>
    <derivirana_varijabla naziv="DomainObject.Predmet.SudioniciListNazivOIB_1">
      <item>, OIB 85821130368</item>
      <item>, OIB 33451429346</item>
      <item>, OIB 85426188648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1986</properties:Characters>
  <properties:Lines>80</properties:Lines>
  <properties:Paragraphs>32</properties:Paragraphs>
  <properties:TotalTime>1</properties:TotalTime>
  <properties:ScaleCrop>false</properties:ScaleCrop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2016-07-06T08:43:00Z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