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7aea" w14:paraId="e6c7aea" w:rsidRDefault="007164CF" w:rsidP="007164CF" w:rsidR="007164C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4CF" w:rsidP="007164CF" w:rsidR="007164C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64CF" w:rsidP="007164CF" w:rsidR="007164C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64CF" w:rsidP="007164CF" w:rsidR="007164C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164CF" w:rsidP="007164CF" w:rsidR="007164C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64CF" w:rsidP="007164CF" w:rsidR="007164C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64CF" w:rsidP="007164CF" w:rsidR="007164CF" w:rsidRPr="005D578C">
      <w:pPr>
        <w:jc w:val="center"/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EF07BC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BULBUS d. o. o. Buje, Istarska 22, OIB </w:t>
      </w:r>
      <w:r w:rsidRPr="007164CF">
        <w:rPr>
          <w:rFonts w:cs="Times New Roman" w:eastAsia="Times New Roman"/>
          <w:szCs w:val="24"/>
        </w:rPr>
        <w:t>33454193710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4CF">
        <w:rPr>
          <w:rFonts w:cs="Times New Roman" w:eastAsia="Times New Roman"/>
          <w:szCs w:val="24"/>
        </w:rPr>
        <w:t>040284276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A3263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2016.</w:t>
      </w: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BULBUS d. o. o. Buje, Istarska 22, OIB </w:t>
      </w:r>
      <w:r w:rsidRPr="007164CF">
        <w:rPr>
          <w:rFonts w:cs="Times New Roman" w:eastAsia="Times New Roman"/>
          <w:szCs w:val="24"/>
        </w:rPr>
        <w:t>33454193710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4CF">
        <w:rPr>
          <w:rFonts w:cs="Times New Roman" w:eastAsia="Times New Roman"/>
          <w:szCs w:val="24"/>
        </w:rPr>
        <w:t>040284276</w:t>
      </w:r>
      <w:r w:rsidR="00EF07BC">
        <w:rPr>
          <w:rFonts w:cs="Times New Roman" w:eastAsia="Times New Roman"/>
          <w:szCs w:val="24"/>
        </w:rPr>
        <w:t>.</w:t>
      </w: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164CF" w:rsidP="007164CF" w:rsidR="007164CF">
      <w:pPr>
        <w:rPr>
          <w:rFonts w:cs="Times New Roman" w:eastAsia="Times New Roman"/>
          <w:szCs w:val="20"/>
        </w:rPr>
      </w:pPr>
    </w:p>
    <w:p w:rsidRDefault="007164CF" w:rsidP="007164CF" w:rsidR="007164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BULBUS d. o. o. Buje, Istarska 22, OIB </w:t>
      </w:r>
      <w:r w:rsidRPr="007164CF">
        <w:rPr>
          <w:rFonts w:cs="Times New Roman" w:eastAsia="Times New Roman"/>
          <w:szCs w:val="24"/>
        </w:rPr>
        <w:t>33454193710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4CF">
        <w:rPr>
          <w:rFonts w:cs="Times New Roman" w:eastAsia="Times New Roman"/>
          <w:szCs w:val="24"/>
        </w:rPr>
        <w:t>040284276</w:t>
      </w:r>
      <w:r>
        <w:rPr>
          <w:rFonts w:cs="Times New Roman" w:eastAsia="Times New Roman"/>
          <w:szCs w:val="24"/>
        </w:rPr>
        <w:t>.</w:t>
      </w:r>
    </w:p>
    <w:p w:rsidRDefault="007164CF" w:rsidP="007164CF" w:rsidR="007164CF">
      <w:pPr>
        <w:ind w:firstLine="709"/>
        <w:rPr>
          <w:rFonts w:cs="Times New Roman" w:eastAsia="Times New Roman"/>
          <w:szCs w:val="24"/>
        </w:rPr>
      </w:pPr>
    </w:p>
    <w:p w:rsidRDefault="007164CF" w:rsidP="007164CF" w:rsidR="007164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BULBUS d. o. o. Buje, Istarska 22, OIB </w:t>
      </w:r>
      <w:r w:rsidRPr="007164CF">
        <w:rPr>
          <w:rFonts w:cs="Times New Roman" w:eastAsia="Times New Roman"/>
          <w:szCs w:val="24"/>
        </w:rPr>
        <w:t>33454193710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4CF">
        <w:rPr>
          <w:rFonts w:cs="Times New Roman" w:eastAsia="Times New Roman"/>
          <w:szCs w:val="24"/>
        </w:rPr>
        <w:t>040284276</w:t>
      </w:r>
      <w:r>
        <w:rPr>
          <w:rFonts w:cs="Times New Roman" w:eastAsia="Times New Roman"/>
          <w:szCs w:val="24"/>
        </w:rPr>
        <w:t>.</w:t>
      </w:r>
    </w:p>
    <w:p w:rsidRDefault="007164CF" w:rsidP="007164CF" w:rsidR="007164CF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64CF" w:rsidP="007164CF" w:rsidR="007164CF">
      <w:pPr>
        <w:ind w:firstLine="708"/>
        <w:rPr>
          <w:rFonts w:cs="Times New Roman" w:eastAsia="Times New Roman"/>
          <w:szCs w:val="24"/>
        </w:rPr>
      </w:pPr>
    </w:p>
    <w:p w:rsidRDefault="007164CF" w:rsidP="007164CF" w:rsidR="007164C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BULBUS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St-145/2016-3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164CF" w:rsidP="007164CF" w:rsidR="007164C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A3263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164CF" w:rsidP="007164CF" w:rsidR="007164CF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164CF" w:rsidP="007164CF" w:rsidR="007164C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164CF" w:rsidP="007164CF" w:rsidR="007164CF">
      <w:pPr>
        <w:jc w:val="left"/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left"/>
        <w:rPr>
          <w:rFonts w:cs="Times New Roman" w:eastAsia="Times New Roman"/>
          <w:szCs w:val="24"/>
        </w:rPr>
      </w:pPr>
    </w:p>
    <w:p w:rsidRDefault="00A3263C" w:rsidP="007164CF" w:rsidR="00A3263C">
      <w:pPr>
        <w:jc w:val="left"/>
        <w:rPr>
          <w:rFonts w:cs="Times New Roman" w:eastAsia="Times New Roman"/>
          <w:szCs w:val="24"/>
        </w:rPr>
      </w:pPr>
    </w:p>
    <w:p w:rsidRDefault="00A3263C" w:rsidP="007164CF" w:rsidR="00A3263C">
      <w:pPr>
        <w:jc w:val="left"/>
        <w:rPr>
          <w:rFonts w:cs="Times New Roman" w:eastAsia="Times New Roman"/>
          <w:szCs w:val="24"/>
        </w:rPr>
      </w:pPr>
    </w:p>
    <w:p w:rsidRDefault="00A3263C" w:rsidP="007164CF" w:rsidR="00A3263C">
      <w:pPr>
        <w:jc w:val="left"/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F07BC" w:rsidP="00EF07BC" w:rsidR="00EF07B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164CF" w:rsidP="007164CF" w:rsidR="007164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164CF" w:rsidP="007164CF" w:rsidR="007164CF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rPr>
          <w:rFonts w:cs="Times New Roman" w:eastAsia="Times New Roman"/>
          <w:szCs w:val="24"/>
        </w:rPr>
      </w:pPr>
    </w:p>
    <w:p w:rsidRDefault="007164CF" w:rsidP="007164CF" w:rsidR="007164C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164CF" w:rsidP="007164CF" w:rsidR="007164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164CF" w:rsidP="007164CF" w:rsidR="007164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BULBUS d. o. o. Buje, Istarska 22,</w:t>
      </w:r>
    </w:p>
    <w:p w:rsidRDefault="007164CF" w:rsidP="007164CF" w:rsidR="007164C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164CF" w:rsidP="007164CF" w:rsidR="007164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164CF" w:rsidP="007164CF" w:rsidR="007164C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164CF" w:rsidP="007164CF" w:rsidR="007164C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164CF" w:rsidP="007164CF" w:rsidR="007164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164CF" w:rsidP="007164CF" w:rsidR="007164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164CF" w:rsidP="007164CF" w:rsidR="007164CF"/>
    <w:p w:rsidRDefault="007164CF" w:rsidP="007164CF" w:rsidR="007164CF"/>
    <w:p w:rsidRDefault="007164CF" w:rsidP="007164CF" w:rsidR="007164CF"/>
    <w:p w:rsidRDefault="007164CF" w:rsidP="007164CF" w:rsidR="007164CF"/>
    <w:p w:rsidRDefault="007164CF" w:rsidP="007164CF" w:rsidR="007164CF"/>
    <w:p w:rsidRDefault="007164CF" w:rsidP="007164CF" w:rsidR="007164CF"/>
    <w:p w:rsidRDefault="00FD02C1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4CF" w:rsidP="007164CF" w:rsidR="007164CF">
      <w:r>
        <w:separator/>
      </w:r>
    </w:p>
  </w:endnote>
  <w:endnote w:id="0" w:type="continuationSeparator">
    <w:p w:rsidRDefault="007164CF" w:rsidP="007164CF" w:rsidR="00716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4CF" w:rsidP="007164CF" w:rsidR="007164CF">
      <w:r>
        <w:separator/>
      </w:r>
    </w:p>
  </w:footnote>
  <w:footnote w:id="0" w:type="continuationSeparator">
    <w:p w:rsidRDefault="007164CF" w:rsidP="007164CF" w:rsidR="00716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4CF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02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4CF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83F"/>
    <w:rsid w:val="007164CF"/>
    <w:rsid w:val="0075528E"/>
    <w:rsid w:val="0079403F"/>
    <w:rsid w:val="009C68AF"/>
    <w:rsid w:val="009E783F"/>
    <w:rsid w:val="00A3263C"/>
    <w:rsid w:val="00DC54F6"/>
    <w:rsid w:val="00EF07BC"/>
    <w:rsid w:val="00FD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4C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4C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64C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4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64C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4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64C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2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02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02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02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4C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4C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64C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4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64C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4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64C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2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02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02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02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BULBUS d.o.o. BUJE</izvorni_sadrzaj>
    <derivirana_varijabla naziv="DomainObject.Predmet.ProtustrankaFormated_1">  BULBUS d.o.o. BUJE</derivirana_varijabla>
  </DomainObject.Predmet.ProtustrankaFormated>
  <DomainObject.Predmet.ProtustrankaFormatedOIB>
    <izvorni_sadrzaj>  BULBUS d.o.o. BUJE, OIB 33454193710</izvorni_sadrzaj>
    <derivirana_varijabla naziv="DomainObject.Predmet.ProtustrankaFormatedOIB_1">  BULBUS d.o.o. BUJE, OIB 33454193710</derivirana_varijabla>
  </DomainObject.Predmet.ProtustrankaFormatedOIB>
  <DomainObject.Predmet.ProtustrankaFormatedWithAdress>
    <izvorni_sadrzaj> BULBUS d.o.o. BUJE, Istarska 22, 52460 Buje</izvorni_sadrzaj>
    <derivirana_varijabla naziv="DomainObject.Predmet.ProtustrankaFormatedWithAdress_1"> BULBUS d.o.o. BUJE, Istarska 22, 52460 Buje</derivirana_varijabla>
  </DomainObject.Predmet.ProtustrankaFormatedWithAdress>
  <DomainObject.Predmet.ProtustrankaFormatedWithAdressOIB>
    <izvorni_sadrzaj> BULBUS d.o.o. BUJE, OIB 33454193710, Istarska 22, 52460 Buje</izvorni_sadrzaj>
    <derivirana_varijabla naziv="DomainObject.Predmet.ProtustrankaFormatedWithAdressOIB_1"> BULBUS d.o.o. BUJE, OIB 33454193710, Istarska 22, 52460 Buje</derivirana_varijabla>
  </DomainObject.Predmet.ProtustrankaFormatedWithAdressOIB>
  <DomainObject.Predmet.ProtustrankaWithAdress>
    <izvorni_sadrzaj>BULBUS d.o.o. BUJE Istarska 22, 52460 Buje</izvorni_sadrzaj>
    <derivirana_varijabla naziv="DomainObject.Predmet.ProtustrankaWithAdress_1">BULBUS d.o.o. BUJE Istarska 22, 52460 Buje</derivirana_varijabla>
  </DomainObject.Predmet.ProtustrankaWithAdress>
  <DomainObject.Predmet.ProtustrankaWithAdressOIB>
    <izvorni_sadrzaj>BULBUS d.o.o. BUJE, OIB 33454193710, Istarska 22, 52460 Buje</izvorni_sadrzaj>
    <derivirana_varijabla naziv="DomainObject.Predmet.ProtustrankaWithAdressOIB_1">BULBUS d.o.o. BUJE, OIB 33454193710, Istarska 22, 52460 Buje</derivirana_varijabla>
  </DomainObject.Predmet.ProtustrankaWithAdressOIB>
  <DomainObject.Predmet.ProtustrankaNazivFormated>
    <izvorni_sadrzaj>BULBUS d.o.o. BUJE</izvorni_sadrzaj>
    <derivirana_varijabla naziv="DomainObject.Predmet.ProtustrankaNazivFormated_1">BULBUS d.o.o. BUJE</derivirana_varijabla>
  </DomainObject.Predmet.ProtustrankaNazivFormated>
  <DomainObject.Predmet.ProtustrankaNazivFormatedOIB>
    <izvorni_sadrzaj>BULBUS d.o.o. BUJE, OIB 33454193710</izvorni_sadrzaj>
    <derivirana_varijabla naziv="DomainObject.Predmet.ProtustrankaNazivFormatedOIB_1">BULBUS d.o.o. BUJE, OIB 33454193710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926.13</izvorni_sadrzaj>
    <derivirana_varijabla naziv="DomainObject.Predmet.TrenutnaVrijednost_1">926.13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BULBUS d.o.o. BUJE</item>
    </izvorni_sadrzaj>
    <derivirana_varijabla naziv="DomainObject.Predmet.ProtuStrankaListFormated_1">
      <item>BULBUS d.o.o. BUJE</item>
    </derivirana_varijabla>
  </DomainObject.Predmet.ProtuStrankaListFormated>
  <DomainObject.Predmet.ProtuStrankaListFormatedOIB>
    <izvorni_sadrzaj>
      <item>BULBUS d.o.o. BUJE, OIB 33454193710</item>
    </izvorni_sadrzaj>
    <derivirana_varijabla naziv="DomainObject.Predmet.ProtuStrankaListFormatedOIB_1">
      <item>BULBUS d.o.o. BUJE, OIB 33454193710</item>
    </derivirana_varijabla>
  </DomainObject.Predmet.ProtuStrankaListFormatedOIB>
  <DomainObject.Predmet.ProtuStrankaListFormatedWithAdress>
    <izvorni_sadrzaj>
      <item>BULBUS d.o.o. BUJE, Istarska 22, 52460 Buje</item>
    </izvorni_sadrzaj>
    <derivirana_varijabla naziv="DomainObject.Predmet.ProtuStrankaListFormatedWithAdress_1">
      <item>BULBUS d.o.o. BUJE, Istarska 22, 52460 Buje</item>
    </derivirana_varijabla>
  </DomainObject.Predmet.ProtuStrankaListFormatedWithAdress>
  <DomainObject.Predmet.ProtuStrankaListFormatedWithAdressOIB>
    <izvorni_sadrzaj>
      <item>BULBUS d.o.o. BUJE, OIB 33454193710, Istarska 22, 52460 Buje</item>
    </izvorni_sadrzaj>
    <derivirana_varijabla naziv="DomainObject.Predmet.ProtuStrankaListFormatedWithAdressOIB_1">
      <item>BULBUS d.o.o. BUJE, OIB 33454193710, Istarska 22, 52460 Buje</item>
    </derivirana_varijabla>
  </DomainObject.Predmet.ProtuStrankaListFormatedWithAdressOIB>
  <DomainObject.Predmet.ProtuStrankaListNazivFormated>
    <izvorni_sadrzaj>
      <item>BULBUS d.o.o. BUJE</item>
    </izvorni_sadrzaj>
    <derivirana_varijabla naziv="DomainObject.Predmet.ProtuStrankaListNazivFormated_1">
      <item>BULBUS d.o.o. BUJE</item>
    </derivirana_varijabla>
  </DomainObject.Predmet.ProtuStrankaListNazivFormated>
  <DomainObject.Predmet.ProtuStrankaListNazivFormatedOIB>
    <izvorni_sadrzaj>
      <item>BULBUS d.o.o. BUJE, OIB 33454193710</item>
    </izvorni_sadrzaj>
    <derivirana_varijabla naziv="DomainObject.Predmet.ProtuStrankaListNazivFormatedOIB_1">
      <item>BULBUS d.o.o. BUJE, OIB 33454193710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BULBUS d.o.o. BUJE</izvorni_sadrzaj>
    <derivirana_varijabla naziv="DomainObject.Predmet.ProtustrankaIDrugi_1">BULBUS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BULBUS d.o.o. BUJE, OIB 33454193710, Istarska 22, 52460 Buje</izvorni_sadrzaj>
    <derivirana_varijabla naziv="DomainObject.Predmet.ProtustrankaIDrugiAdressOIB_1">BULBUS d.o.o. BUJE, OIB 33454193710,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BULBUS d.o.o. BUJE</item>
    </izvorni_sadrzaj>
    <derivirana_varijabla naziv="DomainObject.Predmet.SudioniciListNaziv_1">
      <item>FINANCIJSKA AGENCIJA, RC RIJEKA, PODRUŽNICA PULA, PULA</item>
      <item>BULBUS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BULBUS d.o.o. BUJE, OIB 33454193710, Istarska 22,52460 Buje</item>
    </izvorni_sadrzaj>
    <derivirana_varijabla naziv="DomainObject.Predmet.SudioniciListAdressOIB_1">
      <item>FINANCIJSKA AGENCIJA, RC RIJEKA, PODRUŽNICA PULA, PULA, OIB 85821130368, Giardini 5,52100 Pula</item>
      <item>BULBUS d.o.o. BUJE, OIB 33454193710,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33454193710</item>
    </izvorni_sadrzaj>
    <derivirana_varijabla naziv="DomainObject.Predmet.SudioniciListNazivOIB_1">
      <item>, OIB 85821130368</item>
      <item>, OIB 33454193710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2932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2016-04-12T05:58:00Z</dcterms:created>
  <dc:creator>Mihaela Kaligari</dc:creator>
  <cp:lastModifiedBy>Sanja Lakošeljac</cp:lastModifiedBy>
  <cp:lastPrinted>2016-04-12T05:58:00Z</cp:lastPrinted>
  <dcterms:modified xmlns:xsi="http://www.w3.org/2001/XMLSchema-instance" xsi:type="dcterms:W3CDTF">2016-04-12T05:59:00Z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