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3cc6d6d" w14:textId="3cc6d6d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4008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St-1128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4008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St-1128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400883" w:rsidR="00400883" w:rsidP="00400883" w:rsidRDefault="0040088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00883">
        <w:rPr>
          <w:rFonts w:ascii="Times New Roman" w:hAnsi="Times New Roman"/>
          <w:sz w:val="24"/>
          <w:szCs w:val="24"/>
        </w:rPr>
        <w:t>ŠIVAĆI STROJEVI NOVOSE</w:t>
      </w:r>
      <w:r>
        <w:rPr>
          <w:rFonts w:ascii="Times New Roman" w:hAnsi="Times New Roman"/>
          <w:sz w:val="24"/>
          <w:szCs w:val="24"/>
        </w:rPr>
        <w:t>L j.d.o.o. za trgovinu i usluge, Sisak, Franje Lovrića 7,</w:t>
      </w:r>
    </w:p>
    <w:p w:rsidR="00613A83" w:rsidP="00400883" w:rsidRDefault="004008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39139542198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00883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008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0883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00883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00883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00883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0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88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088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08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08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St-1128/2019</izvorni_sadrzaj>
    <derivirana_varijabla naziv="DomainObject.Predmet.OznakaBroj_1">St-1128/2019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ŠIVAĆI STROJEVI NOVOSEL j.d.o.o. za trgovinu i usluge</izvorni_sadrzaj>
    <derivirana_varijabla naziv="DomainObject.Predmet.ProtustrankaFormated_1">  ŠIVAĆI STROJEVI NOVOSEL j.d.o.o. za trgovinu i usluge</derivirana_varijabla>
  </DomainObject.Predmet.ProtustrankaFormated>
  <DomainObject.Predmet.ProtustrankaFormatedOIB>
    <izvorni_sadrzaj>  ŠIVAĆI STROJEVI NOVOSEL j.d.o.o. za trgovinu i usluge, OIB 39139542198</izvorni_sadrzaj>
    <derivirana_varijabla naziv="DomainObject.Predmet.ProtustrankaFormatedOIB_1">  ŠIVAĆI STROJEVI NOVOSEL j.d.o.o. za trgovinu i usluge, OIB 39139542198</derivirana_varijabla>
  </DomainObject.Predmet.ProtustrankaFormatedOIB>
  <DomainObject.Predmet.ProtustrankaFormatedWithAdress>
    <izvorni_sadrzaj> ŠIVAĆI STROJEVI NOVOSEL j.d.o.o. za trgovinu i usluge, Franje Lovrića 7, 44000 Sisak</izvorni_sadrzaj>
    <derivirana_varijabla naziv="DomainObject.Predmet.ProtustrankaFormatedWithAdress_1"> ŠIVAĆI STROJEVI NOVOSEL j.d.o.o. za trgovinu i usluge, Franje Lovrića 7, 44000 Sisak</derivirana_varijabla>
  </DomainObject.Predmet.ProtustrankaFormatedWithAdress>
  <DomainObject.Predmet.ProtustrankaFormatedWithAdressOIB>
    <izvorni_sadrzaj> ŠIVAĆI STROJEVI NOVOSEL j.d.o.o. za trgovinu i usluge, OIB 39139542198, Franje Lovrića 7, 44000 Sisak</izvorni_sadrzaj>
    <derivirana_varijabla naziv="DomainObject.Predmet.ProtustrankaFormatedWithAdressOIB_1"> ŠIVAĆI STROJEVI NOVOSEL j.d.o.o. za trgovinu i usluge, OIB 39139542198, Franje Lovrića 7, 44000 Sisak</derivirana_varijabla>
  </DomainObject.Predmet.ProtustrankaFormatedWithAdressOIB>
  <DomainObject.Predmet.ProtustrankaWithAdress>
    <izvorni_sadrzaj>ŠIVAĆI STROJEVI NOVOSEL j.d.o.o. za trgovinu i usluge Franje Lovrića 7, 44000 Sisak</izvorni_sadrzaj>
    <derivirana_varijabla naziv="DomainObject.Predmet.ProtustrankaWithAdress_1">ŠIVAĆI STROJEVI NOVOSEL j.d.o.o. za trgovinu i usluge Franje Lovrića 7, 44000 Sisak</derivirana_varijabla>
  </DomainObject.Predmet.ProtustrankaWithAdress>
  <DomainObject.Predmet.ProtustrankaWithAdressOIB>
    <izvorni_sadrzaj>ŠIVAĆI STROJEVI NOVOSEL j.d.o.o. za trgovinu i usluge, OIB 39139542198, Franje Lovrića 7, 44000 Sisak</izvorni_sadrzaj>
    <derivirana_varijabla naziv="DomainObject.Predmet.ProtustrankaWithAdressOIB_1">ŠIVAĆI STROJEVI NOVOSEL j.d.o.o. za trgovinu i usluge, OIB 39139542198, Franje Lovrića 7, 44000 Sisak</derivirana_varijabla>
  </DomainObject.Predmet.ProtustrankaWithAdressOIB>
  <DomainObject.Predmet.ProtustrankaNazivFormated>
    <izvorni_sadrzaj>ŠIVAĆI STROJEVI NOVOSEL j.d.o.o. za trgovinu i usluge</izvorni_sadrzaj>
    <derivirana_varijabla naziv="DomainObject.Predmet.ProtustrankaNazivFormated_1">ŠIVAĆI STROJEVI NOVOSEL j.d.o.o. za trgovinu i usluge</derivirana_varijabla>
  </DomainObject.Predmet.ProtustrankaNazivFormated>
  <DomainObject.Predmet.ProtustrankaNazivFormatedOIB>
    <izvorni_sadrzaj>ŠIVAĆI STROJEVI NOVOSEL j.d.o.o. za trgovinu i usluge, OIB 39139542198</izvorni_sadrzaj>
    <derivirana_varijabla naziv="DomainObject.Predmet.ProtustrankaNazivFormatedOIB_1">ŠIVAĆI STROJEVI NOVOSEL j.d.o.o. za trgovinu i usluge, OIB 39139542198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ŠIVAĆI STROJEVI NOVOSEL j.d.o.o. za trgovinu i usluge</item>
    </izvorni_sadrzaj>
    <derivirana_varijabla naziv="DomainObject.Predmet.ProtuStrankaListFormated_1">
      <item>ŠIVAĆI STROJEVI NOVOSEL j.d.o.o. za trgovinu i usluge</item>
    </derivirana_varijabla>
  </DomainObject.Predmet.ProtuStrankaListFormated>
  <DomainObject.Predmet.ProtuStrankaListFormatedOIB>
    <izvorni_sadrzaj>
      <item>ŠIVAĆI STROJEVI NOVOSEL j.d.o.o. za trgovinu i usluge, OIB 39139542198</item>
    </izvorni_sadrzaj>
    <derivirana_varijabla naziv="DomainObject.Predmet.ProtuStrankaListFormatedOIB_1">
      <item>ŠIVAĆI STROJEVI NOVOSEL j.d.o.o. za trgovinu i usluge, OIB 39139542198</item>
    </derivirana_varijabla>
  </DomainObject.Predmet.ProtuStrankaListFormatedOIB>
  <DomainObject.Predmet.ProtuStrankaListFormatedWithAdress>
    <izvorni_sadrzaj>
      <item>ŠIVAĆI STROJEVI NOVOSEL j.d.o.o. za trgovinu i usluge, Franje Lovrića 7, 44000 Sisak</item>
    </izvorni_sadrzaj>
    <derivirana_varijabla naziv="DomainObject.Predmet.ProtuStrankaListFormatedWithAdress_1">
      <item>ŠIVAĆI STROJEVI NOVOSEL j.d.o.o. za trgovinu i usluge, Franje Lovrića 7, 44000 Sisak</item>
    </derivirana_varijabla>
  </DomainObject.Predmet.ProtuStrankaListFormatedWithAdress>
  <DomainObject.Predmet.ProtuStrankaListFormatedWithAdressOIB>
    <izvorni_sadrzaj>
      <item>ŠIVAĆI STROJEVI NOVOSEL j.d.o.o. za trgovinu i usluge, OIB 39139542198, Franje Lovrića 7, 44000 Sisak</item>
    </izvorni_sadrzaj>
    <derivirana_varijabla naziv="DomainObject.Predmet.ProtuStrankaListFormatedWithAdressOIB_1">
      <item>ŠIVAĆI STROJEVI NOVOSEL j.d.o.o. za trgovinu i usluge, OIB 39139542198, Franje Lovrića 7, 44000 Sisak</item>
    </derivirana_varijabla>
  </DomainObject.Predmet.ProtuStrankaListFormatedWithAdressOIB>
  <DomainObject.Predmet.ProtuStrankaListNazivFormated>
    <izvorni_sadrzaj>
      <item>ŠIVAĆI STROJEVI NOVOSEL j.d.o.o. za trgovinu i usluge</item>
    </izvorni_sadrzaj>
    <derivirana_varijabla naziv="DomainObject.Predmet.ProtuStrankaListNazivFormated_1">
      <item>ŠIVAĆI STROJEVI NOVOSEL j.d.o.o. za trgovinu i usluge</item>
    </derivirana_varijabla>
  </DomainObject.Predmet.ProtuStrankaListNazivFormated>
  <DomainObject.Predmet.ProtuStrankaListNazivFormatedOIB>
    <izvorni_sadrzaj>
      <item>ŠIVAĆI STROJEVI NOVOSEL j.d.o.o. za trgovinu i usluge, OIB 39139542198</item>
    </izvorni_sadrzaj>
    <derivirana_varijabla naziv="DomainObject.Predmet.ProtuStrankaListNazivFormatedOIB_1">
      <item>ŠIVAĆI STROJEVI NOVOSEL j.d.o.o. za trgovinu i usluge, OIB 39139542198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ŠIVAĆI STROJEVI NOVOSEL j.d.o.o. za trgovinu i usluge</izvorni_sadrzaj>
    <derivirana_varijabla naziv="DomainObject.Predmet.ProtustrankaIDrugi_1">ŠIVAĆI STROJEVI NOVOSEL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ŠIVAĆI STROJEVI NOVOSEL j.d.o.o. za trgovinu i usluge, OIB 39139542198, Franje Lovrića 7, 44000 Sisak</izvorni_sadrzaj>
    <derivirana_varijabla naziv="DomainObject.Predmet.ProtustrankaIDrugiAdressOIB_1">ŠIVAĆI STROJEVI NOVOSEL j.d.o.o. za trgovinu i usluge, OIB 39139542198, Franje Lovrića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ŠIVAĆI STROJEVI NOVOSEL j.d.o.o. za trgovinu i usluge</item>
    </izvorni_sadrzaj>
    <derivirana_varijabla naziv="DomainObject.Predmet.SudioniciListNaziv_1">
      <item>FINA Regionalni centar Zagreb</item>
      <item>ŠIVAĆI STROJEVI NOVOSEL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ŠIVAĆI STROJEVI NOVOSEL j.d.o.o. za trgovinu i usluge, OIB 39139542198, Franje Lovrića 7,44000 Sisak</item>
    </izvorni_sadrzaj>
    <derivirana_varijabla naziv="DomainObject.Predmet.SudioniciListAdressOIB_1">
      <item>FINA Regionalni centar Zagreb, OIB 85821130368, Trg svibanjskih žrtava 1995. 1,10000 Zagreb</item>
      <item>ŠIVAĆI STROJEVI NOVOSEL j.d.o.o. za trgovinu i usluge, OIB 39139542198, Franje Lovrića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39139542198</item>
    </izvorni_sadrzaj>
    <derivirana_varijabla naziv="DomainObject.Predmet.SudioniciListNazivOIB_1">
      <item>, OIB 85821130368</item>
      <item>, OIB 39139542198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470DF-82D4-4587-BF52-AB772035024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852</properties:Characters>
  <properties:Lines>48</properties:Lines>
  <properties:Paragraphs>24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2019-09-03T07:44:00Z</cp:lastPrinted>
  <dcterms:modified xmlns:xsi="http://www.w3.org/2001/XMLSchema-instance" xsi:type="dcterms:W3CDTF">2019-09-03T07:44:00Z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