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744B4" w:rsidP="007744B4" w:rsidRDefault="007744B4" w14:paraId="b450b60" w14:textId="b450b60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</w:p>
    <w:p w:rsidR="007744B4" w:rsidP="007744B4" w:rsidRDefault="007744B4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6096000" cy="4572000"/>
            <wp:effectExtent l="0" t="0" r="0" b="0"/>
            <wp:docPr id="2" name="Slika 2" descr="cid:bac93a1d-0560-45a6-9e32-fa7fbedba131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bac93a1d-0560-45a6-9e32-fa7fbedba131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4B4" w:rsidP="007744B4" w:rsidRDefault="007744B4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7744B4" w:rsidP="007744B4" w:rsidRDefault="007744B4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4572000"/>
            <wp:effectExtent l="0" t="0" r="0" b="0"/>
            <wp:docPr id="1" name="Slika 1" descr="cid:c13cb455-c796-4d48-8ae5-d1167b966a13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cid:c13cb455-c796-4d48-8ae5-d1167b966a13@mprh.local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4B4" w:rsidP="007744B4" w:rsidRDefault="007744B4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sz w:val="20"/>
          <w:szCs w:val="20"/>
        </w:rPr>
        <w:br/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4B4"/>
    <w:rsid w:val="00225236"/>
    <w:rsid w:val="007744B4"/>
    <w:rsid w:val="00844A74"/>
    <w:rsid w:val="008B2D79"/>
    <w:rsid w:val="00B74C6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44B4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744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44B4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252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5236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5236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5236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5236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4B4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4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44B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23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236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23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23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26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2.jpeg" Type="http://schemas.openxmlformats.org/officeDocument/2006/relationships/image" Id="rId8"/><Relationship Target="stylesWithEffects.xml" Type="http://schemas.microsoft.com/office/2007/relationships/stylesWithEffects" Id="rId3"/><Relationship TargetMode="External" Target="cid:bac93a1d-0560-45a6-9e32-fa7fbedba131@mprh.local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Mode="External" Target="cid:c13cb455-c796-4d48-8ae5-d1167b966a13@mprh.local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0</properties:Words>
  <properties:Characters>0</properties:Characters>
  <properties:Lines>8</properties:Lines>
  <properties:Paragraphs>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2020-12-24T09:45:00Z</dcterms:created>
  <dc:creator>Nikolina Krunić</dc:creator>
  <cp:lastModifiedBy>Nikolina Krunić</cp:lastModifiedBy>
  <dcterms:modified xmlns:xsi="http://www.w3.org/2001/XMLSchema-instance" xsi:type="dcterms:W3CDTF">2020-12-24T09:45:00Z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St-1800/2019-25 / Podnesak - Podnesak (1111.docx)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