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c553" w14:paraId="20dc55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DF01D7">
        <w:t>1775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 </w:t>
      </w:r>
      <w:r w:rsidR="00DF01D7">
        <w:t>SUPER NIKO d.o.o. za trgovinu i usluge, Županja, P. Krešimira IV 21, MBS: 030029661, OIB: 78578836904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F1067A">
        <w:t>14.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 xml:space="preserve">Utvrđuje se da ukupni iznos evidentiranog duga dužnika </w:t>
      </w:r>
      <w:r w:rsidR="00DF01D7">
        <w:t>SUPER NIKO d.o.o. za trgovinu i usluge, Županja, P. Krešimira IV 21, MBS: 030029661, OIB: 78578836904</w:t>
      </w:r>
      <w:r>
        <w:t>,</w:t>
      </w:r>
      <w:r w:rsidR="00AF3DBE">
        <w:t xml:space="preserve"> </w:t>
      </w:r>
      <w:r w:rsidR="00224AFF">
        <w:t xml:space="preserve">iznosi </w:t>
      </w:r>
      <w:r w:rsidR="00DF01D7">
        <w:t>5.269,99</w:t>
      </w:r>
      <w:r w:rsidR="00224AFF"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 </w:t>
      </w:r>
      <w:r w:rsidR="00DF01D7">
        <w:t>Gracija Ivančić, Županja, P. Krešimira IV 21</w:t>
      </w:r>
      <w:r w:rsidR="00D9047E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DF01D7">
        <w:t>1775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1067A">
        <w:t>14.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DF01D7">
        <w:t>20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5D6D"/>
    <w:rsid w:val="00A07CA2"/>
    <w:rsid w:val="00A17566"/>
    <w:rsid w:val="00A214C9"/>
    <w:rsid w:val="00A405B5"/>
    <w:rsid w:val="00A46436"/>
    <w:rsid w:val="00A57AB7"/>
    <w:rsid w:val="00A57DB1"/>
    <w:rsid w:val="00A6082C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24B41"/>
    <w:rsid w:val="00B32948"/>
    <w:rsid w:val="00B67389"/>
    <w:rsid w:val="00B75A60"/>
    <w:rsid w:val="00B82540"/>
    <w:rsid w:val="00B86000"/>
    <w:rsid w:val="00B95B20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0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60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NIKO društvo s ograničenom odgovornošću za trgovinu i usluge</izvorni_sadrzaj>
    <derivirana_varijabla naziv="DomainObject.Predmet.ProtustrankaFormated_1">  SUPER NIKO društvo s ograničenom odgovornošću za trgovinu i usluge</derivirana_varijabla>
  </DomainObject.Predmet.ProtustrankaFormated>
  <DomainObject.Predmet.ProtustrankaFormatedOIB>
    <izvorni_sadrzaj>  SUPER NIKO društvo s ograničenom odgovornošću za trgovinu i usluge, OIB 78578836904</izvorni_sadrzaj>
    <derivirana_varijabla naziv="DomainObject.Predmet.ProtustrankaFormatedOIB_1">  SUPER NIKO društvo s ograničenom odgovornošću za trgovinu i usluge, OIB 78578836904</derivirana_varijabla>
  </DomainObject.Predmet.ProtustrankaFormatedOIB>
  <DomainObject.Predmet.ProtustrankaFormatedWithAdress>
    <izvorni_sadrzaj> SUPER NIKO društvo s ograničenom odgovornošću za trgovinu i usluge, Petra Krešimira Iv 21, 32270 Županja</izvorni_sadrzaj>
    <derivirana_varijabla naziv="DomainObject.Predmet.ProtustrankaFormatedWithAdress_1"> SUPER NIKO društvo s ograničenom odgovornošću za trgovinu i usluge, Petra Krešimira Iv 21, 32270 Županja</derivirana_varijabla>
  </DomainObject.Predmet.ProtustrankaFormatedWithAdress>
  <DomainObject.Predmet.ProtustrankaFormatedWithAdressOIB>
    <izvorni_sadrzaj> SUPER NIKO društvo s ograničenom odgovornošću za trgovinu i usluge, OIB 78578836904, Petra Krešimira Iv 21, 32270 Županja</izvorni_sadrzaj>
    <derivirana_varijabla naziv="DomainObject.Predmet.ProtustrankaFormatedWithAdressOIB_1"> SUPER NIKO društvo s ograničenom odgovornošću za trgovinu i usluge, OIB 78578836904, Petra Krešimira Iv 21, 32270 Županja</derivirana_varijabla>
  </DomainObject.Predmet.ProtustrankaFormatedWithAdressOIB>
  <DomainObject.Predmet.ProtustrankaWithAdress>
    <izvorni_sadrzaj>SUPER NIKO društvo s ograničenom odgovornošću za trgovinu i usluge Petra Krešimira Iv 21, 32270 Županja</izvorni_sadrzaj>
    <derivirana_varijabla naziv="DomainObject.Predmet.ProtustrankaWithAdress_1">SUPER NIKO društvo s ograničenom odgovornošću za trgovinu i usluge Petra Krešimira Iv 21, 32270 Županja</derivirana_varijabla>
  </DomainObject.Predmet.ProtustrankaWithAdress>
  <DomainObject.Predmet.ProtustrankaWithAdressOIB>
    <izvorni_sadrzaj>SUPER NIKO društvo s ograničenom odgovornošću za trgovinu i usluge, OIB 78578836904, Petra Krešimira Iv 21, 32270 Županja</izvorni_sadrzaj>
    <derivirana_varijabla naziv="DomainObject.Predmet.ProtustrankaWithAdressOIB_1">SUPER NIKO društvo s ograničenom odgovornošću za trgovinu i usluge, OIB 78578836904, Petra Krešimira Iv 21, 32270 Županja</derivirana_varijabla>
  </DomainObject.Predmet.ProtustrankaWithAdressOIB>
  <DomainObject.Predmet.ProtustrankaNazivFormated>
    <izvorni_sadrzaj>SUPER NIKO društvo s ograničenom odgovornošću za trgovinu i usluge</izvorni_sadrzaj>
    <derivirana_varijabla naziv="DomainObject.Predmet.ProtustrankaNazivFormated_1">SUPER NIKO društvo s ograničenom odgovornošću za trgovinu i usluge</derivirana_varijabla>
  </DomainObject.Predmet.ProtustrankaNazivFormated>
  <DomainObject.Predmet.ProtustrankaNazivFormatedOIB>
    <izvorni_sadrzaj>SUPER NIKO društvo s ograničenom odgovornošću za trgovinu i usluge, OIB 78578836904</izvorni_sadrzaj>
    <derivirana_varijabla naziv="DomainObject.Predmet.ProtustrankaNazivFormatedOIB_1">SUPER NIKO društvo s ograničenom odgovornošću za trgovinu i usluge, OIB 78578836904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SUPER NIKO društvo s ograničenom odgovornošću za trgovinu i usluge</item>
    </izvorni_sadrzaj>
    <derivirana_varijabla naziv="DomainObject.Predmet.ProtuStrankaListFormated_1">
      <item>SUPER NIKO društvo s ograničenom odgovornošću za trgovinu i usluge</item>
    </derivirana_varijabla>
  </DomainObject.Predmet.ProtuStrankaListFormated>
  <DomainObject.Predmet.ProtuStrankaListFormatedOIB>
    <izvorni_sadrzaj>
      <item>SUPER NIKO društvo s ograničenom odgovornošću za trgovinu i usluge, OIB 78578836904</item>
    </izvorni_sadrzaj>
    <derivirana_varijabla naziv="DomainObject.Predmet.ProtuStrankaListFormatedOIB_1">
      <item>SUPER NIKO društvo s ograničenom odgovornošću za trgovinu i usluge, OIB 78578836904</item>
    </derivirana_varijabla>
  </DomainObject.Predmet.ProtuStrankaListFormatedOIB>
  <DomainObject.Predmet.ProtuStrankaListFormatedWithAdress>
    <izvorni_sadrzaj>
      <item>SUPER NIKO društvo s ograničenom odgovornošću za trgovinu i usluge, Petra Krešimira Iv 21, 32270 Županja</item>
    </izvorni_sadrzaj>
    <derivirana_varijabla naziv="DomainObject.Predmet.ProtuStrankaListFormatedWithAdress_1">
      <item>SUPER NIKO društvo s ograničenom odgovornošću za trgovinu i usluge, Petra Krešimira Iv 21, 32270 Županja</item>
    </derivirana_varijabla>
  </DomainObject.Predmet.ProtuStrankaListFormatedWithAdress>
  <DomainObject.Predmet.ProtuStrankaListFormatedWithAdressOIB>
    <izvorni_sadrzaj>
      <item>SUPER NIKO društvo s ograničenom odgovornošću za trgovinu i usluge, OIB 78578836904, Petra Krešimira Iv 21, 32270 Županja</item>
    </izvorni_sadrzaj>
    <derivirana_varijabla naziv="DomainObject.Predmet.ProtuStrankaListFormatedWithAdressOIB_1">
      <item>SUPER NIKO društvo s ograničenom odgovornošću za trgovinu i usluge, OIB 78578836904, Petra Krešimira Iv 21, 32270 Županja</item>
    </derivirana_varijabla>
  </DomainObject.Predmet.ProtuStrankaListFormatedWithAdressOIB>
  <DomainObject.Predmet.ProtuStrankaListNazivFormated>
    <izvorni_sadrzaj>
      <item>SUPER NIKO društvo s ograničenom odgovornošću za trgovinu i usluge</item>
    </izvorni_sadrzaj>
    <derivirana_varijabla naziv="DomainObject.Predmet.ProtuStrankaListNazivFormated_1">
      <item>SUPER NIKO društvo s ograničenom odgovornošću za trgovinu i usluge</item>
    </derivirana_varijabla>
  </DomainObject.Predmet.ProtuStrankaListNazivFormated>
  <DomainObject.Predmet.ProtuStrankaListNazivFormatedOIB>
    <izvorni_sadrzaj>
      <item>SUPER NIKO društvo s ograničenom odgovornošću za trgovinu i usluge, OIB 78578836904</item>
    </izvorni_sadrzaj>
    <derivirana_varijabla naziv="DomainObject.Predmet.ProtuStrankaListNazivFormatedOIB_1">
      <item>SUPER NIKO društvo s ograničenom odgovornošću za trgovinu i usluge, OIB 78578836904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SUPER NIKO društvo s ograničenom odgovornošću za trgovinu i usluge</izvorni_sadrzaj>
    <derivirana_varijabla naziv="DomainObject.Predmet.ProtustrankaIDrugi_1">SUPER NIKO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SUPER NIKO društvo s ograničenom odgovornošću za trgovinu i usluge, OIB 78578836904, Petra Krešimira Iv 21, 32270 Županja</izvorni_sadrzaj>
    <derivirana_varijabla naziv="DomainObject.Predmet.ProtustrankaIDrugiAdressOIB_1">SUPER NIKO društvo s ograničenom odgovornošću za trgovinu i usluge, OIB 78578836904, Petra Krešimira Iv 21,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SUPER NIKO društvo s ograničenom odgovornošću za trgovinu i usluge</item>
    </izvorni_sadrzaj>
    <derivirana_varijabla naziv="DomainObject.Predmet.SudioniciListNaziv_1">
      <item>FINA RC OSIJEK</item>
      <item>SUPER NIKO društvo s ograničenom odgovornošću za trgovinu i usluge</item>
    </derivirana_varijabla>
  </DomainObject.Predmet.SudioniciListNaziv>
  <DomainObject.Predmet.SudioniciListAdressOIB>
    <izvorni_sadrzaj>
      <item>FINA RC OSIJEK, OIB 85821130368</item>
      <item>SUPER NIKO društvo s ograničenom odgovornošću za trgovinu i usluge, OIB 78578836904, Petra Krešimira Iv 21,32270 Županja</item>
    </izvorni_sadrzaj>
    <derivirana_varijabla naziv="DomainObject.Predmet.SudioniciListAdressOIB_1">
      <item>FINA RC OSIJEK, OIB 85821130368</item>
      <item>SUPER NIKO društvo s ograničenom odgovornošću za trgovinu i usluge, OIB 78578836904, Petra Krešimira Iv 21,32270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78578836904</item>
    </izvorni_sadrzaj>
    <derivirana_varijabla naziv="DomainObject.Predmet.SudioniciListNazivOIB_1">
      <item>, OIB 85821130368</item>
      <item>, OIB 78578836904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1920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2016-06-14T05:51:00Z</dcterms:created>
  <dc:creator>Korisnik</dc:creator>
  <cp:lastModifiedBy>Žana Bem</cp:lastModifiedBy>
  <cp:lastPrinted>2016-05-12T09:17:00Z</cp:lastPrinted>
  <dcterms:modified xmlns:xsi="http://www.w3.org/2001/XMLSchema-instance" xsi:type="dcterms:W3CDTF">2016-06-14T05:51:00Z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