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b0b0" w14:paraId="e92b0b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C73BE" w:rsidRP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UDRUGA ZA </w:t>
      </w:r>
      <w:r w:rsid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PROMICANJE KULTURE "DOBAR ZVUK", </w:t>
      </w:r>
      <w:proofErr w:type="spellStart"/>
      <w:r w:rsid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>Jurja</w:t>
      </w:r>
      <w:proofErr w:type="spellEnd"/>
      <w:r w:rsid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>Žerjavica</w:t>
      </w:r>
      <w:proofErr w:type="spellEnd"/>
      <w:r w:rsid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6, Zagreb</w:t>
      </w:r>
      <w:r w:rsidR="001C73BE" w:rsidRP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57278091796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C73BE" w:rsidRP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UDRUGA ZA PROMICANJE KULTURE "DOBAR ZVUK", </w:t>
      </w:r>
      <w:proofErr w:type="spellStart"/>
      <w:r w:rsidR="001C73BE" w:rsidRP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>Jurja</w:t>
      </w:r>
      <w:proofErr w:type="spellEnd"/>
      <w:r w:rsidR="001C73BE" w:rsidRP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C73BE" w:rsidRP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>Žerjavica</w:t>
      </w:r>
      <w:proofErr w:type="spellEnd"/>
      <w:r w:rsidR="001C73BE" w:rsidRP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6, Zagreb, OIB: 57278091796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40955" w:rsidRP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Berislav Maksimović, Varaždin, </w:t>
      </w:r>
      <w:proofErr w:type="spellStart"/>
      <w:r w:rsid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>Hraščica</w:t>
      </w:r>
      <w:proofErr w:type="spellEnd"/>
      <w:r w:rsid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>, Braće Radić 1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>57300759557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C73BE" w:rsidRP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UDRUGA ZA PROMICANJE KULTURE "DOBAR ZVUK", </w:t>
      </w:r>
      <w:proofErr w:type="spellStart"/>
      <w:r w:rsidR="001C73BE" w:rsidRP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>Jurja</w:t>
      </w:r>
      <w:proofErr w:type="spellEnd"/>
      <w:r w:rsidR="001C73BE" w:rsidRP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C73BE" w:rsidRP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>Žerjavica</w:t>
      </w:r>
      <w:proofErr w:type="spellEnd"/>
      <w:r w:rsidR="001C73BE" w:rsidRPr="001C73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6, Zagreb, OIB: 57278091796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Ul. Pavla Vitezovića 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321482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A57F4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7F4" w:rsidP="00B43934" w:rsidR="00AA57F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33582B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A57F4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40955" w:rsidRPr="0084095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C73B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7584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A636E"/>
    <w:rsid w:val="001C039E"/>
    <w:rsid w:val="001C73BE"/>
    <w:rsid w:val="00296AC5"/>
    <w:rsid w:val="00321482"/>
    <w:rsid w:val="0033582B"/>
    <w:rsid w:val="003E1C88"/>
    <w:rsid w:val="003E206A"/>
    <w:rsid w:val="00422CE0"/>
    <w:rsid w:val="00433DB2"/>
    <w:rsid w:val="004B1FF0"/>
    <w:rsid w:val="006A1B1E"/>
    <w:rsid w:val="006F65CC"/>
    <w:rsid w:val="00703BA7"/>
    <w:rsid w:val="00832CFF"/>
    <w:rsid w:val="00840955"/>
    <w:rsid w:val="008D00E8"/>
    <w:rsid w:val="008E3D6D"/>
    <w:rsid w:val="00903C6A"/>
    <w:rsid w:val="009861EC"/>
    <w:rsid w:val="0099143D"/>
    <w:rsid w:val="009A2345"/>
    <w:rsid w:val="00AA57F4"/>
    <w:rsid w:val="00B0050B"/>
    <w:rsid w:val="00B43934"/>
    <w:rsid w:val="00B73EE9"/>
    <w:rsid w:val="00C274D6"/>
    <w:rsid w:val="00CB311E"/>
    <w:rsid w:val="00D72DA0"/>
    <w:rsid w:val="00ED3960"/>
    <w:rsid w:val="00EE254E"/>
    <w:rsid w:val="00F30741"/>
    <w:rsid w:val="00F6271B"/>
    <w:rsid w:val="00F6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64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B0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4B0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4B0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4B0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64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B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4B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4B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4B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7584</izvorni_sadrzaj>
    <derivirana_varijabla naziv="DomainObject.Predmet.Broj_1">7584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St-7584/2015</izvorni_sadrzaj>
    <derivirana_varijabla naziv="DomainObject.Predmet.OznakaBroj_1">St-7584/2015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DOBAR ZVUK</izvorni_sadrzaj>
    <derivirana_varijabla naziv="DomainObject.Predmet.ProtustrankaFormated_1">  UDRUGA ZA PROMICANJE KULTURE DOBAR ZVUK</derivirana_varijabla>
  </DomainObject.Predmet.ProtustrankaFormated>
  <DomainObject.Predmet.ProtustrankaFormatedOIB>
    <izvorni_sadrzaj>  UDRUGA ZA PROMICANJE KULTURE DOBAR ZVUK, OIB 57278091796</izvorni_sadrzaj>
    <derivirana_varijabla naziv="DomainObject.Predmet.ProtustrankaFormatedOIB_1">  UDRUGA ZA PROMICANJE KULTURE DOBAR ZVUK, OIB 57278091796</derivirana_varijabla>
  </DomainObject.Predmet.ProtustrankaFormatedOIB>
  <DomainObject.Predmet.ProtustrankaFormatedWithAdress>
    <izvorni_sadrzaj> UDRUGA ZA PROMICANJE KULTURE DOBAR ZVUK, JURJA ŽERJAVIĆA 6, 10000 Zagreb</izvorni_sadrzaj>
    <derivirana_varijabla naziv="DomainObject.Predmet.ProtustrankaFormatedWithAdress_1"> UDRUGA ZA PROMICANJE KULTURE DOBAR ZVUK, JURJA ŽERJAVIĆA 6, 10000 Zagreb</derivirana_varijabla>
  </DomainObject.Predmet.ProtustrankaFormatedWithAdress>
  <DomainObject.Predmet.ProtustrankaFormatedWithAdressOIB>
    <izvorni_sadrzaj> UDRUGA ZA PROMICANJE KULTURE DOBAR ZVUK, OIB 57278091796, JURJA ŽERJAVIĆA 6, 10000 Zagreb</izvorni_sadrzaj>
    <derivirana_varijabla naziv="DomainObject.Predmet.ProtustrankaFormatedWithAdressOIB_1"> UDRUGA ZA PROMICANJE KULTURE DOBAR ZVUK, OIB 57278091796, JURJA ŽERJAVIĆA 6, 10000 Zagreb</derivirana_varijabla>
  </DomainObject.Predmet.ProtustrankaFormatedWithAdressOIB>
  <DomainObject.Predmet.ProtustrankaWithAdress>
    <izvorni_sadrzaj>UDRUGA ZA PROMICANJE KULTURE DOBAR ZVUK JURJA ŽERJAVIĆA 6, 10000 Zagreb</izvorni_sadrzaj>
    <derivirana_varijabla naziv="DomainObject.Predmet.ProtustrankaWithAdress_1">UDRUGA ZA PROMICANJE KULTURE DOBAR ZVUK JURJA ŽERJAVIĆA 6, 10000 Zagreb</derivirana_varijabla>
  </DomainObject.Predmet.ProtustrankaWithAdress>
  <DomainObject.Predmet.ProtustrankaWithAdressOIB>
    <izvorni_sadrzaj>UDRUGA ZA PROMICANJE KULTURE DOBAR ZVUK, OIB 57278091796, JURJA ŽERJAVIĆA 6, 10000 Zagreb</izvorni_sadrzaj>
    <derivirana_varijabla naziv="DomainObject.Predmet.ProtustrankaWithAdressOIB_1">UDRUGA ZA PROMICANJE KULTURE DOBAR ZVUK, OIB 57278091796, JURJA ŽERJAVIĆA 6, 10000 Zagreb</derivirana_varijabla>
  </DomainObject.Predmet.ProtustrankaWithAdressOIB>
  <DomainObject.Predmet.ProtustrankaNazivFormated>
    <izvorni_sadrzaj>UDRUGA ZA PROMICANJE KULTURE DOBAR ZVUK</izvorni_sadrzaj>
    <derivirana_varijabla naziv="DomainObject.Predmet.ProtustrankaNazivFormated_1">UDRUGA ZA PROMICANJE KULTURE DOBAR ZVUK</derivirana_varijabla>
  </DomainObject.Predmet.ProtustrankaNazivFormated>
  <DomainObject.Predmet.ProtustrankaNazivFormatedOIB>
    <izvorni_sadrzaj>UDRUGA ZA PROMICANJE KULTURE DOBAR ZVUK, OIB 57278091796</izvorni_sadrzaj>
    <derivirana_varijabla naziv="DomainObject.Predmet.ProtustrankaNazivFormatedOIB_1">UDRUGA ZA PROMICANJE KULTURE DOBAR ZVUK, OIB 57278091796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KULTURE DOBAR ZVUK</item>
    </izvorni_sadrzaj>
    <derivirana_varijabla naziv="DomainObject.Predmet.ProtuStrankaListFormated_1">
      <item>UDRUGA ZA PROMICANJE KULTURE DOBAR ZVUK</item>
    </derivirana_varijabla>
  </DomainObject.Predmet.ProtuStrankaListFormated>
  <DomainObject.Predmet.ProtuStrankaListFormatedOIB>
    <izvorni_sadrzaj>
      <item>UDRUGA ZA PROMICANJE KULTURE DOBAR ZVUK, OIB 57278091796</item>
    </izvorni_sadrzaj>
    <derivirana_varijabla naziv="DomainObject.Predmet.ProtuStrankaListFormatedOIB_1">
      <item>UDRUGA ZA PROMICANJE KULTURE DOBAR ZVUK, OIB 57278091796</item>
    </derivirana_varijabla>
  </DomainObject.Predmet.ProtuStrankaListFormatedOIB>
  <DomainObject.Predmet.ProtuStrankaListFormatedWithAdress>
    <izvorni_sadrzaj>
      <item>UDRUGA ZA PROMICANJE KULTURE DOBAR ZVUK, JURJA ŽERJAVIĆA 6, 10000 Zagreb</item>
    </izvorni_sadrzaj>
    <derivirana_varijabla naziv="DomainObject.Predmet.ProtuStrankaListFormatedWithAdress_1">
      <item>UDRUGA ZA PROMICANJE KULTURE DOBAR ZVUK, JURJA ŽERJAVIĆA 6, 10000 Zagreb</item>
    </derivirana_varijabla>
  </DomainObject.Predmet.ProtuStrankaListFormatedWithAdress>
  <DomainObject.Predmet.ProtuStrankaListFormatedWithAdressOIB>
    <izvorni_sadrzaj>
      <item>UDRUGA ZA PROMICANJE KULTURE DOBAR ZVUK, OIB 57278091796, JURJA ŽERJAVIĆA 6, 10000 Zagreb</item>
    </izvorni_sadrzaj>
    <derivirana_varijabla naziv="DomainObject.Predmet.ProtuStrankaListFormatedWithAdressOIB_1">
      <item>UDRUGA ZA PROMICANJE KULTURE DOBAR ZVUK, OIB 57278091796, JURJA ŽERJAVIĆA 6, 10000 Zagreb</item>
    </derivirana_varijabla>
  </DomainObject.Predmet.ProtuStrankaListFormatedWithAdressOIB>
  <DomainObject.Predmet.ProtuStrankaListNazivFormated>
    <izvorni_sadrzaj>
      <item>UDRUGA ZA PROMICANJE KULTURE DOBAR ZVUK</item>
    </izvorni_sadrzaj>
    <derivirana_varijabla naziv="DomainObject.Predmet.ProtuStrankaListNazivFormated_1">
      <item>UDRUGA ZA PROMICANJE KULTURE DOBAR ZVUK</item>
    </derivirana_varijabla>
  </DomainObject.Predmet.ProtuStrankaListNazivFormated>
  <DomainObject.Predmet.ProtuStrankaListNazivFormatedOIB>
    <izvorni_sadrzaj>
      <item>UDRUGA ZA PROMICANJE KULTURE DOBAR ZVUK, OIB 57278091796</item>
    </izvorni_sadrzaj>
    <derivirana_varijabla naziv="DomainObject.Predmet.ProtuStrankaListNazivFormatedOIB_1">
      <item>UDRUGA ZA PROMICANJE KULTURE DOBAR ZVUK, OIB 57278091796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KULTURE DOBAR ZVUK</izvorni_sadrzaj>
    <derivirana_varijabla naziv="DomainObject.Predmet.ProtustrankaIDrugi_1">UDRUGA ZA PROMICANJE KULTURE DOBAR ZVUK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KULTURE DOBAR ZVUK, OIB 57278091796, JURJA ŽERJAVIĆA 6, 10000 Zagreb</izvorni_sadrzaj>
    <derivirana_varijabla naziv="DomainObject.Predmet.ProtustrankaIDrugiAdressOIB_1">UDRUGA ZA PROMICANJE KULTURE DOBAR ZVUK, OIB 57278091796, JURJA ŽERJAVIĆA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KULTURE DOBAR ZVUK</item>
    </izvorni_sadrzaj>
    <derivirana_varijabla naziv="DomainObject.Predmet.SudioniciListNaziv_1">
      <item>FINA Regionalni centar Zagreb</item>
      <item>UDRUGA ZA PROMICANJE KULTURE DOBAR ZVUK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KULTURE DOBAR ZVUK, OIB 57278091796, JURJA ŽERJAVIĆA 6,10000 Zagreb</item>
    </izvorni_sadrzaj>
    <derivirana_varijabla naziv="DomainObject.Predmet.SudioniciListAdressOIB_1">
      <item>FINA Regionalni centar Zagreb, OIB 85821130368, Trg svibanjskih žrtava 1995. 1,10000 Zagreb</item>
      <item>UDRUGA ZA PROMICANJE KULTURE DOBAR ZVUK, OIB 57278091796, JURJA ŽERJAVIĆA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57278091796</item>
    </izvorni_sadrzaj>
    <derivirana_varijabla naziv="DomainObject.Predmet.SudioniciListNazivOIB_1">
      <item>, OIB 85821130368</item>
      <item>, OIB 57278091796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2651</properties:Characters>
  <properties:Lines>94</properties:Lines>
  <properties:Paragraphs>33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2016-05-12T08:00:00Z</cp:lastPrinted>
  <dcterms:modified xmlns:xsi="http://www.w3.org/2001/XMLSchema-instance" xsi:type="dcterms:W3CDTF">2016-05-12T08:01:00Z</dcterms:modified>
  <cp:revision>33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