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cc97" w14:paraId="c34cc9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F2A46" w:rsidP="006F2A46" w:rsidR="006F2A4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St-178/2016-12.</w:t>
      </w:r>
    </w:p>
    <w:p w:rsidRDefault="006F2A46" w:rsidP="006F2A46" w:rsidR="006F2A46">
      <w:pPr>
        <w:rPr>
          <w:rFonts w:hAnsi="Arial" w:ascii="Arial"/>
        </w:rPr>
      </w:pPr>
    </w:p>
    <w:p w:rsidRDefault="006F2A46" w:rsidP="006F2A46" w:rsidR="006F2A46">
      <w:pPr>
        <w:jc w:val="center"/>
        <w:rPr>
          <w:rFonts w:hAnsi="Arial" w:ascii="Arial"/>
          <w:b/>
        </w:rPr>
      </w:pPr>
    </w:p>
    <w:p w:rsidRDefault="006F2A46" w:rsidP="006F2A46" w:rsidR="006F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6F2A46" w:rsidP="006F2A46" w:rsidR="006F2A46">
      <w:pPr>
        <w:jc w:val="center"/>
        <w:rPr>
          <w:rFonts w:hAnsi="Arial" w:ascii="Arial"/>
          <w:b/>
        </w:rPr>
      </w:pPr>
    </w:p>
    <w:p w:rsidRDefault="006F2A46" w:rsidP="006F2A46" w:rsidR="006F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6F2A46" w:rsidP="006F2A46" w:rsidR="006F2A46">
      <w:pPr>
        <w:jc w:val="both"/>
        <w:rPr>
          <w:rFonts w:hAnsi="Arial" w:ascii="Arial"/>
        </w:rPr>
      </w:pP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MIŠIĆ PRIJEVOZ d.o.o. za trgovinu, proizvodnju i usluge iz Virovitice, </w:t>
      </w:r>
      <w:proofErr w:type="spellStart"/>
      <w:r>
        <w:rPr>
          <w:rFonts w:hAnsi="Arial" w:ascii="Arial"/>
        </w:rPr>
        <w:t>V.Nazora</w:t>
      </w:r>
      <w:proofErr w:type="spellEnd"/>
      <w:r>
        <w:rPr>
          <w:rFonts w:hAnsi="Arial" w:ascii="Arial"/>
        </w:rPr>
        <w:t xml:space="preserve"> 3, MBS 010060501, OIB 10862112668, dana 17. listopada 2016. godine</w:t>
      </w:r>
    </w:p>
    <w:p w:rsidRDefault="006F2A46" w:rsidP="006F2A46" w:rsidR="006F2A46">
      <w:pPr>
        <w:jc w:val="both"/>
        <w:rPr>
          <w:rFonts w:hAnsi="Arial" w:ascii="Arial"/>
        </w:rPr>
      </w:pPr>
    </w:p>
    <w:p w:rsidRDefault="006F2A46" w:rsidP="006F2A46" w:rsidR="006F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Vinko Ljubičić iz Osijeka, </w:t>
      </w:r>
      <w:proofErr w:type="spellStart"/>
      <w:r>
        <w:rPr>
          <w:rFonts w:hAnsi="Arial" w:ascii="Arial"/>
        </w:rPr>
        <w:t>Orljavska</w:t>
      </w:r>
      <w:proofErr w:type="spellEnd"/>
      <w:r>
        <w:rPr>
          <w:rFonts w:hAnsi="Arial" w:ascii="Arial"/>
        </w:rPr>
        <w:t xml:space="preserve"> 4/a, OIB 91327367435, u bruto iznosu 3.000,00 kuna.</w:t>
      </w:r>
    </w:p>
    <w:p w:rsidRDefault="006F2A46" w:rsidP="006F2A46" w:rsidR="006F2A46">
      <w:pPr>
        <w:jc w:val="both"/>
        <w:rPr>
          <w:rFonts w:hAnsi="Arial" w:ascii="Arial"/>
        </w:rPr>
      </w:pPr>
    </w:p>
    <w:p w:rsidRDefault="006F2A46" w:rsidP="006F2A46" w:rsidR="006F2A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Vinko Ljubičić podnio je ovom sudu dana 24. svibnja 2016. godine izvješće o poslovanju dužnika s mišljenjem mogu li se imovinom dužnika pokriti troškovi postupka.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08. lipnja 2016. godine privremeni stečajni upravitelj zatražio je da mu se odobri i isplati nagrada za obavljanje dužnosti u prethodnom postupku.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je privremeni stečajni upravitelj obavio tijekom prethodnog postupka.</w:t>
      </w:r>
    </w:p>
    <w:p w:rsidRDefault="006F2A46" w:rsidP="006F2A46" w:rsidR="006F2A46">
      <w:pPr>
        <w:jc w:val="both"/>
        <w:rPr>
          <w:rFonts w:hAnsi="Arial" w:ascii="Arial"/>
        </w:rPr>
      </w:pP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6F2A46" w:rsidP="006F2A46" w:rsidR="006F2A46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17. listopada 2016. godine</w:t>
      </w:r>
    </w:p>
    <w:p w:rsidRDefault="006F2A46" w:rsidP="006F2A46" w:rsidR="006F2A46">
      <w:pPr>
        <w:ind w:firstLine="720"/>
        <w:jc w:val="center"/>
        <w:rPr>
          <w:rFonts w:hAnsi="Arial" w:ascii="Arial"/>
        </w:rPr>
      </w:pPr>
    </w:p>
    <w:p w:rsidRDefault="006F2A46" w:rsidP="006F2A46" w:rsidR="006F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6F2A46" w:rsidP="006F2A46" w:rsidR="006F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6F2A46" w:rsidP="006F2A46" w:rsidR="006F2A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6F2A46" w:rsidP="006F2A46" w:rsidR="006F2A46">
      <w:pPr>
        <w:jc w:val="both"/>
        <w:rPr>
          <w:rFonts w:hAnsi="Arial" w:ascii="Arial"/>
        </w:rPr>
      </w:pPr>
      <w:bookmarkStart w:name="_GoBack" w:id="0"/>
      <w:bookmarkEnd w:id="0"/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6F2A46" w:rsidP="006F2A46" w:rsidR="006F2A4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6F2A46" w:rsidP="006F2A46" w:rsidR="006F2A4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6F2A46" w:rsidP="006F2A46" w:rsidR="006F2A46">
      <w:pPr>
        <w:jc w:val="both"/>
        <w:rPr>
          <w:rFonts w:hAnsi="Arial" w:ascii="Arial"/>
        </w:rPr>
      </w:pPr>
      <w:r>
        <w:rPr>
          <w:rFonts w:hAnsi="Arial" w:ascii="Arial"/>
        </w:rPr>
        <w:t>Bj.17.10.2016.g.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A4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59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St-178/2016-12</izvorni_sadrzaj>
    <derivirana_varijabla naziv="DomainObject.Oznaka_1">St-178/2016-12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2016.</izvorni_sadrzaj>
    <derivirana_varijabla naziv="DomainObject.Predmet.DatumRjesavanja_1">26.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MIŠIĆ PRIJEVOZ društvo s ograničenom odgovornošću za trgovinu, proizvodnju i usluge, Virovitica zastupanog po punomoćniku SINIŠA MIŠIĆ</izvorni_sadrzaj>
    <derivirana_varijabla naziv="DomainObject.Predmet.ProtustrankaFormated_1">  MIŠIĆ PRIJEVOZ društvo s ograničenom odgovornošću za trgovinu, proizvodnju i usluge, Virovitica zastupanog po punomoćniku SINIŠA MIŠIĆ</derivirana_varijabla>
  </DomainObject.Predmet.ProtustrankaFormated>
  <DomainObject.Predmet.ProtustrankaFormatedOIB>
    <izvorni_sadrzaj>  MIŠIĆ PRIJEVOZ društvo s ograničenom odgovornošću za trgovinu, proizvodnju i usluge, Virovitica, OIB 10862112668 zastupanog po punomoćniku SINIŠA MIŠIĆ</izvorni_sadrzaj>
    <derivirana_varijabla naziv="DomainObject.Predmet.ProtustrankaFormatedOIB_1">  MIŠIĆ PRIJEVOZ društvo s ograničenom odgovornošću za trgovinu, proizvodnju i usluge, Virovitica, OIB 10862112668 zastupanog po punomoćniku SINIŠA MIŠIĆ</derivirana_varijabla>
  </DomainObject.Predmet.ProtustrankaFormatedOIB>
  <DomainObject.Predmet.ProtustrankaFormatedWithAdress>
    <izvorni_sadrzaj> MIŠIĆ PRIJEVOZ društvo s ograničenom odgovornošću za trgovinu, proizvodnju i usluge, Virovitica, Vladimira Nazora 3, 33000 Virovitica zastupanog po punomoćniku SINIŠA MIŠIĆ</izvorni_sadrzaj>
    <derivirana_varijabla naziv="DomainObject.Predmet.ProtustrankaFormatedWithAdress_1"> MIŠIĆ PRIJEVOZ društvo s ograničenom odgovornošću za trgovinu, proizvodnju i usluge, Virovitica, Vladimira Nazora 3, 33000 Virovitica zastupanog po punomoćniku SINIŠA MIŠIĆ</derivirana_varijabla>
  </DomainObject.Predmet.ProtustrankaFormatedWithAdress>
  <DomainObject.Predmet.ProtustrankaFormatedWithAdressOIB>
    <izvorni_sadrzaj> MIŠIĆ PRIJEVOZ društvo s ograničenom odgovornošću za trgovinu, proizvodnju i usluge, Virovitica, OIB 10862112668, Vladimira Nazora 3, 33000 Virovitica zastupanog po punomoćniku SINIŠA MIŠIĆ</izvorni_sadrzaj>
    <derivirana_varijabla naziv="DomainObject.Predmet.ProtustrankaFormatedWithAdressOIB_1"> MIŠIĆ PRIJEVOZ društvo s ograničenom odgovornošću za trgovinu, proizvodnju i usluge, Virovitica, OIB 10862112668, Vladimira Nazora 3, 33000 Virovitica zastupanog po punomoćniku SINIŠA MIŠIĆ</derivirana_varijabla>
  </DomainObject.Predmet.ProtustrankaFormatedWithAdressOIB>
  <DomainObject.Predmet.ProtustrankaWithAdress>
    <izvorni_sadrzaj>MIŠIĆ PRIJEVOZ društvo s ograničenom odgovornošću za trgovinu, proizvodnju i usluge, Virovitica Vladimira Nazora 3, 33000 Virovitica</izvorni_sadrzaj>
    <derivirana_varijabla naziv="DomainObject.Predmet.ProtustrankaWithAdress_1">MIŠIĆ PRIJEVOZ društvo s ograničenom odgovornošću za trgovinu, proizvodnju i usluge, Virovitica Vladimira Nazora 3, 33000 Virovitica</derivirana_varijabla>
  </DomainObject.Predmet.ProtustrankaWithAdress>
  <DomainObject.Predmet.ProtustrankaWithAdressOIB>
    <izvorni_sadrzaj>MIŠIĆ PRIJEVOZ društvo s ograničenom odgovornošću za trgovinu, proizvodnju i usluge, Virovitica, OIB 10862112668, Vladimira Nazora 3, 33000 Virovitica</izvorni_sadrzaj>
    <derivirana_varijabla naziv="DomainObject.Predmet.ProtustrankaWithAdressOIB_1">MIŠIĆ PRIJEVOZ društvo s ograničenom odgovornošću za trgovinu, proizvodnju i usluge, Virovitica, OIB 10862112668, Vladimira Nazora 3, 33000 Virovitica</derivirana_varijabla>
  </DomainObject.Predmet.ProtustrankaWithAdressOIB>
  <DomainObject.Predmet.ProtustrankaNazivFormated>
    <izvorni_sadrzaj>MIŠIĆ PRIJEVOZ društvo s ograničenom odgovornošću za trgovinu, proizvodnju i usluge, Virovitica</izvorni_sadrzaj>
    <derivirana_varijabla naziv="DomainObject.Predmet.ProtustrankaNazivFormated_1">MIŠIĆ PRIJEVOZ društvo s ograničenom odgovornošću za trgovinu, proizvodnju i usluge, Virovitica</derivirana_varijabla>
  </DomainObject.Predmet.ProtustrankaNazivFormated>
  <DomainObject.Predmet.ProtustrankaNazivFormatedOIB>
    <izvorni_sadrzaj>MIŠIĆ PRIJEVOZ društvo s ograničenom odgovornošću za trgovinu, proizvodnju i usluge, Virovitica, OIB 10862112668</izvorni_sadrzaj>
    <derivirana_varijabla naziv="DomainObject.Predmet.ProtustrankaNazivFormatedOIB_1">MIŠIĆ PRIJEVOZ društvo s ograničenom odgovornošću za trgovinu, proizvodnju i usluge, Virovitica, OIB 10862112668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MIŠIĆ PRIJEVOZ društvo s ograničenom odgovornošću za trgovinu, proizvodnju i usluge, Virovitica zastupanog po punomoćniku SINIŠA MIŠIĆ</item>
    </izvorni_sadrzaj>
    <derivirana_varijabla naziv="DomainObject.Predmet.ProtuStrankaListFormated_1">
      <item>MIŠIĆ PRIJEVOZ društvo s ograničenom odgovornošću za trgovinu, proizvodnju i usluge, Virovitica zastupanog po punomoćniku SINIŠA MIŠIĆ</item>
    </derivirana_varijabla>
  </DomainObject.Predmet.ProtuStrankaListFormated>
  <DomainObject.Predmet.ProtuStrankaListFormatedOIB>
    <izvorni_sadrzaj>
      <item>MIŠIĆ PRIJEVOZ društvo s ograničenom odgovornošću za trgovinu, proizvodnju i usluge, Virovitica, OIB 10862112668 zastupanog po punomoćniku SINIŠA MIŠIĆ</item>
    </izvorni_sadrzaj>
    <derivirana_varijabla naziv="DomainObject.Predmet.ProtuStrankaListFormatedOIB_1">
      <item>MIŠIĆ PRIJEVOZ društvo s ograničenom odgovornošću za trgovinu, proizvodnju i usluge, Virovitica, OIB 10862112668 zastupanog po punomoćniku SINIŠA MIŠIĆ</item>
    </derivirana_varijabla>
  </DomainObject.Predmet.ProtuStrankaListFormatedOIB>
  <DomainObject.Predmet.ProtuStrankaListFormatedWithAdress>
    <izvorni_sadrzaj>
      <item>MIŠIĆ PRIJEVOZ društvo s ograničenom odgovornošću za trgovinu, proizvodnju i usluge, Virovitica, Vladimira Nazora 3, 33000 Virovitica zastupanog po punomoćniku SINIŠA MIŠIĆ</item>
    </izvorni_sadrzaj>
    <derivirana_varijabla naziv="DomainObject.Predmet.ProtuStrankaListFormatedWithAdress_1">
      <item>MIŠIĆ PRIJEVOZ društvo s ograničenom odgovornošću za trgovinu, proizvodnju i usluge, Virovitica, Vladimira Nazora 3, 33000 Virovitica zastupanog po punomoćniku SINIŠA MIŠIĆ</item>
    </derivirana_varijabla>
  </DomainObject.Predmet.ProtuStrankaListFormatedWithAdress>
  <DomainObject.Predmet.ProtuStrankaListFormatedWithAdressOIB>
    <izvorni_sadrzaj>
      <item>MIŠIĆ PRIJEVOZ društvo s ograničenom odgovornošću za trgovinu, proizvodnju i usluge, Virovitica, OIB 10862112668, Vladimira Nazora 3, 33000 Virovitica zastupanog po punomoćniku SINIŠA MIŠIĆ</item>
    </izvorni_sadrzaj>
    <derivirana_varijabla naziv="DomainObject.Predmet.ProtuStrankaListFormatedWithAdressOIB_1">
      <item>MIŠIĆ PRIJEVOZ društvo s ograničenom odgovornošću za trgovinu, proizvodnju i usluge, Virovitica, OIB 10862112668, Vladimira Nazora 3, 33000 Virovitica zastupanog po punomoćniku SINIŠA MIŠIĆ</item>
    </derivirana_varijabla>
  </DomainObject.Predmet.ProtuStrankaListFormatedWithAdressOIB>
  <DomainObject.Predmet.ProtuStrankaListNazivFormated>
    <izvorni_sadrzaj>
      <item>MIŠIĆ PRIJEVOZ društvo s ograničenom odgovornošću za trgovinu, proizvodnju i usluge, Virovitica</item>
    </izvorni_sadrzaj>
    <derivirana_varijabla naziv="DomainObject.Predmet.ProtuStrankaListNazivFormated_1">
      <item>MIŠIĆ PRIJEVOZ društvo s ograničenom odgovornošću za trgovinu, proizvodnju i usluge, Virovitica</item>
    </derivirana_varijabla>
  </DomainObject.Predmet.ProtuStrankaListNazivFormated>
  <DomainObject.Predmet.ProtuStrankaListNazivFormatedOIB>
    <izvorni_sadrzaj>
      <item>MIŠIĆ PRIJEVOZ društvo s ograničenom odgovornošću za trgovinu, proizvodnju i usluge, Virovitica, OIB 10862112668</item>
    </izvorni_sadrzaj>
    <derivirana_varijabla naziv="DomainObject.Predmet.ProtuStrankaListNazivFormatedOIB_1">
      <item>MIŠIĆ PRIJEVOZ društvo s ograničenom odgovornošću za trgovinu, proizvodnju i usluge, Virovitica, OIB 10862112668</item>
    </derivirana_varijabla>
  </DomainObject.Predmet.ProtuStrankaListNazivFormatedOIB>
  <DomainObject.Predmet.OstaliListFormated>
    <izvorni_sadrzaj>
      <item>SINIŠA MIŠIĆ punomoćnik sudionika u postupku MIŠIĆ PRIJEVOZ društvo s ograničenom odgovornošću za trgovinu, proizvodnju i usluge, Virovitica</item>
    </izvorni_sadrzaj>
    <derivirana_varijabla naziv="DomainObject.Predmet.OstaliListFormated_1">
      <item>SINIŠA MIŠIĆ punomoćnik sudionika u postupku MIŠIĆ PRIJEVOZ društvo s ograničenom odgovornošću za trgovinu, proizvodnju i usluge, Virovitica</item>
    </derivirana_varijabla>
  </DomainObject.Predmet.OstaliListFormated>
  <DomainObject.Predmet.OstaliListFormatedOIB>
    <izvorni_sadrzaj>
      <item>SINIŠA MIŠIĆ, OIB 56586288680 punomoćnik sudionika u postupku MIŠIĆ PRIJEVOZ društvo s ograničenom odgovornošću za trgovinu, proizvodnju i usluge, Virovitica</item>
    </izvorni_sadrzaj>
    <derivirana_varijabla naziv="DomainObject.Predmet.OstaliListFormatedOIB_1">
      <item>SINIŠA MIŠIĆ, OIB 56586288680 punomoćnik sudionika u postupku MIŠIĆ PRIJEVOZ društvo s ograničenom odgovornošću za trgovinu, proizvodnju i usluge, Virovitica</item>
    </derivirana_varijabla>
  </DomainObject.Predmet.OstaliListFormatedOIB>
  <DomainObject.Predmet.OstaliListFormatedWithAdress>
    <izvorni_sadrzaj>
      <item>SINIŠA MIŠIĆ, Tina Ujevića 32, 33000 Čemernica punomoćnik sudionika u postupku MIŠIĆ PRIJEVOZ društvo s ograničenom odgovornošću za trgovinu, proizvodnju i usluge, Virovitica</item>
    </izvorni_sadrzaj>
    <derivirana_varijabla naziv="DomainObject.Predmet.OstaliListFormatedWithAdress_1">
      <item>SINIŠA MIŠIĆ, Tina Ujevića 32, 33000 Čemernica punomoćnik sudionika u postupku MIŠIĆ PRIJEVOZ društvo s ograničenom odgovornošću za trgovinu, proizvodnju i usluge, Virovitica</item>
    </derivirana_varijabla>
  </DomainObject.Predmet.OstaliListFormatedWithAdress>
  <DomainObject.Predmet.OstaliListFormatedWithAdressOIB>
    <izvorni_sadrzaj>
      <item>SINIŠA MIŠIĆ, OIB 56586288680, Tina Ujevića 32, 33000 Čemernica punomoćnik sudionika u postupku MIŠIĆ PRIJEVOZ društvo s ograničenom odgovornošću za trgovinu, proizvodnju i usluge, Virovitica</item>
    </izvorni_sadrzaj>
    <derivirana_varijabla naziv="DomainObject.Predmet.OstaliListFormatedWithAdressOIB_1">
      <item>SINIŠA MIŠIĆ, OIB 56586288680, Tina Ujevića 32, 33000 Čemernica punomoćnik sudionika u postupku MIŠIĆ PRIJEVOZ društvo s ograničenom odgovornošću za trgovinu, proizvodnju i usluge, Virovitica</item>
    </derivirana_varijabla>
  </DomainObject.Predmet.OstaliListFormatedWithAdressOIB>
  <DomainObject.Predmet.OstaliListNazivFormated>
    <izvorni_sadrzaj>
      <item>SINIŠA MIŠIĆ</item>
    </izvorni_sadrzaj>
    <derivirana_varijabla naziv="DomainObject.Predmet.OstaliListNazivFormated_1">
      <item>SINIŠA MIŠIĆ</item>
    </derivirana_varijabla>
  </DomainObject.Predmet.OstaliListNazivFormated>
  <DomainObject.Predmet.OstaliListNazivFormatedOIB>
    <izvorni_sadrzaj>
      <item>SINIŠA MIŠIĆ, OIB 56586288680</item>
    </izvorni_sadrzaj>
    <derivirana_varijabla naziv="DomainObject.Predmet.OstaliListNazivFormatedOIB_1">
      <item>SINIŠA MIŠIĆ, OIB 56586288680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St-178/2016-12</izvorni_sadrzaj>
    <derivirana_varijabla naziv="DomainObject.PoslovniBrojDokumenta_1">St-178/2016-12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MIŠIĆ PRIJEVOZ društvo s ograničenom odgovornošću za trgovinu, proizvodnju i usluge, Virovitica</izvorni_sadrzaj>
    <derivirana_varijabla naziv="DomainObject.Predmet.ProtustrankaIDrugi_1">MIŠIĆ PRIJEVOZ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MIŠIĆ PRIJEVOZ društvo s ograničenom odgovornošću za trgovinu, proizvodnju i usluge, Virovitica, OIB 10862112668, Vladimira Nazora 3, 33000 Virovitica</izvorni_sadrzaj>
    <derivirana_varijabla naziv="DomainObject.Predmet.ProtustrankaIDrugiAdressOIB_1">MIŠIĆ PRIJEVOZ društvo s ograničenom odgovornošću za trgovinu, proizvodnju i usluge, Virovitica, OIB 10862112668, Vladimira Nazora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St-178/2016-8</izvorni_sadrzaj>
    <derivirana_varijabla naziv="DomainObject.Predmet.OdlukaRjesenje.Oznaka_1">St-178/2016-8</derivirana_varijabla>
  </DomainObject.Predmet.OdlukaRjesenje.Oznaka>
  <DomainObject.Predmet.SudioniciListNaziv>
    <izvorni_sadrzaj>
      <item>FINA, RC ZAGREB, Podružnica Bjelovar</item>
      <item>MIŠIĆ PRIJEVOZ društvo s ograničenom odgovornošću za trgovinu, proizvodnju i usluge, Virovitica</item>
      <item>SINIŠA MIŠIĆ</item>
    </izvorni_sadrzaj>
    <derivirana_varijabla naziv="DomainObject.Predmet.SudioniciListNaziv_1">
      <item>FINA, RC ZAGREB, Podružnica Bjelovar</item>
      <item>MIŠIĆ PRIJEVOZ društvo s ograničenom odgovornošću za trgovinu, proizvodnju i usluge, Virovitica</item>
      <item>SINIŠA MIŠIĆ</item>
    </derivirana_varijabla>
  </DomainObject.Predmet.SudioniciListNaziv>
  <DomainObject.Predmet.SudioniciListAdressOIB>
    <izvorni_sadrzaj>
      <item>FINA, RC ZAGREB, Podružnica Bjelovar, OIB 85821130368, F. Supila 4,43000 Bjelovar</item>
      <item>MIŠIĆ PRIJEVOZ društvo s ograničenom odgovornošću za trgovinu, proizvodnju i usluge, Virovitica, OIB 10862112668, Vladimira Nazora 3,33000 Virovitica</item>
      <item>SINIŠA MIŠIĆ, OIB 56586288680, Tina Ujevića 32,33000 Čemernica</item>
    </izvorni_sadrzaj>
    <derivirana_varijabla naziv="DomainObject.Predmet.SudioniciListAdressOIB_1">
      <item>FINA, RC ZAGREB, Podružnica Bjelovar, OIB 85821130368, F. Supila 4,43000 Bjelovar</item>
      <item>MIŠIĆ PRIJEVOZ društvo s ograničenom odgovornošću za trgovinu, proizvodnju i usluge, Virovitica, OIB 10862112668, Vladimira Nazora 3,33000 Virovitica</item>
      <item>SINIŠA MIŠIĆ, OIB 56586288680, Tina Ujevića 32,33000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1377F-DE6C-4E93-95BE-CE8D29E47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1895</properties:Characters>
  <properties:Lines>57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2016-10-17T10:18:00Z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