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a0e2" w14:paraId="f52a0e2" w:rsidRDefault="009A3118" w:rsidP="00F0636B" w:rsidR="00B46CF5" w:rsidRPr="001E3A8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E3A8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1E3A80">
        <w:rPr>
          <w:rFonts w:hAnsi="Times New Roman" w:ascii="Times New Roman"/>
        </w:rPr>
        <w:t xml:space="preserve"> 48. </w:t>
      </w:r>
      <w:r w:rsidR="00F0636B" w:rsidRPr="001E3A80">
        <w:rPr>
          <w:rFonts w:hAnsi="Times New Roman" w:ascii="Times New Roman"/>
        </w:rPr>
        <w:t>St-</w:t>
      </w:r>
      <w:r w:rsidR="009F11FB">
        <w:rPr>
          <w:rFonts w:hAnsi="Times New Roman" w:ascii="Times New Roman"/>
        </w:rPr>
        <w:t>5898/16</w:t>
      </w:r>
      <w:r w:rsidR="00F0636B" w:rsidRPr="001E3A80">
        <w:rPr>
          <w:rFonts w:hAnsi="Times New Roman" w:ascii="Times New Roman"/>
        </w:rPr>
        <w:br w:clear="all" w:type="textWrapping"/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REPUBLIKA HRVATSKA</w:t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TRGOVAČKI SUD U ZAGREBU</w:t>
      </w:r>
    </w:p>
    <w:p w:rsidRDefault="00380A91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Zagreb, Amruševa 2</w:t>
      </w:r>
      <w:r w:rsidR="00AE4950" w:rsidRPr="001E3A80">
        <w:rPr>
          <w:rFonts w:hAnsi="Times New Roman" w:ascii="Times New Roman"/>
        </w:rPr>
        <w:t>/II</w:t>
      </w:r>
    </w:p>
    <w:p w:rsidRDefault="00267D56" w:rsidP="001725CA" w:rsidR="00267D56" w:rsidRPr="001E3A80">
      <w:pPr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E P U B L I K A  H R V A T S K A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J E Š E N J 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</w:t>
      </w:r>
      <w:r w:rsidRPr="001E3A80">
        <w:rPr>
          <w:rFonts w:hAnsi="Times New Roman" w:ascii="Times New Roman"/>
        </w:rPr>
        <w:tab/>
      </w:r>
      <w:r w:rsidR="00900D3F" w:rsidRPr="001E3A80">
        <w:rPr>
          <w:rFonts w:hAnsi="Times New Roman" w:ascii="Times New Roman"/>
        </w:rPr>
        <w:t>Trgovački sud u Zagrebu</w:t>
      </w:r>
      <w:r w:rsidR="00946D26" w:rsidRPr="001E3A80">
        <w:rPr>
          <w:rFonts w:hAnsi="Times New Roman" w:ascii="Times New Roman"/>
        </w:rPr>
        <w:t xml:space="preserve">, po stečajnom sucu Vesni </w:t>
      </w:r>
      <w:r w:rsidR="00900D3F" w:rsidRPr="001E3A80">
        <w:rPr>
          <w:rFonts w:hAnsi="Times New Roman" w:ascii="Times New Roman"/>
        </w:rPr>
        <w:t>Sremac Šoštar</w:t>
      </w:r>
      <w:r w:rsidR="00946D26" w:rsidRPr="001E3A80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1E3A80">
        <w:rPr>
          <w:rFonts w:hAnsi="Times New Roman" w:ascii="Times New Roman"/>
        </w:rPr>
        <w:t xml:space="preserve">dužnikom </w:t>
      </w:r>
      <w:r w:rsidR="009F11FB">
        <w:rPr>
          <w:rFonts w:hAnsi="Times New Roman" w:ascii="Times New Roman"/>
        </w:rPr>
        <w:t>ADRIATICA-TIM d.o.o., Zagreb, Rim 34, OIB: 36000686197</w:t>
      </w:r>
      <w:r w:rsidR="00EB410E" w:rsidRPr="001E3A80">
        <w:rPr>
          <w:rFonts w:hAnsi="Times New Roman" w:ascii="Times New Roman"/>
        </w:rPr>
        <w:t>,</w:t>
      </w:r>
      <w:r w:rsidR="00D83115" w:rsidRPr="001E3A80">
        <w:rPr>
          <w:rFonts w:hAnsi="Times New Roman" w:ascii="Times New Roman"/>
        </w:rPr>
        <w:t xml:space="preserve"> </w:t>
      </w:r>
      <w:r w:rsidR="00E270CF" w:rsidRPr="001E3A80">
        <w:rPr>
          <w:rFonts w:hAnsi="Times New Roman" w:ascii="Times New Roman"/>
        </w:rPr>
        <w:t xml:space="preserve">dana </w:t>
      </w:r>
      <w:r w:rsidR="009F11FB">
        <w:rPr>
          <w:rFonts w:hAnsi="Times New Roman" w:ascii="Times New Roman"/>
        </w:rPr>
        <w:t>20. veljače 2018</w:t>
      </w:r>
      <w:r w:rsidRPr="001E3A80">
        <w:rPr>
          <w:rFonts w:hAnsi="Times New Roman" w:ascii="Times New Roman"/>
        </w:rPr>
        <w:t xml:space="preserve">. </w:t>
      </w:r>
    </w:p>
    <w:p w:rsidRDefault="00D83115" w:rsidP="001725CA" w:rsidR="00D83115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i j e š i o  j e</w:t>
      </w:r>
    </w:p>
    <w:p w:rsidRDefault="001725CA" w:rsidP="001725CA" w:rsidR="001725CA" w:rsidRPr="001E3A80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9F11FB">
        <w:rPr>
          <w:rFonts w:hAnsi="Times New Roman" w:ascii="Times New Roman"/>
        </w:rPr>
        <w:t>ADRIATICA-TIM d.o.o., Zagreb, Rim 34, OIB: 36000686197</w:t>
      </w:r>
      <w:r w:rsidRPr="001E3A80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1E3A80">
        <w:rPr>
          <w:rFonts w:hAnsi="Times New Roman" w:ascii="Times New Roman"/>
        </w:rPr>
        <w:t>10</w:t>
      </w:r>
      <w:r w:rsidR="00854849" w:rsidRPr="001E3A80">
        <w:rPr>
          <w:rFonts w:hAnsi="Times New Roman" w:ascii="Times New Roman"/>
        </w:rPr>
        <w:t>.000,00</w:t>
      </w:r>
      <w:r w:rsidRPr="001E3A80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1E3A80">
        <w:rPr>
          <w:rFonts w:hAnsi="Times New Roman" w:ascii="Times New Roman"/>
        </w:rPr>
        <w:t>kod Hrvatske poštanske banke d.</w:t>
      </w:r>
      <w:r w:rsidRPr="001E3A80">
        <w:rPr>
          <w:rFonts w:hAnsi="Times New Roman" w:ascii="Times New Roman"/>
        </w:rPr>
        <w:t>d., Zagreb, pozivom na broj 05-</w:t>
      </w:r>
      <w:r w:rsidR="001E3A80" w:rsidRPr="001E3A80">
        <w:rPr>
          <w:rFonts w:hAnsi="Times New Roman" w:ascii="Times New Roman"/>
        </w:rPr>
        <w:t>167817</w:t>
      </w:r>
      <w:r w:rsidRPr="001E3A80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Obrazloženje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1E3A80">
        <w:rPr>
          <w:rFonts w:hAnsi="Times New Roman" w:ascii="Times New Roman"/>
        </w:rPr>
        <w:t>10</w:t>
      </w:r>
      <w:r w:rsidRPr="001E3A80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1E3A80">
        <w:rPr>
          <w:rFonts w:hAnsi="Times New Roman" w:ascii="Times New Roman"/>
        </w:rPr>
        <w:t xml:space="preserve">, što je vidljivo iz dokumentacije, koja prileži spisu, </w:t>
      </w:r>
      <w:r w:rsidRPr="001E3A80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U </w:t>
      </w:r>
      <w:r w:rsidR="00E270CF" w:rsidRPr="001E3A80">
        <w:rPr>
          <w:rFonts w:hAnsi="Times New Roman" w:ascii="Times New Roman"/>
        </w:rPr>
        <w:t xml:space="preserve">Zagrebu, </w:t>
      </w:r>
      <w:r w:rsidR="009F11FB">
        <w:rPr>
          <w:rFonts w:hAnsi="Times New Roman" w:ascii="Times New Roman"/>
        </w:rPr>
        <w:t>20. veljače 2018</w:t>
      </w:r>
      <w:r w:rsidR="002D0987" w:rsidRPr="001E3A80">
        <w:rPr>
          <w:rFonts w:hAnsi="Times New Roman" w:ascii="Times New Roman"/>
        </w:rPr>
        <w:t>. godine</w:t>
      </w:r>
    </w:p>
    <w:p w:rsidRDefault="00900D3F" w:rsidP="00900D3F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1E3A80">
        <w:rPr>
          <w:rFonts w:hAnsi="Times New Roman" w:ascii="Times New Roman"/>
        </w:rPr>
        <w:t>SUDAC:</w:t>
      </w:r>
    </w:p>
    <w:p w:rsidRDefault="001725CA" w:rsidP="00E53D3D" w:rsidR="00B52D14">
      <w:pPr>
        <w:pStyle w:val="Uvuenotijeloteksta"/>
        <w:ind w:firstLine="141" w:left="1983"/>
        <w:jc w:val="right"/>
      </w:pPr>
      <w:r w:rsidRPr="001E3A80">
        <w:t xml:space="preserve">Vesna </w:t>
      </w:r>
      <w:r w:rsidR="00900D3F" w:rsidRPr="001E3A80">
        <w:t>Sremac Šoštar</w:t>
      </w:r>
      <w:r w:rsidR="00B52D14">
        <w:t>,v.r.</w:t>
      </w:r>
    </w:p>
    <w:p w:rsidRDefault="00B52D14" w:rsidP="00D338FD" w:rsidR="00B52D14">
      <w:pPr>
        <w:pStyle w:val="Uvuenotijeloteksta"/>
        <w:ind w:firstLine="141" w:left="1983"/>
        <w:jc w:val="right"/>
      </w:pPr>
      <w:r>
        <w:t>Za točnost otpravka</w:t>
      </w:r>
    </w:p>
    <w:p w:rsidRDefault="00B52D14" w:rsidP="001E3A80" w:rsidR="005F46DC" w:rsidRPr="001E3A80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7F5D44" w:rsidP="007F5D44" w:rsidR="007F5D44" w:rsidRPr="001E3A80">
      <w:pPr>
        <w:jc w:val="right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1E3A80">
      <w:pPr>
        <w:jc w:val="both"/>
        <w:rPr>
          <w:rFonts w:hAnsi="Times New Roman" w:ascii="Times New Roman"/>
        </w:rPr>
      </w:pPr>
    </w:p>
    <w:p w:rsidRDefault="001E3A80" w:rsidP="00B52D14" w:rsidR="001E3A80" w:rsidRPr="001E3A80">
      <w:pPr>
        <w:pStyle w:val="Odlomakpopisa"/>
        <w:jc w:val="both"/>
        <w:rPr>
          <w:rFonts w:hAnsi="Times New Roman" w:ascii="Times New Roman"/>
        </w:rPr>
      </w:pPr>
    </w:p>
    <w:sectPr w:rsidSect="00821309" w:rsidR="001E3A80" w:rsidRPr="001E3A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715A65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9F11FB">
      <w:rPr>
        <w:rFonts w:hAnsi="Times New Roman" w:ascii="Times New Roman"/>
      </w:rPr>
      <w:t>5898/16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6B19EF"/>
    <w:rsid w:val="007035B4"/>
    <w:rsid w:val="00715A65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5898</izvorni_sadrzaj>
    <derivirana_varijabla naziv="DomainObject.Predmet.Broj_1">5898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St-5898/2016</izvorni_sadrzaj>
    <derivirana_varijabla naziv="DomainObject.Predmet.OznakaBroj_1">St-5898/2016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ADRIATICA-TIM d.o.o. zastupanog po punomoćniku IVO MARKELIĆ; OD GLAMUZINA &amp; GROŠETA</izvorni_sadrzaj>
    <derivirana_varijabla naziv="DomainObject.Predmet.ProtustrankaFormated_1">  ADRIATICA-TIM d.o.o. zastupanog po punomoćniku IVO MARKELIĆ; OD GLAMUZINA &amp; GROŠETA</derivirana_varijabla>
  </DomainObject.Predmet.ProtustrankaFormated>
  <DomainObject.Predmet.ProtustrankaFormatedOIB>
    <izvorni_sadrzaj>  ADRIATICA-TIM d.o.o., OIB 36000686197 zastupanog po punomoćniku IVO MARKELIĆ; OD GLAMUZINA &amp; GROŠETA</izvorni_sadrzaj>
    <derivirana_varijabla naziv="DomainObject.Predmet.ProtustrankaFormatedOIB_1">  ADRIATICA-TIM d.o.o., OIB 36000686197 zastupanog po punomoćniku IVO MARKELIĆ; OD GLAMUZINA &amp; GROŠETA</derivirana_varijabla>
  </DomainObject.Predmet.ProtustrankaFormatedOIB>
  <DomainObject.Predmet.ProtustrankaFormatedWithAdress>
    <izvorni_sadrzaj> ADRIATICA-TIM d.o.o., Rim 34, 10000 Zagreb zastupanog po punomoćniku IVO MARKELIĆ; OD GLAMUZINA &amp; GROŠETA</izvorni_sadrzaj>
    <derivirana_varijabla naziv="DomainObject.Predmet.ProtustrankaFormatedWithAdress_1"> ADRIATICA-TIM d.o.o., Rim 34, 10000 Zagreb zastupanog po punomoćniku IVO MARKELIĆ; OD GLAMUZINA &amp; GROŠETA</derivirana_varijabla>
  </DomainObject.Predmet.ProtustrankaFormatedWithAdress>
  <DomainObject.Predmet.ProtustrankaFormatedWithAdressOIB>
    <izvorni_sadrzaj> ADRIATICA-TIM d.o.o., OIB 36000686197, Rim 34, 10000 Zagreb zastupanog po punomoćniku IVO MARKELIĆ; OD GLAMUZINA &amp; GROŠETA</izvorni_sadrzaj>
    <derivirana_varijabla naziv="DomainObject.Predmet.ProtustrankaFormatedWithAdressOIB_1"> ADRIATICA-TIM d.o.o., OIB 36000686197, Rim 34, 10000 Zagreb zastupanog po punomoćniku IVO MARKELIĆ; OD GLAMUZINA &amp; GROŠETA</derivirana_varijabla>
  </DomainObject.Predmet.ProtustrankaFormatedWithAdressOIB>
  <DomainObject.Predmet.ProtustrankaWithAdress>
    <izvorni_sadrzaj>ADRIATICA-TIM d.o.o. Rim 34, 10000 Zagreb</izvorni_sadrzaj>
    <derivirana_varijabla naziv="DomainObject.Predmet.ProtustrankaWithAdress_1">ADRIATICA-TIM d.o.o. Rim 34, 10000 Zagreb</derivirana_varijabla>
  </DomainObject.Predmet.ProtustrankaWithAdress>
  <DomainObject.Predmet.ProtustrankaWithAdressOIB>
    <izvorni_sadrzaj>ADRIATICA-TIM d.o.o., OIB 36000686197, Rim 34, 10000 Zagreb</izvorni_sadrzaj>
    <derivirana_varijabla naziv="DomainObject.Predmet.ProtustrankaWithAdressOIB_1">ADRIATICA-TIM d.o.o., OIB 36000686197, Rim 34, 10000 Zagreb</derivirana_varijabla>
  </DomainObject.Predmet.ProtustrankaWithAdressOIB>
  <DomainObject.Predmet.ProtustrankaNazivFormated>
    <izvorni_sadrzaj>ADRIATICA-TIM d.o.o.</izvorni_sadrzaj>
    <derivirana_varijabla naziv="DomainObject.Predmet.ProtustrankaNazivFormated_1">ADRIATICA-TIM d.o.o.</derivirana_varijabla>
  </DomainObject.Predmet.ProtustrankaNazivFormated>
  <DomainObject.Predmet.ProtustrankaNazivFormatedOIB>
    <izvorni_sadrzaj>ADRIATICA-TIM d.o.o., OIB 36000686197</izvorni_sadrzaj>
    <derivirana_varijabla naziv="DomainObject.Predmet.ProtustrankaNazivFormatedOIB_1">ADRIATICA-TIM d.o.o., OIB 36000686197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ADRIATICA-TIM d.o.o. zastupanog po punomoćniku IVO MARKELIĆ; OD GLAMUZINA &amp; GROŠETA</item>
    </izvorni_sadrzaj>
    <derivirana_varijabla naziv="DomainObject.Predmet.ProtuStrankaListFormated_1">
      <item>ADRIATICA-TIM d.o.o. zastupanog po punomoćniku IVO MARKELIĆ; OD GLAMUZINA &amp; GROŠETA</item>
    </derivirana_varijabla>
  </DomainObject.Predmet.ProtuStrankaListFormated>
  <DomainObject.Predmet.ProtuStrankaListFormatedOIB>
    <izvorni_sadrzaj>
      <item>ADRIATICA-TIM d.o.o., OIB 36000686197 zastupanog po punomoćniku IVO MARKELIĆ; OD GLAMUZINA &amp; GROŠETA</item>
    </izvorni_sadrzaj>
    <derivirana_varijabla naziv="DomainObject.Predmet.ProtuStrankaListFormatedOIB_1">
      <item>ADRIATICA-TIM d.o.o., OIB 36000686197 zastupanog po punomoćniku IVO MARKELIĆ; OD GLAMUZINA &amp; GROŠETA</item>
    </derivirana_varijabla>
  </DomainObject.Predmet.ProtuStrankaListFormatedOIB>
  <DomainObject.Predmet.ProtuStrankaListFormatedWithAdress>
    <izvorni_sadrzaj>
      <item>ADRIATICA-TIM d.o.o., Rim 34, 10000 Zagreb zastupanog po punomoćniku IVO MARKELIĆ; OD GLAMUZINA &amp; GROŠETA</item>
    </izvorni_sadrzaj>
    <derivirana_varijabla naziv="DomainObject.Predmet.ProtuStrankaListFormatedWithAdress_1">
      <item>ADRIATICA-TIM d.o.o., Rim 34, 10000 Zagreb zastupanog po punomoćniku IVO MARKELIĆ; OD GLAMUZINA &amp; GROŠETA</item>
    </derivirana_varijabla>
  </DomainObject.Predmet.ProtuStrankaListFormatedWithAdress>
  <DomainObject.Predmet.ProtuStrankaListFormatedWithAdressOIB>
    <izvorni_sadrzaj>
      <item>ADRIATICA-TIM d.o.o., OIB 36000686197, Rim 34, 10000 Zagreb zastupanog po punomoćniku IVO MARKELIĆ; OD GLAMUZINA &amp; GROŠETA</item>
    </izvorni_sadrzaj>
    <derivirana_varijabla naziv="DomainObject.Predmet.ProtuStrankaListFormatedWithAdressOIB_1">
      <item>ADRIATICA-TIM d.o.o., OIB 36000686197, Rim 34, 10000 Zagreb zastupanog po punomoćniku IVO MARKELIĆ; OD GLAMUZINA &amp; GROŠETA</item>
    </derivirana_varijabla>
  </DomainObject.Predmet.ProtuStrankaListFormatedWithAdressOIB>
  <DomainObject.Predmet.ProtuStrankaListNazivFormated>
    <izvorni_sadrzaj>
      <item>ADRIATICA-TIM d.o.o.</item>
    </izvorni_sadrzaj>
    <derivirana_varijabla naziv="DomainObject.Predmet.ProtuStrankaListNazivFormated_1">
      <item>ADRIATICA-TIM d.o.o.</item>
    </derivirana_varijabla>
  </DomainObject.Predmet.ProtuStrankaListNazivFormated>
  <DomainObject.Predmet.ProtuStrankaListNazivFormatedOIB>
    <izvorni_sadrzaj>
      <item>ADRIATICA-TIM d.o.o., OIB 36000686197</item>
    </izvorni_sadrzaj>
    <derivirana_varijabla naziv="DomainObject.Predmet.ProtuStrankaListNazivFormatedOIB_1">
      <item>ADRIATICA-TIM d.o.o., OIB 36000686197</item>
    </derivirana_varijabla>
  </DomainObject.Predmet.ProtuStrankaListNazivFormatedOIB>
  <DomainObject.Predmet.OstaliListFormated>
    <izvorni_sadrzaj>
      <item>OD GLAMUZINA &amp; GROŠETA punomoćnik sudionika u postupku ADRIATICA-TIM d.o.o.</item>
      <item>IVO MARKELIĆ punomoćnik sudionika u postupku ADRIATICA-TIM d.o.o.</item>
      <item>ŽUPANIJSKO DRŽAVNO ODVJETNIŠTVO U ZAGREBU</item>
    </izvorni_sadrzaj>
    <derivirana_varijabla naziv="DomainObject.Predmet.OstaliListFormated_1">
      <item>OD GLAMUZINA &amp; GROŠETA punomoćnik sudionika u postupku ADRIATICA-TIM d.o.o.</item>
      <item>IVO MARKELIĆ punomoćnik sudionika u postupku ADRIATICA-TIM d.o.o.</item>
      <item>ŽUPANIJSKO DRŽAVNO ODVJETNIŠTVO U ZAGREBU</item>
    </derivirana_varijabla>
  </DomainObject.Predmet.OstaliListFormated>
  <DomainObject.Predmet.OstaliListFormatedOIB>
    <izvorni_sadrzaj>
      <item>OD GLAMUZINA &amp; GROŠETA punomoćnik sudionika u postupku ADRIATICA-TIM d.o.o.</item>
      <item>IVO MARKELIĆ, OIB 44084965433 punomoćnik sudionika u postupku ADRIATICA-TIM d.o.o.</item>
      <item>ŽUPANIJSKO DRŽAVNO ODVJETNIŠTVO U ZAGREBU, OIB 16488001145</item>
    </izvorni_sadrzaj>
    <derivirana_varijabla naziv="DomainObject.Predmet.OstaliListFormatedOIB_1">
      <item>OD GLAMUZINA &amp; GROŠETA punomoćnik sudionika u postupku ADRIATICA-TIM d.o.o.</item>
      <item>IVO MARKELIĆ, OIB 44084965433 punomoćnik sudionika u postupku ADRIATICA-TIM d.o.o.</item>
      <item>ŽUPANIJSKO DRŽAVNO ODVJETNIŠTVO U ZAGREBU, OIB 16488001145</item>
    </derivirana_varijabla>
  </DomainObject.Predmet.OstaliListFormatedOIB>
  <DomainObject.Predmet.OstaliListFormatedWithAdress>
    <izvorni_sadrzaj>
      <item>OD GLAMUZINA &amp; GROŠETA, Trg žrtava fašizma 5, 10000 Zagreb punomoćnik sudionika u postupku ADRIATICA-TIM d.o.o.</item>
      <item>IVO MARKELIĆ, Rim 34, 10000 Zagreb punomoćnik sudionika u postupku ADRIATICA-TIM d.o.o.</item>
      <item>ŽUPANIJSKO DRŽAVNO ODVJETNIŠTVO U ZAGREBU, Savska Cesta 41, 10000 Zagreb</item>
    </izvorni_sadrzaj>
    <derivirana_varijabla naziv="DomainObject.Predmet.OstaliListFormatedWithAdress_1">
      <item>OD GLAMUZINA &amp; GROŠETA, Trg žrtava fašizma 5, 10000 Zagreb punomoćnik sudionika u postupku ADRIATICA-TIM d.o.o.</item>
      <item>IVO MARKELIĆ, Rim 34, 10000 Zagreb punomoćnik sudionika u postupku ADRIATICA-TIM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OD GLAMUZINA &amp; GROŠETA, Trg žrtava fašizma 5, 10000 Zagreb punomoćnik sudionika u postupku ADRIATICA-TIM d.o.o.</item>
      <item>IVO MARKELIĆ, OIB 44084965433, Rim 34, 10000 Zagreb punomoćnik sudionika u postupku ADRIATICA-TIM d.o.o.</item>
      <item>ŽUPANIJSKO DRŽAVNO ODVJETNIŠTVO U ZAGREBU, OIB 16488001145, Savska Cesta 41, 10000 Zagreb</item>
    </izvorni_sadrzaj>
    <derivirana_varijabla naziv="DomainObject.Predmet.OstaliListFormatedWithAdressOIB_1">
      <item>OD GLAMUZINA &amp; GROŠETA, Trg žrtava fašizma 5, 10000 Zagreb punomoćnik sudionika u postupku ADRIATICA-TIM d.o.o.</item>
      <item>IVO MARKELIĆ, OIB 44084965433, Rim 34, 10000 Zagreb punomoćnik sudionika u postupku ADRIATICA-TIM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OD GLAMUZINA &amp; GROŠETA</item>
      <item>IVO MARKELIĆ</item>
      <item>ŽUPANIJSKO DRŽAVNO ODVJETNIŠTVO U ZAGREBU</item>
    </izvorni_sadrzaj>
    <derivirana_varijabla naziv="DomainObject.Predmet.OstaliListNazivFormated_1">
      <item>OD GLAMUZINA &amp; GROŠETA</item>
      <item>IVO MARKELIĆ</item>
      <item>ŽUPANIJSKO DRŽAVNO ODVJETNIŠTVO U ZAGREBU</item>
    </derivirana_varijabla>
  </DomainObject.Predmet.OstaliListNazivFormated>
  <DomainObject.Predmet.OstaliListNazivFormatedOIB>
    <izvorni_sadrzaj>
      <item>OD GLAMUZINA &amp; GROŠETA</item>
      <item>IVO MARKELIĆ, OIB 44084965433</item>
      <item>ŽUPANIJSKO DRŽAVNO ODVJETNIŠTVO U ZAGREBU, OIB 16488001145</item>
    </izvorni_sadrzaj>
    <derivirana_varijabla naziv="DomainObject.Predmet.OstaliListNazivFormatedOIB_1">
      <item>OD GLAMUZINA &amp; GROŠETA</item>
      <item>IVO MARKELIĆ, OIB 44084965433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ADRIATICA-TIM d.o.o.</izvorni_sadrzaj>
    <derivirana_varijabla naziv="DomainObject.Predmet.ProtustrankaIDrugi_1">ADRIATICA-TIM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ADRIATICA-TIM d.o.o., OIB 36000686197, Rim 34, 10000 Zagreb</izvorni_sadrzaj>
    <derivirana_varijabla naziv="DomainObject.Predmet.ProtustrankaIDrugiAdressOIB_1">ADRIATICA-TIM d.o.o., OIB 36000686197, Rim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ADRIATICA-TIM d.o.o.</item>
      <item>OD GLAMUZINA &amp; GROŠETA</item>
      <item>IVO MARKELIĆ</item>
      <item>ŽUPANIJSKO DRŽAVNO ODVJETNIŠTVO U ZAGREBU</item>
    </izvorni_sadrzaj>
    <derivirana_varijabla naziv="DomainObject.Predmet.SudioniciListNaziv_1">
      <item>FINA Regionalni centar Zagreb</item>
      <item>ADRIATICA-TIM d.o.o.</item>
      <item>OD GLAMUZINA &amp; GROŠETA</item>
      <item>IVO MARKELIĆ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ADRIATICA-TIM d.o.o., OIB 36000686197, Rim 34,10000 Zagreb</item>
      <item>OD GLAMUZINA &amp; GROŠETA, Trg žrtava fašizma 5,10000 Zagreb</item>
      <item>IVO MARKELIĆ, OIB 44084965433, Rim 34,10000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ADRIATICA-TIM d.o.o., OIB 36000686197, Rim 34,10000 Zagreb</item>
      <item>OD GLAMUZINA &amp; GROŠETA, Trg žrtava fašizma 5,10000 Zagreb</item>
      <item>IVO MARKELIĆ, OIB 44084965433, Rim 34,10000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36000686197</item>
      <item>, OIB null</item>
      <item>, OIB 44084965433</item>
      <item>, OIB 16488001145</item>
    </izvorni_sadrzaj>
    <derivirana_varijabla naziv="DomainObject.Predmet.SudioniciListNazivOIB_1">
      <item>, OIB 85821130368</item>
      <item>, OIB 36000686197</item>
      <item>, OIB null</item>
      <item>, OIB 44084965433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F6FBB-FCD0-44FB-BE5B-2C72F4A5E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1785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2018-02-20T11:46:00Z</dcterms:created>
  <dc:creator>Vesna Fundurulić Perišin</dc:creator>
  <cp:lastModifiedBy>Matea Bizjak</cp:lastModifiedBy>
  <cp:lastPrinted>2018-02-20T11:48:00Z</cp:lastPrinted>
  <dcterms:modified xmlns:xsi="http://www.w3.org/2001/XMLSchema-instance" xsi:type="dcterms:W3CDTF">2018-02-20T11:49:00Z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St-5898-16-poziv vjerovnicima.docx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