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4d04" w14:paraId="fe74d04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27292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9B1E8E">
        <w:t>LESJAK-TRANS d.o.o., Pribislavec, Ivana Gorana Kovačića 2,</w:t>
      </w:r>
      <w:r w:rsidR="00BB7C9D">
        <w:t xml:space="preserve"> </w:t>
      </w:r>
      <w:r w:rsidR="004133DA">
        <w:t xml:space="preserve">OIB: </w:t>
      </w:r>
      <w:r w:rsidR="009B1E8E">
        <w:t>37340122195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7A5099">
        <w:t xml:space="preserve"> </w:t>
      </w:r>
      <w:r w:rsidR="009B1E8E">
        <w:t>LESJAK-TRANS d.o.o., Pribislavec, Ivana Gorana Kovačića 2</w:t>
      </w:r>
      <w:r w:rsidR="007A5099">
        <w:t xml:space="preserve">, OIB: </w:t>
      </w:r>
      <w:r w:rsidR="009B1E8E">
        <w:t>37340122195</w:t>
      </w:r>
      <w:r w:rsidR="007A5099">
        <w:t>,</w:t>
      </w:r>
      <w:r w:rsidR="004133DA">
        <w:t xml:space="preserve"> iznosi </w:t>
      </w:r>
      <w:r w:rsidR="009B1E8E">
        <w:t xml:space="preserve">3.082.047,10 kn. </w:t>
      </w:r>
      <w:r w:rsidR="00971AA9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9B1E8E">
        <w:t xml:space="preserve"> se direktor dužnika Igor Lesjak iz Belice, Josipa Slavenskog 10, OIB: 35320269714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 w:rsidR="009B1E8E">
        <w:t xml:space="preserve"> podnese</w:t>
      </w:r>
      <w:r>
        <w:t xml:space="preserve">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CC1D9A" w:rsidR="001B73FB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D4340E" w:rsidP="00CC1D9A" w:rsidR="00D4340E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9B1E8E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Direktoru dužnika </w:t>
      </w:r>
      <w:r w:rsidR="009B1E8E">
        <w:rPr>
          <w:lang w:val="hr-HR"/>
        </w:rPr>
        <w:t>Igoru Lesjaku iz Belice, Josipa Slavenskog 10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06C5" w:rsidRPr="00B506C5">
      <w:rPr>
        <w:noProof/>
        <w:lang w:val="hr-HR"/>
      </w:rPr>
      <w:t>2</w:t>
    </w:r>
    <w:r>
      <w:fldChar w:fldCharType="end"/>
    </w:r>
  </w:p>
  <w:p w:rsidRDefault="009B1E8E" w:rsidP="009B1E8E" w:rsidR="009B1E8E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St-394/15-4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9B1E8E">
      <w:rPr>
        <w:lang w:val="hr-HR"/>
      </w:rPr>
      <w:t>394/15-4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87FBD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072E"/>
    <w:rsid w:val="00185C6D"/>
    <w:rsid w:val="001A0585"/>
    <w:rsid w:val="001B3022"/>
    <w:rsid w:val="001B4E0D"/>
    <w:rsid w:val="001B6843"/>
    <w:rsid w:val="001B73FB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2488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708D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627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A782F"/>
    <w:rsid w:val="005B010B"/>
    <w:rsid w:val="005B2F25"/>
    <w:rsid w:val="005C0132"/>
    <w:rsid w:val="005C3D07"/>
    <w:rsid w:val="005C45AF"/>
    <w:rsid w:val="005D5424"/>
    <w:rsid w:val="005E021E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A5099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1AA9"/>
    <w:rsid w:val="00974A1A"/>
    <w:rsid w:val="0097673B"/>
    <w:rsid w:val="00990170"/>
    <w:rsid w:val="0099060C"/>
    <w:rsid w:val="00990F93"/>
    <w:rsid w:val="00993F5F"/>
    <w:rsid w:val="009A5500"/>
    <w:rsid w:val="009B1E8E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F9F"/>
    <w:rsid w:val="00B14BE8"/>
    <w:rsid w:val="00B16CA0"/>
    <w:rsid w:val="00B17F04"/>
    <w:rsid w:val="00B25788"/>
    <w:rsid w:val="00B27292"/>
    <w:rsid w:val="00B416DA"/>
    <w:rsid w:val="00B41B30"/>
    <w:rsid w:val="00B41C36"/>
    <w:rsid w:val="00B42637"/>
    <w:rsid w:val="00B506C5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211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6BD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C1D9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340E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949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B69CA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28A5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6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06C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06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06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6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06C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06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06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LESJAK-TRANS društvo s ograničenom odgovornošću za prijevozništvo i špediciju</izvorni_sadrzaj>
    <derivirana_varijabla naziv="DomainObject.Predmet.ProtustrankaFormated_1">  LESJAK-TRANS društvo s ograničenom odgovornošću za prijevozništvo i špediciju</derivirana_varijabla>
  </DomainObject.Predmet.ProtustrankaFormated>
  <DomainObject.Predmet.ProtustrankaFormatedOIB>
    <izvorni_sadrzaj>  LESJAK-TRANS društvo s ograničenom odgovornošću za prijevozništvo i špediciju, OIB 37340122195</izvorni_sadrzaj>
    <derivirana_varijabla naziv="DomainObject.Predmet.ProtustrankaFormatedOIB_1">  LESJAK-TRANS društvo s ograničenom odgovornošću za prijevozništvo i špediciju, OIB 37340122195</derivirana_varijabla>
  </DomainObject.Predmet.ProtustrankaFormatedOIB>
  <DomainObject.Predmet.ProtustrankaFormatedWithAdress>
    <izvorni_sadrzaj> LESJAK-TRANS društvo s ograničenom odgovornošću za prijevozništvo i špediciju, Ivana Gorana Kovačića 2, 40000 Pribislavec</izvorni_sadrzaj>
    <derivirana_varijabla naziv="DomainObject.Predmet.ProtustrankaFormatedWithAdress_1"> LESJAK-TRANS društvo s ograničenom odgovornošću za prijevozništvo i špediciju, Ivana Gorana Kovačića 2, 40000 Pribislavec</derivirana_varijabla>
  </DomainObject.Predmet.ProtustrankaFormatedWithAdress>
  <DomainObject.Predmet.ProtustrankaFormatedWithAdressOIB>
    <izvorni_sadrzaj> LESJAK-TRANS društvo s ograničenom odgovornošću za prijevozništvo i špediciju, OIB 37340122195, Ivana Gorana Kovačića 2, 40000 Pribislavec</izvorni_sadrzaj>
    <derivirana_varijabla naziv="DomainObject.Predmet.ProtustrankaFormatedWithAdressOIB_1"> LESJAK-TRANS društvo s ograničenom odgovornošću za prijevozništvo i špediciju, OIB 37340122195, Ivana Gorana Kovačića 2, 40000 Pribislavec</derivirana_varijabla>
  </DomainObject.Predmet.ProtustrankaFormatedWithAdressOIB>
  <DomainObject.Predmet.ProtustrankaWithAdress>
    <izvorni_sadrzaj>LESJAK-TRANS društvo s ograničenom odgovornošću za prijevozništvo i špediciju Ivana Gorana Kovačića 2, 40000 Pribislavec</izvorni_sadrzaj>
    <derivirana_varijabla naziv="DomainObject.Predmet.ProtustrankaWithAdress_1">LESJAK-TRANS društvo s ograničenom odgovornošću za prijevozništvo i špediciju Ivana Gorana Kovačića 2, 40000 Pribislavec</derivirana_varijabla>
  </DomainObject.Predmet.ProtustrankaWithAdress>
  <DomainObject.Predmet.ProtustrankaWithAdressOIB>
    <izvorni_sadrzaj>LESJAK-TRANS društvo s ograničenom odgovornošću za prijevozništvo i špediciju, OIB 37340122195, Ivana Gorana Kovačića 2, 40000 Pribislavec</izvorni_sadrzaj>
    <derivirana_varijabla naziv="DomainObject.Predmet.ProtustrankaWithAdressOIB_1">LESJAK-TRANS društvo s ograničenom odgovornošću za prijevozništvo i špediciju, OIB 37340122195, Ivana Gorana Kovačića 2, 40000 Pribislavec</derivirana_varijabla>
  </DomainObject.Predmet.ProtustrankaWithAdressOIB>
  <DomainObject.Predmet.ProtustrankaNazivFormated>
    <izvorni_sadrzaj>LESJAK-TRANS društvo s ograničenom odgovornošću za prijevozništvo i špediciju</izvorni_sadrzaj>
    <derivirana_varijabla naziv="DomainObject.Predmet.ProtustrankaNazivFormated_1">LESJAK-TRANS društvo s ograničenom odgovornošću za prijevozništvo i špediciju</derivirana_varijabla>
  </DomainObject.Predmet.ProtustrankaNazivFormated>
  <DomainObject.Predmet.ProtustrankaNazivFormatedOIB>
    <izvorni_sadrzaj>LESJAK-TRANS društvo s ograničenom odgovornošću za prijevozništvo i špediciju, OIB 37340122195</izvorni_sadrzaj>
    <derivirana_varijabla naziv="DomainObject.Predmet.ProtustrankaNazivFormatedOIB_1">LESJAK-TRANS društvo s ograničenom odgovornošću za prijevozništvo i špediciju, OIB 37340122195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Ulica grada Vukovara 70, 10000 Zagreb</izvorni_sadrzaj>
    <derivirana_varijabla naziv="DomainObject.Predmet.StrankaFormatedWithAdress_1"> Financijska agencija Regionalni centar Zagreb, Ulica grada Vukovara 70, 10000 Zagreb</derivirana_varijabla>
  </DomainObject.Predmet.StrankaFormatedWithAdress>
  <DomainObject.Predmet.StrankaFormatedWithAdressOIB>
    <izvorni_sadrzaj> Financijska agencija Regionalni centar Zagreb, OIB 85821130368, Ulica grada Vukovara 70, 10000 Zagreb</izvorni_sadrzaj>
    <derivirana_varijabla naziv="DomainObject.Predmet.StrankaFormatedWithAdressOIB_1"> Financijska agencija Regionalni centar Zagreb, OIB 85821130368, Ulica grada Vukovara 70, 10000 Zagreb</derivirana_varijabla>
  </DomainObject.Predmet.StrankaFormatedWithAdressOIB>
  <DomainObject.Predmet.StrankaWithAdress>
    <izvorni_sadrzaj>Financijska agencija Regionalni centar Zagreb Ulica grada Vukovara 70,10000 Zagreb</izvorni_sadrzaj>
    <derivirana_varijabla naziv="DomainObject.Predmet.StrankaWithAdress_1">Financijska agencija Regionalni centar Zagreb Ulica grada Vukovara 70,10000 Zagreb</derivirana_varijabla>
  </DomainObject.Predmet.StrankaWithAdress>
  <DomainObject.Predmet.StrankaWithAdressOIB>
    <izvorni_sadrzaj>Financijska agencija Regionalni centar Zagreb, OIB 85821130368, Ulica grada Vukovara 70,10000 Zagreb</izvorni_sadrzaj>
    <derivirana_varijabla naziv="DomainObject.Predmet.StrankaWithAdressOIB_1">Financijska agencija Regionalni centar Zagreb, OIB 85821130368, Ulica grada Vukovara 70,10000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3082047.10</izvorni_sadrzaj>
    <derivirana_varijabla naziv="DomainObject.Predmet.TrenutnaVrijednost_1">3082047.10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Ulica grada Vukovara 70, 10000 Zagreb</item>
    </izvorni_sadrzaj>
    <derivirana_varijabla naziv="DomainObject.Predmet.StrankaListFormatedWithAdress_1">
      <item>Financijska agencija Regionalni centar Zagreb, Ulica grada Vukovara 70, 10000 Zagreb</item>
    </derivirana_varijabla>
  </DomainObject.Predmet.StrankaListFormatedWithAdress>
  <DomainObject.Predmet.StrankaListFormatedWithAdressOIB>
    <izvorni_sadrzaj>
      <item>Financijska agencija Regionalni centar Zagreb, OIB 85821130368, Ulica grada Vukovara 70, 10000 Zagreb</item>
    </izvorni_sadrzaj>
    <derivirana_varijabla naziv="DomainObject.Predmet.StrankaListFormatedWithAdressOIB_1">
      <item>Financijska agencija Regionalni centar Zagreb, OIB 85821130368, Ulica grada Vukovara 70,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LESJAK-TRANS društvo s ograničenom odgovornošću za prijevozništvo i špediciju</item>
    </izvorni_sadrzaj>
    <derivirana_varijabla naziv="DomainObject.Predmet.ProtuStrankaListFormated_1">
      <item>LESJAK-TRANS društvo s ograničenom odgovornošću za prijevozništvo i špediciju</item>
    </derivirana_varijabla>
  </DomainObject.Predmet.ProtuStrankaListFormated>
  <DomainObject.Predmet.ProtuStrankaListFormatedOIB>
    <izvorni_sadrzaj>
      <item>LESJAK-TRANS društvo s ograničenom odgovornošću za prijevozništvo i špediciju, OIB 37340122195</item>
    </izvorni_sadrzaj>
    <derivirana_varijabla naziv="DomainObject.Predmet.ProtuStrankaListFormatedOIB_1">
      <item>LESJAK-TRANS društvo s ograničenom odgovornošću za prijevozništvo i špediciju, OIB 37340122195</item>
    </derivirana_varijabla>
  </DomainObject.Predmet.ProtuStrankaListFormatedOIB>
  <DomainObject.Predmet.ProtuStrankaListFormatedWithAdress>
    <izvorni_sadrzaj>
      <item>LESJAK-TRANS društvo s ograničenom odgovornošću za prijevozništvo i špediciju, Ivana Gorana Kovačića 2, 40000 Pribislavec</item>
    </izvorni_sadrzaj>
    <derivirana_varijabla naziv="DomainObject.Predmet.ProtuStrankaListFormatedWithAdress_1">
      <item>LESJAK-TRANS društvo s ograničenom odgovornošću za prijevozništvo i špediciju, Ivana Gorana Kovačića 2, 40000 Pribislavec</item>
    </derivirana_varijabla>
  </DomainObject.Predmet.ProtuStrankaListFormatedWithAdress>
  <DomainObject.Predmet.ProtuStrankaListFormatedWithAdressOIB>
    <izvorni_sadrzaj>
      <item>LESJAK-TRANS društvo s ograničenom odgovornošću za prijevozništvo i špediciju, OIB 37340122195, Ivana Gorana Kovačića 2, 40000 Pribislavec</item>
    </izvorni_sadrzaj>
    <derivirana_varijabla naziv="DomainObject.Predmet.ProtuStrankaListFormatedWithAdressOIB_1">
      <item>LESJAK-TRANS društvo s ograničenom odgovornošću za prijevozništvo i špediciju, OIB 37340122195, Ivana Gorana Kovačića 2, 40000 Pribislavec</item>
    </derivirana_varijabla>
  </DomainObject.Predmet.ProtuStrankaListFormatedWithAdressOIB>
  <DomainObject.Predmet.ProtuStrankaListNazivFormated>
    <izvorni_sadrzaj>
      <item>LESJAK-TRANS društvo s ograničenom odgovornošću za prijevozništvo i špediciju</item>
    </izvorni_sadrzaj>
    <derivirana_varijabla naziv="DomainObject.Predmet.ProtuStrankaListNazivFormated_1">
      <item>LESJAK-TRANS društvo s ograničenom odgovornošću za prijevozništvo i špediciju</item>
    </derivirana_varijabla>
  </DomainObject.Predmet.ProtuStrankaListNazivFormated>
  <DomainObject.Predmet.ProtuStrankaListNazivFormatedOIB>
    <izvorni_sadrzaj>
      <item>LESJAK-TRANS društvo s ograničenom odgovornošću za prijevozništvo i špediciju, OIB 37340122195</item>
    </izvorni_sadrzaj>
    <derivirana_varijabla naziv="DomainObject.Predmet.ProtuStrankaListNazivFormatedOIB_1">
      <item>LESJAK-TRANS društvo s ograničenom odgovornošću za prijevozništvo i špediciju, OIB 37340122195</item>
    </derivirana_varijabla>
  </DomainObject.Predmet.ProtuStrankaListNazivFormatedOIB>
  <DomainObject.Predmet.OstaliListFormated>
    <izvorni_sadrzaj>
      <item>e-Oglasna</item>
      <item>Sudski registar</item>
      <item>Ivica Lesjak</item>
      <item>Igor Lesjak</item>
    </izvorni_sadrzaj>
    <derivirana_varijabla naziv="DomainObject.Predmet.OstaliListFormated_1">
      <item>e-Oglasna</item>
      <item>Sudski registar</item>
      <item>Ivica Lesjak</item>
      <item>Igor Lesjak</item>
    </derivirana_varijabla>
  </DomainObject.Predmet.OstaliListFormated>
  <DomainObject.Predmet.OstaliListFormatedOIB>
    <izvorni_sadrzaj>
      <item>e-Oglasna</item>
      <item>Sudski registar</item>
      <item>Ivica Lesjak, OIB 68221951704</item>
      <item>Igor Lesjak, OIB 35320269714</item>
    </izvorni_sadrzaj>
    <derivirana_varijabla naziv="DomainObject.Predmet.OstaliListFormatedOIB_1">
      <item>e-Oglasna</item>
      <item>Sudski registar</item>
      <item>Ivica Lesjak, OIB 68221951704</item>
      <item>Igor Lesjak, OIB 35320269714</item>
    </derivirana_varijabla>
  </DomainObject.Predmet.OstaliListFormatedOIB>
  <DomainObject.Predmet.OstaliListFormatedWithAdress>
    <izvorni_sadrzaj>
      <item>e-Oglasna</item>
      <item>Sudski registar</item>
      <item>Ivica Lesjak, Ulica Ivana Gorana Kovačića 2, 40000 Pribislavec</item>
      <item>Igor Lesjak, Josipa Slavenskog 10, 40000 Belica</item>
    </izvorni_sadrzaj>
    <derivirana_varijabla naziv="DomainObject.Predmet.OstaliListFormatedWithAdress_1">
      <item>e-Oglasna</item>
      <item>Sudski registar</item>
      <item>Ivica Lesjak, Ulica Ivana Gorana Kovačića 2, 40000 Pribislavec</item>
      <item>Igor Lesjak, Josipa Slavenskog 10, 40000 Belica</item>
    </derivirana_varijabla>
  </DomainObject.Predmet.OstaliListFormatedWithAdress>
  <DomainObject.Predmet.OstaliListFormatedWithAdressOIB>
    <izvorni_sadrzaj>
      <item>e-Oglasna</item>
      <item>Sudski registar</item>
      <item>Ivica Lesjak, OIB 68221951704, Ulica Ivana Gorana Kovačića 2, 40000 Pribislavec</item>
      <item>Igor Lesjak, OIB 35320269714, Josipa Slavenskog 10, 40000 Belica</item>
    </izvorni_sadrzaj>
    <derivirana_varijabla naziv="DomainObject.Predmet.OstaliListFormatedWithAdressOIB_1">
      <item>e-Oglasna</item>
      <item>Sudski registar</item>
      <item>Ivica Lesjak, OIB 68221951704, Ulica Ivana Gorana Kovačića 2, 40000 Pribislavec</item>
      <item>Igor Lesjak, OIB 35320269714, Josipa Slavenskog 10, 40000 Belica</item>
    </derivirana_varijabla>
  </DomainObject.Predmet.OstaliListFormatedWithAdressOIB>
  <DomainObject.Predmet.OstaliListNazivFormated>
    <izvorni_sadrzaj>
      <item>e-Oglasna</item>
      <item>Sudski registar</item>
      <item>Ivica Lesjak</item>
      <item>Igor Lesjak</item>
    </izvorni_sadrzaj>
    <derivirana_varijabla naziv="DomainObject.Predmet.OstaliListNazivFormated_1">
      <item>e-Oglasna</item>
      <item>Sudski registar</item>
      <item>Ivica Lesjak</item>
      <item>Igor Lesjak</item>
    </derivirana_varijabla>
  </DomainObject.Predmet.OstaliListNazivFormated>
  <DomainObject.Predmet.OstaliListNazivFormatedOIB>
    <izvorni_sadrzaj>
      <item>e-Oglasna</item>
      <item>Sudski registar</item>
      <item>Ivica Lesjak, OIB 68221951704</item>
      <item>Igor Lesjak, OIB 35320269714</item>
    </izvorni_sadrzaj>
    <derivirana_varijabla naziv="DomainObject.Predmet.OstaliListNazivFormatedOIB_1">
      <item>e-Oglasna</item>
      <item>Sudski registar</item>
      <item>Ivica Lesjak, OIB 68221951704</item>
      <item>Igor Lesjak, OIB 35320269714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LESJAK-TRANS društvo s ograničenom odgovornošću za prijevozništvo i špediciju</izvorni_sadrzaj>
    <derivirana_varijabla naziv="DomainObject.Predmet.ProtustrankaIDrugi_1">LESJAK-TRANS društvo s ograničenom odgovornošću za prijevozništvo i špediciju</derivirana_varijabla>
  </DomainObject.Predmet.ProtustrankaIDrugi>
  <DomainObject.Predmet.StrankaIDrugiAdressOIB>
    <izvorni_sadrzaj>Financijska agencija Regionalni centar Zagreb, OIB 85821130368, Ulica grada Vukovara 70, 10000 Zagreb</izvorni_sadrzaj>
    <derivirana_varijabla naziv="DomainObject.Predmet.StrankaIDrugiAdressOIB_1">Financijska agencija Regionalni centar Zagreb, OIB 85821130368, Ulica grada Vukovara 70, 10000 Zagreb</derivirana_varijabla>
  </DomainObject.Predmet.StrankaIDrugiAdressOIB>
  <DomainObject.Predmet.ProtustrankaIDrugiAdressOIB>
    <izvorni_sadrzaj>LESJAK-TRANS društvo s ograničenom odgovornošću za prijevozništvo i špediciju, OIB 37340122195, Ivana Gorana Kovačića 2, 40000 Pribislavec</izvorni_sadrzaj>
    <derivirana_varijabla naziv="DomainObject.Predmet.ProtustrankaIDrugiAdressOIB_1">LESJAK-TRANS društvo s ograničenom odgovornošću za prijevozništvo i špediciju, OIB 37340122195, Ivana Gorana Kovačića 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LESJAK-TRANS društvo s ograničenom odgovornošću za prijevozništvo i špediciju</item>
      <item>e-Oglasna</item>
      <item>Sudski registar</item>
      <item>Ivica Lesjak</item>
      <item>Igor Lesjak</item>
    </izvorni_sadrzaj>
    <derivirana_varijabla naziv="DomainObject.Predmet.SudioniciListNaziv_1">
      <item>Financijska agencija Regionalni centar Zagreb</item>
      <item>LESJAK-TRANS društvo s ograničenom odgovornošću za prijevozništvo i špediciju</item>
      <item>e-Oglasna</item>
      <item>Sudski registar</item>
      <item>Ivica Lesjak</item>
      <item>Igor Lesjak</item>
    </derivirana_varijabla>
  </DomainObject.Predmet.SudioniciListNaziv>
  <DomainObject.Predmet.SudioniciListAdressOIB>
    <izvorni_sadrzaj>
      <item>Financijska agencija Regionalni centar Zagreb, OIB 85821130368, Ulica grada Vukovara 70,10000 Zagreb</item>
      <item>LESJAK-TRANS društvo s ograničenom odgovornošću za prijevozništvo i špediciju, OIB 37340122195, Ivana Gorana Kovačića 2,40000 Pribislavec</item>
      <item>e-Oglasna</item>
      <item>Sudski registar</item>
      <item>Ivica Lesjak, OIB 68221951704, Ulica Ivana Gorana Kovačića 2,40000 Pribislavec</item>
      <item>Igor Lesjak, OIB 35320269714, Josipa Slavenskog 10,40000 Belica</item>
    </izvorni_sadrzaj>
    <derivirana_varijabla naziv="DomainObject.Predmet.SudioniciListAdressOIB_1">
      <item>Financijska agencija Regionalni centar Zagreb, OIB 85821130368, Ulica grada Vukovara 70,10000 Zagreb</item>
      <item>LESJAK-TRANS društvo s ograničenom odgovornošću za prijevozništvo i špediciju, OIB 37340122195, Ivana Gorana Kovačića 2,40000 Pribislavec</item>
      <item>e-Oglasna</item>
      <item>Sudski registar</item>
      <item>Ivica Lesjak, OIB 68221951704, Ulica Ivana Gorana Kovačića 2,40000 Pribislavec</item>
      <item>Igor Lesjak, OIB 35320269714, Josipa Slavenskog 10,40000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37340122195</item>
      <item>, OIB null</item>
      <item>, OIB null</item>
      <item>, OIB 68221951704</item>
      <item>, OIB 35320269714</item>
    </izvorni_sadrzaj>
    <derivirana_varijabla naziv="DomainObject.Predmet.SudioniciListNazivOIB_1">
      <item>, OIB 85821130368</item>
      <item>, OIB 37340122195</item>
      <item>, OIB null</item>
      <item>, OIB null</item>
      <item>, OIB 68221951704</item>
      <item>, OIB 35320269714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422D5-B5AF-4DB0-9AB1-CF1D187C5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400</properties:Words>
  <properties:Characters>2124</properties:Characters>
  <properties:Lines>57</properties:Lines>
  <properties:Paragraphs>17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2015-11-03T11:11:00Z</cp:lastPrinted>
  <dcterms:modified xmlns:xsi="http://www.w3.org/2001/XMLSchema-instance" xsi:type="dcterms:W3CDTF">2015-11-03T11:12:00Z</dcterms:modified>
  <cp:revision>39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