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f5262" w14:paraId="2ef5262" w:rsidRDefault="00E955AC" w:rsidP="00E955AC" w:rsidR="00E955AC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</w:t>
      </w:r>
      <w:r>
        <w:rPr>
          <w:szCs w:val="24"/>
        </w:rPr>
        <w:t>962</w:t>
      </w:r>
      <w:r>
        <w:rPr>
          <w:szCs w:val="24"/>
        </w:rPr>
        <w:t>/2015-</w:t>
      </w:r>
      <w:r>
        <w:rPr>
          <w:szCs w:val="24"/>
        </w:rPr>
        <w:t>4</w:t>
      </w:r>
    </w:p>
    <w:p w:rsidRDefault="00E955AC" w:rsidP="00E955AC" w:rsidR="00E955AC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E955AC" w:rsidP="00E955AC" w:rsidR="00E955AC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E955AC" w:rsidP="00E955AC" w:rsidR="00E955AC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E955AC" w:rsidP="00E955AC" w:rsidR="00E955AC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E955AC" w:rsidP="00E955AC" w:rsidR="00E955AC">
      <w:pPr>
        <w:rPr>
          <w:szCs w:val="24"/>
        </w:rPr>
      </w:pPr>
    </w:p>
    <w:p w:rsidRDefault="00E955AC" w:rsidP="00E955AC" w:rsidR="00E955AC">
      <w:pPr>
        <w:rPr>
          <w:szCs w:val="24"/>
        </w:rPr>
      </w:pPr>
    </w:p>
    <w:p w:rsidRDefault="00E955AC" w:rsidP="00E955AC" w:rsidR="00E955AC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E955AC" w:rsidP="00E955AC" w:rsidR="00E955AC">
      <w:pPr>
        <w:rPr>
          <w:szCs w:val="24"/>
        </w:rPr>
      </w:pPr>
    </w:p>
    <w:p w:rsidRDefault="00E955AC" w:rsidP="00E955AC" w:rsidR="00E955AC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E955AC" w:rsidP="00E955AC" w:rsidR="00E955AC">
      <w:pPr>
        <w:rPr>
          <w:szCs w:val="24"/>
        </w:rPr>
      </w:pPr>
    </w:p>
    <w:p w:rsidRDefault="00E955AC" w:rsidP="00E955AC" w:rsidR="00E955AC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</w:t>
      </w:r>
      <w:r>
        <w:t xml:space="preserve">ERROR 404 d.o.o., OIB: 50571526912 sa sjedištem u </w:t>
      </w:r>
      <w:proofErr w:type="spellStart"/>
      <w:r>
        <w:t>Otokara</w:t>
      </w:r>
      <w:proofErr w:type="spellEnd"/>
      <w:r>
        <w:t xml:space="preserve"> </w:t>
      </w:r>
      <w:proofErr w:type="spellStart"/>
      <w:r>
        <w:t>Keršovanija</w:t>
      </w:r>
      <w:proofErr w:type="spellEnd"/>
      <w:r>
        <w:t xml:space="preserve"> 15, Varaždin</w:t>
      </w:r>
      <w:r>
        <w:t>, dana 02. veljače 2016. godine</w:t>
      </w:r>
    </w:p>
    <w:p w:rsidRDefault="00E955AC" w:rsidP="00E955AC" w:rsidR="00E955AC">
      <w:pPr>
        <w:jc w:val="both"/>
      </w:pPr>
    </w:p>
    <w:p w:rsidRDefault="00E955AC" w:rsidP="00E955AC" w:rsidR="00E955AC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E955AC" w:rsidP="00E955AC" w:rsidR="00E955AC">
      <w:pPr>
        <w:rPr>
          <w:szCs w:val="24"/>
        </w:rPr>
      </w:pPr>
    </w:p>
    <w:p w:rsidRDefault="00E955AC" w:rsidP="00E955AC" w:rsidR="00E955AC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ERROR 404 d.o.o., OIB: 50571526912 sa sjedištem u </w:t>
      </w:r>
      <w:proofErr w:type="spellStart"/>
      <w:r>
        <w:t>Otokara</w:t>
      </w:r>
      <w:proofErr w:type="spellEnd"/>
      <w:r>
        <w:t xml:space="preserve"> </w:t>
      </w:r>
      <w:proofErr w:type="spellStart"/>
      <w:r>
        <w:t>Keršovanija</w:t>
      </w:r>
      <w:proofErr w:type="spellEnd"/>
      <w:r>
        <w:t xml:space="preserve"> 15, Varaždin</w:t>
      </w:r>
      <w:r>
        <w:rPr>
          <w:szCs w:val="24"/>
        </w:rPr>
        <w:t>, s danom 02. veljače 2016. u 14,00 sati.</w:t>
      </w:r>
    </w:p>
    <w:p w:rsidRDefault="00E955AC" w:rsidP="00E955AC" w:rsidR="00E955AC">
      <w:pPr>
        <w:jc w:val="both"/>
        <w:rPr>
          <w:szCs w:val="24"/>
        </w:rPr>
      </w:pPr>
    </w:p>
    <w:p w:rsidRDefault="00E955AC" w:rsidP="00E955AC" w:rsidR="00E955AC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ERROR 404 d.o.o., OIB: 50571526912 sa sjedištem u </w:t>
      </w:r>
      <w:proofErr w:type="spellStart"/>
      <w:r>
        <w:t>Otokara</w:t>
      </w:r>
      <w:proofErr w:type="spellEnd"/>
      <w:r>
        <w:t xml:space="preserve"> </w:t>
      </w:r>
      <w:proofErr w:type="spellStart"/>
      <w:r>
        <w:t>Keršovanija</w:t>
      </w:r>
      <w:proofErr w:type="spellEnd"/>
      <w:r>
        <w:t xml:space="preserve"> 15, Varaždin.</w:t>
      </w:r>
    </w:p>
    <w:p w:rsidRDefault="00E955AC" w:rsidP="00E955AC" w:rsidR="00E955AC">
      <w:pPr>
        <w:jc w:val="both"/>
      </w:pPr>
    </w:p>
    <w:p w:rsidRDefault="00E955AC" w:rsidP="00E955AC" w:rsidR="00E955AC">
      <w:pPr>
        <w:jc w:val="both"/>
      </w:pPr>
      <w:r>
        <w:tab/>
        <w:t xml:space="preserve">III Za stečajnog upravitelja imenuje se </w:t>
      </w:r>
      <w:r>
        <w:t xml:space="preserve">Lidija </w:t>
      </w:r>
      <w:proofErr w:type="spellStart"/>
      <w:r>
        <w:t>Lesar</w:t>
      </w:r>
      <w:proofErr w:type="spellEnd"/>
      <w:r>
        <w:t>, OIB: 29389899347, Travnička 26, Čakovec.</w:t>
      </w:r>
    </w:p>
    <w:p w:rsidRDefault="00E955AC" w:rsidP="00E955AC" w:rsidR="00E955AC">
      <w:pPr>
        <w:jc w:val="both"/>
        <w:rPr>
          <w:color w:val="FF0000"/>
        </w:rPr>
      </w:pPr>
    </w:p>
    <w:p w:rsidRDefault="00E955AC" w:rsidP="00E955AC" w:rsidR="00E955AC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E955AC" w:rsidP="00E955AC" w:rsidR="00E955AC">
      <w:pPr>
        <w:jc w:val="both"/>
        <w:rPr>
          <w:szCs w:val="24"/>
        </w:rPr>
      </w:pPr>
    </w:p>
    <w:p w:rsidRDefault="00E955AC" w:rsidP="00E955AC" w:rsidR="00E955AC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ERROR 404 d.o.o., OIB: 50571526912 sa sjedištem u </w:t>
      </w:r>
      <w:proofErr w:type="spellStart"/>
      <w:r>
        <w:t>Otokara</w:t>
      </w:r>
      <w:proofErr w:type="spellEnd"/>
      <w:r>
        <w:t xml:space="preserve"> </w:t>
      </w:r>
      <w:proofErr w:type="spellStart"/>
      <w:r>
        <w:t>Keršovanija</w:t>
      </w:r>
      <w:proofErr w:type="spellEnd"/>
      <w:r>
        <w:t xml:space="preserve"> 15, Varaždin</w:t>
      </w:r>
      <w:r>
        <w:rPr>
          <w:szCs w:val="24"/>
        </w:rPr>
        <w:t>, bit će brisan iz sudskog registra.</w:t>
      </w:r>
    </w:p>
    <w:p w:rsidRDefault="00E955AC" w:rsidP="00E955AC" w:rsidR="00E955AC">
      <w:pPr>
        <w:rPr>
          <w:szCs w:val="24"/>
        </w:rPr>
      </w:pPr>
    </w:p>
    <w:p w:rsidRDefault="00E955AC" w:rsidP="00E955AC" w:rsidR="00E955AC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E955AC" w:rsidP="00E955AC" w:rsidR="00E955AC">
      <w:pPr>
        <w:rPr>
          <w:szCs w:val="24"/>
        </w:rPr>
      </w:pPr>
    </w:p>
    <w:p w:rsidRDefault="00E955AC" w:rsidP="00E955AC" w:rsidR="00E955AC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02. prosinca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E955AC" w:rsidP="00E955AC" w:rsidR="00E955AC">
      <w:pPr>
        <w:rPr>
          <w:szCs w:val="24"/>
        </w:rPr>
      </w:pPr>
    </w:p>
    <w:p w:rsidRDefault="00E955AC" w:rsidP="00E955AC" w:rsidR="00E955AC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E955AC" w:rsidP="00E955AC" w:rsidR="00E955AC">
      <w:pPr>
        <w:rPr>
          <w:szCs w:val="24"/>
        </w:rPr>
      </w:pPr>
    </w:p>
    <w:p w:rsidRDefault="00E955AC" w:rsidP="00E955AC" w:rsidR="00E955AC">
      <w:pPr>
        <w:rPr>
          <w:szCs w:val="24"/>
        </w:rPr>
      </w:pPr>
    </w:p>
    <w:p w:rsidRDefault="00E955AC" w:rsidP="00E955AC" w:rsidR="00E955AC">
      <w:pPr>
        <w:jc w:val="center"/>
        <w:rPr>
          <w:szCs w:val="24"/>
        </w:rPr>
      </w:pPr>
      <w:r>
        <w:rPr>
          <w:szCs w:val="24"/>
        </w:rPr>
        <w:t>U Varaždinu, 02. veljače 2016.</w:t>
      </w:r>
    </w:p>
    <w:p w:rsidRDefault="00E955AC" w:rsidP="00E955AC" w:rsidR="00E955AC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E955AC" w:rsidP="00E955AC" w:rsidR="00E955AC">
      <w:pPr>
        <w:rPr>
          <w:szCs w:val="24"/>
        </w:rPr>
      </w:pPr>
      <w:r>
        <w:rPr>
          <w:szCs w:val="24"/>
        </w:rPr>
        <w:t xml:space="preserve">     </w:t>
      </w:r>
    </w:p>
    <w:p w:rsidRDefault="00E955AC" w:rsidP="00E955AC" w:rsidR="00E955AC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E955AC" w:rsidP="00E955AC" w:rsidR="00E955AC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E955AC" w:rsidP="00E955AC" w:rsidR="00E955AC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E955AC" w:rsidP="00E955AC" w:rsidR="00E955AC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E955AC" w:rsidP="00E955AC" w:rsidR="00E955AC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E955AC" w:rsidP="00E955AC" w:rsidR="00E955AC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primjerka.</w:t>
      </w:r>
    </w:p>
    <w:p w:rsidRDefault="00E955AC" w:rsidP="00E955AC" w:rsidR="00E955AC">
      <w:pPr>
        <w:jc w:val="both"/>
        <w:rPr>
          <w:szCs w:val="24"/>
        </w:rPr>
      </w:pPr>
      <w:r>
        <w:rPr>
          <w:szCs w:val="24"/>
        </w:rPr>
        <w:tab/>
        <w:t>O žalbi protiv rješenja sudskog savjetnika odlučuje sudac pojedinac toga suda.</w:t>
      </w:r>
    </w:p>
    <w:p w:rsidRDefault="00E955AC" w:rsidP="00E955AC" w:rsidR="00E955AC">
      <w:pPr>
        <w:jc w:val="both"/>
        <w:rPr>
          <w:szCs w:val="24"/>
        </w:rPr>
      </w:pPr>
      <w:r>
        <w:rPr>
          <w:szCs w:val="24"/>
        </w:rPr>
        <w:tab/>
        <w:t>O žalbi protiv odluke suca donesene u prvom stupnju odlučuje Visoki trgovački sud.</w:t>
      </w:r>
    </w:p>
    <w:p w:rsidRDefault="00E955AC" w:rsidP="00E955AC" w:rsidR="00E955AC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955AC" w:rsidP="00E955AC" w:rsidR="00E955AC">
      <w:pPr>
        <w:rPr>
          <w:szCs w:val="24"/>
        </w:rPr>
      </w:pPr>
    </w:p>
    <w:p w:rsidRDefault="00E955AC" w:rsidP="00E955AC" w:rsidR="00E955AC">
      <w:pPr>
        <w:rPr>
          <w:szCs w:val="24"/>
        </w:rPr>
      </w:pPr>
    </w:p>
    <w:p w:rsidRDefault="00E955AC" w:rsidP="00E955AC" w:rsidR="00E955AC">
      <w:pPr>
        <w:rPr>
          <w:szCs w:val="24"/>
        </w:rPr>
      </w:pPr>
      <w:r>
        <w:rPr>
          <w:szCs w:val="24"/>
        </w:rPr>
        <w:t>DNA:</w:t>
      </w:r>
    </w:p>
    <w:p w:rsidRDefault="00E955AC" w:rsidP="00E955AC" w:rsidR="00E955AC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E955AC" w:rsidP="00E955AC" w:rsidR="00E955AC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E955AC" w:rsidP="00E955AC" w:rsidR="00E955AC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ERROR 404 d.o.o., OIB: 50571526912 sa sjedištem u </w:t>
      </w:r>
      <w:proofErr w:type="spellStart"/>
      <w:r>
        <w:t>Otokara</w:t>
      </w:r>
      <w:proofErr w:type="spellEnd"/>
      <w:r>
        <w:t xml:space="preserve"> </w:t>
      </w:r>
      <w:proofErr w:type="spellStart"/>
      <w:r>
        <w:t>Keršovanija</w:t>
      </w:r>
      <w:proofErr w:type="spellEnd"/>
      <w:r>
        <w:t xml:space="preserve"> 15, Varaždin</w:t>
      </w:r>
    </w:p>
    <w:p w:rsidRDefault="00E955AC" w:rsidP="00E955AC" w:rsidR="00E955AC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>
        <w:t>Mario Barišić, OIB:54816191672, Varaždin, Ivana Kukuljevića 28</w:t>
      </w:r>
    </w:p>
    <w:p w:rsidRDefault="00E955AC" w:rsidP="00E955AC" w:rsidR="00E955AC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E955AC" w:rsidP="00E955AC" w:rsidR="00E955AC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E955AC" w:rsidP="00E955AC" w:rsidR="00E955AC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Lidija </w:t>
      </w:r>
      <w:proofErr w:type="spellStart"/>
      <w:r>
        <w:t>Lesar</w:t>
      </w:r>
      <w:proofErr w:type="spellEnd"/>
      <w:r>
        <w:t>, Čakovec, Travnička 28</w:t>
      </w:r>
    </w:p>
    <w:p w:rsidRDefault="00E955AC" w:rsidP="00E955AC" w:rsidR="00E955AC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E955AC" w:rsidP="00E955AC" w:rsidR="00E955AC">
      <w:pPr>
        <w:rPr>
          <w:szCs w:val="24"/>
        </w:rPr>
      </w:pPr>
    </w:p>
    <w:p w:rsidRDefault="00E955AC" w:rsidP="00E955AC" w:rsidR="00E955AC">
      <w:pPr>
        <w:rPr>
          <w:szCs w:val="24"/>
        </w:rPr>
      </w:pPr>
    </w:p>
    <w:p w:rsidRDefault="00E955AC" w:rsidP="00E955AC" w:rsidR="00E955AC">
      <w:pPr>
        <w:rPr>
          <w:szCs w:val="24"/>
        </w:rPr>
      </w:pPr>
    </w:p>
    <w:p w:rsidRDefault="00E955AC" w:rsidP="00E955AC" w:rsidR="00E955AC">
      <w:pPr>
        <w:rPr>
          <w:szCs w:val="24"/>
        </w:rPr>
      </w:pPr>
    </w:p>
    <w:p w:rsidRDefault="00E955AC" w:rsidP="00E955AC" w:rsidR="00E955AC">
      <w:pPr>
        <w:rPr>
          <w:szCs w:val="24"/>
        </w:rPr>
      </w:pPr>
    </w:p>
    <w:p w:rsidRDefault="00DA0242" w:rsidP="00E955AC" w:rsidR="00DA0242" w:rsidRPr="00E955AC"/>
    <w:sectPr w:rsidSect="00EB0D4C" w:rsidR="00DA0242" w:rsidRPr="00E955AC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55AC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E955A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E955A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727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St-962/2015-4</izvorni_sadrzaj>
    <derivirana_varijabla naziv="DomainObject.Oznaka_1">St-962/2015-4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962</izvorni_sadrzaj>
    <derivirana_varijabla naziv="DomainObject.Predmet.Broj_1">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St-962/2015</izvorni_sadrzaj>
    <derivirana_varijabla naziv="DomainObject.Predmet.OznakaBroj_1">St-962/2015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ERROR 404 društvo s ograničenom odgovornošću za informacijske tehnologije</izvorni_sadrzaj>
    <derivirana_varijabla naziv="DomainObject.Predmet.ProtustrankaFormated_1">  ERROR 404 društvo s ograničenom odgovornošću za informacijske tehnologije</derivirana_varijabla>
  </DomainObject.Predmet.ProtustrankaFormated>
  <DomainObject.Predmet.ProtustrankaFormatedOIB>
    <izvorni_sadrzaj>  ERROR 404 društvo s ograničenom odgovornošću za informacijske tehnologije, OIB 50571526912</izvorni_sadrzaj>
    <derivirana_varijabla naziv="DomainObject.Predmet.ProtustrankaFormatedOIB_1">  ERROR 404 društvo s ograničenom odgovornošću za informacijske tehnologije, OIB 50571526912</derivirana_varijabla>
  </DomainObject.Predmet.ProtustrankaFormatedOIB>
  <DomainObject.Predmet.ProtustrankaFormatedWithAdress>
    <izvorni_sadrzaj> ERROR 404 društvo s ograničenom odgovornošću za informacijske tehnologije, Otokara Keršovanija 15, 42000 Varaždin</izvorni_sadrzaj>
    <derivirana_varijabla naziv="DomainObject.Predmet.ProtustrankaFormatedWithAdress_1"> ERROR 404 društvo s ograničenom odgovornošću za informacijske tehnologije, Otokara Keršovanija 15, 42000 Varaždin</derivirana_varijabla>
  </DomainObject.Predmet.ProtustrankaFormatedWithAdress>
  <DomainObject.Predmet.ProtustrankaFormatedWithAdressOIB>
    <izvorni_sadrzaj> ERROR 404 društvo s ograničenom odgovornošću za informacijske tehnologije, OIB 50571526912, Otokara Keršovanija 15, 42000 Varaždin</izvorni_sadrzaj>
    <derivirana_varijabla naziv="DomainObject.Predmet.ProtustrankaFormatedWithAdressOIB_1"> ERROR 404 društvo s ograničenom odgovornošću za informacijske tehnologije, OIB 50571526912, Otokara Keršovanija 15, 42000 Varaždin</derivirana_varijabla>
  </DomainObject.Predmet.ProtustrankaFormatedWithAdressOIB>
  <DomainObject.Predmet.ProtustrankaWithAdress>
    <izvorni_sadrzaj>ERROR 404 društvo s ograničenom odgovornošću za informacijske tehnologije Otokara Keršovanija 15, 42000 Varaždin</izvorni_sadrzaj>
    <derivirana_varijabla naziv="DomainObject.Predmet.ProtustrankaWithAdress_1">ERROR 404 društvo s ograničenom odgovornošću za informacijske tehnologije Otokara Keršovanija 15, 42000 Varaždin</derivirana_varijabla>
  </DomainObject.Predmet.ProtustrankaWithAdress>
  <DomainObject.Predmet.ProtustrankaWithAdressOIB>
    <izvorni_sadrzaj>ERROR 404 društvo s ograničenom odgovornošću za informacijske tehnologije, OIB 50571526912, Otokara Keršovanija 15, 42000 Varaždin</izvorni_sadrzaj>
    <derivirana_varijabla naziv="DomainObject.Predmet.ProtustrankaWithAdressOIB_1">ERROR 404 društvo s ograničenom odgovornošću za informacijske tehnologije, OIB 50571526912, Otokara Keršovanija 15, 42000 Varaždin</derivirana_varijabla>
  </DomainObject.Predmet.ProtustrankaWithAdressOIB>
  <DomainObject.Predmet.ProtustrankaNazivFormated>
    <izvorni_sadrzaj>ERROR 404 društvo s ograničenom odgovornošću za informacijske tehnologije</izvorni_sadrzaj>
    <derivirana_varijabla naziv="DomainObject.Predmet.ProtustrankaNazivFormated_1">ERROR 404 društvo s ograničenom odgovornošću za informacijske tehnologije</derivirana_varijabla>
  </DomainObject.Predmet.ProtustrankaNazivFormated>
  <DomainObject.Predmet.ProtustrankaNazivFormatedOIB>
    <izvorni_sadrzaj>ERROR 404 društvo s ograničenom odgovornošću za informacijske tehnologije, OIB 50571526912</izvorni_sadrzaj>
    <derivirana_varijabla naziv="DomainObject.Predmet.ProtustrankaNazivFormatedOIB_1">ERROR 404 društvo s ograničenom odgovornošću za informacijske tehnologije, OIB 50571526912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110895.97</izvorni_sadrzaj>
    <derivirana_varijabla naziv="DomainObject.Predmet.TrenutnaVrijednost_1">110895.97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ERROR 404 društvo s ograničenom odgovornošću za informacijske tehnologije</item>
    </izvorni_sadrzaj>
    <derivirana_varijabla naziv="DomainObject.Predmet.ProtuStrankaListFormated_1">
      <item>ERROR 404 društvo s ograničenom odgovornošću za informacijske tehnologije</item>
    </derivirana_varijabla>
  </DomainObject.Predmet.ProtuStrankaListFormated>
  <DomainObject.Predmet.ProtuStrankaListFormatedOIB>
    <izvorni_sadrzaj>
      <item>ERROR 404 društvo s ograničenom odgovornošću za informacijske tehnologije, OIB 50571526912</item>
    </izvorni_sadrzaj>
    <derivirana_varijabla naziv="DomainObject.Predmet.ProtuStrankaListFormatedOIB_1">
      <item>ERROR 404 društvo s ograničenom odgovornošću za informacijske tehnologije, OIB 50571526912</item>
    </derivirana_varijabla>
  </DomainObject.Predmet.ProtuStrankaListFormatedOIB>
  <DomainObject.Predmet.ProtuStrankaListFormatedWithAdress>
    <izvorni_sadrzaj>
      <item>ERROR 404 društvo s ograničenom odgovornošću za informacijske tehnologije, Otokara Keršovanija 15, 42000 Varaždin</item>
    </izvorni_sadrzaj>
    <derivirana_varijabla naziv="DomainObject.Predmet.ProtuStrankaListFormatedWithAdress_1">
      <item>ERROR 404 društvo s ograničenom odgovornošću za informacijske tehnologije, Otokara Keršovanija 15, 42000 Varaždin</item>
    </derivirana_varijabla>
  </DomainObject.Predmet.ProtuStrankaListFormatedWithAdress>
  <DomainObject.Predmet.ProtuStrankaListFormatedWithAdressOIB>
    <izvorni_sadrzaj>
      <item>ERROR 404 društvo s ograničenom odgovornošću za informacijske tehnologije, OIB 50571526912, Otokara Keršovanija 15, 42000 Varaždin</item>
    </izvorni_sadrzaj>
    <derivirana_varijabla naziv="DomainObject.Predmet.ProtuStrankaListFormatedWithAdressOIB_1">
      <item>ERROR 404 društvo s ograničenom odgovornošću za informacijske tehnologije, OIB 50571526912, Otokara Keršovanija 15, 42000 Varaždin</item>
    </derivirana_varijabla>
  </DomainObject.Predmet.ProtuStrankaListFormatedWithAdressOIB>
  <DomainObject.Predmet.ProtuStrankaListNazivFormated>
    <izvorni_sadrzaj>
      <item>ERROR 404 društvo s ograničenom odgovornošću za informacijske tehnologije</item>
    </izvorni_sadrzaj>
    <derivirana_varijabla naziv="DomainObject.Predmet.ProtuStrankaListNazivFormated_1">
      <item>ERROR 404 društvo s ograničenom odgovornošću za informacijske tehnologije</item>
    </derivirana_varijabla>
  </DomainObject.Predmet.ProtuStrankaListNazivFormated>
  <DomainObject.Predmet.ProtuStrankaListNazivFormatedOIB>
    <izvorni_sadrzaj>
      <item>ERROR 404 društvo s ograničenom odgovornošću za informacijske tehnologije, OIB 50571526912</item>
    </izvorni_sadrzaj>
    <derivirana_varijabla naziv="DomainObject.Predmet.ProtuStrankaListNazivFormatedOIB_1">
      <item>ERROR 404 društvo s ograničenom odgovornošću za informacijske tehnologije, OIB 50571526912</item>
    </derivirana_varijabla>
  </DomainObject.Predmet.ProtuStrankaListNazivFormatedOIB>
  <DomainObject.Predmet.OstaliListFormated>
    <izvorni_sadrzaj>
      <item>Sudski registar, Trgovački sud u Varaždinu</item>
      <item>Mario Barišić</item>
    </izvorni_sadrzaj>
    <derivirana_varijabla naziv="DomainObject.Predmet.OstaliListFormated_1">
      <item>Sudski registar, Trgovački sud u Varaždinu</item>
      <item>Mario Barišić</item>
    </derivirana_varijabla>
  </DomainObject.Predmet.OstaliListFormated>
  <DomainObject.Predmet.OstaliListFormatedOIB>
    <izvorni_sadrzaj>
      <item>Sudski registar, Trgovački sud u Varaždinu</item>
      <item>Mario Barišić, OIB 54816191672</item>
    </izvorni_sadrzaj>
    <derivirana_varijabla naziv="DomainObject.Predmet.OstaliListFormatedOIB_1">
      <item>Sudski registar, Trgovački sud u Varaždinu</item>
      <item>Mario Barišić, OIB 54816191672</item>
    </derivirana_varijabla>
  </DomainObject.Predmet.OstaliListFormatedOIB>
  <DomainObject.Predmet.OstaliListFormatedWithAdress>
    <izvorni_sadrzaj>
      <item>Sudski registar, Trgovački sud u Varaždinu</item>
      <item>Mario Barišić, Ivana Kukuljevića 28, 42000 Varaždin</item>
    </izvorni_sadrzaj>
    <derivirana_varijabla naziv="DomainObject.Predmet.OstaliListFormatedWithAdress_1">
      <item>Sudski registar, Trgovački sud u Varaždinu</item>
      <item>Mario Barišić, Ivana Kukuljevića 28, 42000 Varaždin</item>
    </derivirana_varijabla>
  </DomainObject.Predmet.OstaliListFormatedWithAdress>
  <DomainObject.Predmet.OstaliListFormatedWithAdressOIB>
    <izvorni_sadrzaj>
      <item>Sudski registar, Trgovački sud u Varaždinu</item>
      <item>Mario Barišić, OIB 54816191672, Ivana Kukuljevića 28, 42000 Varaždin</item>
    </izvorni_sadrzaj>
    <derivirana_varijabla naziv="DomainObject.Predmet.OstaliListFormatedWithAdressOIB_1">
      <item>Sudski registar, Trgovački sud u Varaždinu</item>
      <item>Mario Barišić, OIB 54816191672, Ivana Kukuljevića 28, 42000 Varaždin</item>
    </derivirana_varijabla>
  </DomainObject.Predmet.OstaliListFormatedWithAdressOIB>
  <DomainObject.Predmet.OstaliListNazivFormated>
    <izvorni_sadrzaj>
      <item>Sudski registar, Trgovački sud u Varaždinu</item>
      <item>Mario Barišić</item>
    </izvorni_sadrzaj>
    <derivirana_varijabla naziv="DomainObject.Predmet.OstaliListNazivFormated_1">
      <item>Sudski registar, Trgovački sud u Varaždinu</item>
      <item>Mario Barišić</item>
    </derivirana_varijabla>
  </DomainObject.Predmet.OstaliListNazivFormated>
  <DomainObject.Predmet.OstaliListNazivFormatedOIB>
    <izvorni_sadrzaj>
      <item>Sudski registar, Trgovački sud u Varaždinu</item>
      <item>Mario Barišić, OIB 54816191672</item>
    </izvorni_sadrzaj>
    <derivirana_varijabla naziv="DomainObject.Predmet.OstaliListNazivFormatedOIB_1">
      <item>Sudski registar, Trgovački sud u Varaždinu</item>
      <item>Mario Barišić, OIB 54816191672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St-962/2015-4</izvorni_sadrzaj>
    <derivirana_varijabla naziv="DomainObject.PoslovniBrojDokumenta_1">St-962/2015-4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ERROR 404 društvo s ograničenom odgovornošću za informacijske tehnologije</izvorni_sadrzaj>
    <derivirana_varijabla naziv="DomainObject.Predmet.ProtustrankaIDrugi_1">ERROR 404 društvo s ograničenom odgovornošću za informacijske tehnologije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ERROR 404 društvo s ograničenom odgovornošću za informacijske tehnologije, OIB 50571526912, Otokara Keršovanija 15, 42000 Varaždin</izvorni_sadrzaj>
    <derivirana_varijabla naziv="DomainObject.Predmet.ProtustrankaIDrugiAdressOIB_1">ERROR 404 društvo s ograničenom odgovornošću za informacijske tehnologije, OIB 50571526912, Otokara Keršovanija 15,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ERROR 404 društvo s ograničenom odgovornošću za informacijske tehnologije</item>
      <item>Sudski registar, Trgovački sud u Varaždinu</item>
      <item>Mario Barišić</item>
    </izvorni_sadrzaj>
    <derivirana_varijabla naziv="DomainObject.Predmet.SudioniciListNaziv_1">
      <item>Financijska agencija</item>
      <item>ERROR 404 društvo s ograničenom odgovornošću za informacijske tehnologije</item>
      <item>Sudski registar, Trgovački sud u Varaždinu</item>
      <item>Mario Barišić</item>
    </derivirana_varijabla>
  </DomainObject.Predmet.SudioniciListNaziv>
  <DomainObject.Predmet.SudioniciListAdressOIB>
    <izvorni_sadrzaj>
      <item>Financijska agencija, OIB 85821130368, A. Cesarca 2,42000 Varaždin</item>
      <item>ERROR 404 društvo s ograničenom odgovornošću za informacijske tehnologije, OIB 50571526912, Otokara Keršovanija 15,42000 Varaždin</item>
      <item>Sudski registar, Trgovački sud u Varaždinu</item>
      <item>Mario Barišić, OIB 54816191672, Ivana Kukuljevića 28,42000 Varaždin</item>
    </izvorni_sadrzaj>
    <derivirana_varijabla naziv="DomainObject.Predmet.SudioniciListAdressOIB_1">
      <item>Financijska agencija, OIB 85821130368, A. Cesarca 2,42000 Varaždin</item>
      <item>ERROR 404 društvo s ograničenom odgovornošću za informacijske tehnologije, OIB 50571526912, Otokara Keršovanija 15,42000 Varaždin</item>
      <item>Sudski registar, Trgovački sud u Varaždinu</item>
      <item>Mario Barišić, OIB 54816191672, Ivana Kukuljevića 28,42000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5E5290-C649-4012-A0F4-96BD383D31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2931</properties:Characters>
  <properties:Lines>87</properties:Lines>
  <properties:Paragraphs>33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2016-02-02T08:52:00Z</cp:lastPrinted>
  <dcterms:modified xmlns:xsi="http://www.w3.org/2001/XMLSchema-instance" xsi:type="dcterms:W3CDTF">2016-02-02T08:54:00Z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St-962/2015-4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