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ba00" w14:paraId="2cfba00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1735A8">
        <w:rPr>
          <w:rFonts w:eastAsia="Times New Roman" w:hAnsi="Times New Roman" w:ascii="Times New Roman"/>
          <w:bCs/>
          <w:color w:val="000000"/>
          <w:lang w:eastAsia="hr-HR"/>
        </w:rPr>
        <w:t>1250/17-43</w:t>
      </w:r>
    </w:p>
    <w:p w:rsidRDefault="00476A7E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  <w:r w:rsidR="00E70FC4">
        <w:rPr>
          <w:rFonts w:eastAsia="Times New Roman" w:hAnsi="Times New Roman" w:ascii="Times New Roman"/>
          <w:bCs/>
          <w:color w:val="000000"/>
          <w:lang w:eastAsia="hr-HR"/>
        </w:rPr>
        <w:t>/II</w:t>
      </w:r>
    </w:p>
    <w:p w:rsidRDefault="00BB6390" w:rsidP="00476A7E" w:rsidR="00BB6390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8906E3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kao stečajnom sucu, u stečajnom postupku nad dužnikom </w:t>
      </w:r>
      <w:r w:rsidR="001735A8" w:rsidRPr="001735A8">
        <w:rPr>
          <w:rFonts w:eastAsia="Times New Roman" w:hAnsi="Times New Roman" w:ascii="Times New Roman"/>
          <w:bCs/>
          <w:color w:val="000000"/>
          <w:lang w:eastAsia="hr-HR"/>
        </w:rPr>
        <w:t>TIROS d.o.o. u stečaju, Zagreb, Trnsko 16a, OIB:88268924413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>
        <w:rPr>
          <w:rFonts w:eastAsia="Times New Roman" w:hAnsi="Times New Roman" w:ascii="Times New Roman"/>
          <w:bCs/>
          <w:color w:val="000000"/>
          <w:lang w:eastAsia="hr-HR"/>
        </w:rPr>
        <w:t>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735A8">
        <w:rPr>
          <w:rFonts w:eastAsia="Times New Roman" w:hAnsi="Times New Roman" w:ascii="Times New Roman"/>
          <w:bCs/>
          <w:color w:val="000000"/>
          <w:lang w:eastAsia="hr-HR"/>
        </w:rPr>
        <w:t>29</w:t>
      </w:r>
      <w:r w:rsidR="008906E3">
        <w:rPr>
          <w:rFonts w:eastAsia="Times New Roman" w:hAnsi="Times New Roman" w:ascii="Times New Roman"/>
          <w:bCs/>
          <w:color w:val="000000"/>
          <w:lang w:eastAsia="hr-HR"/>
        </w:rPr>
        <w:t>. lipnja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 xml:space="preserve"> 2018.,</w:t>
      </w:r>
      <w:r w:rsidR="008906E3" w:rsidRPr="008906E3">
        <w:t xml:space="preserve"> </w:t>
      </w:r>
      <w:r w:rsidR="001735A8">
        <w:rPr>
          <w:rFonts w:eastAsia="Times New Roman" w:hAnsi="Times New Roman" w:ascii="Times New Roman"/>
          <w:bCs/>
          <w:color w:val="000000"/>
          <w:lang w:eastAsia="hr-HR"/>
        </w:rPr>
        <w:t>29</w:t>
      </w:r>
      <w:r w:rsidR="008906E3" w:rsidRPr="008906E3">
        <w:rPr>
          <w:rFonts w:eastAsia="Times New Roman" w:hAnsi="Times New Roman" w:ascii="Times New Roman"/>
          <w:bCs/>
          <w:color w:val="000000"/>
          <w:lang w:eastAsia="hr-HR"/>
        </w:rPr>
        <w:t>. lipnja 2018.,</w:t>
      </w:r>
    </w:p>
    <w:p w:rsidRDefault="009254DC" w:rsidP="00144025" w:rsidR="009254DC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E70FC4" w:rsidR="00AE291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E70FC4" w:rsidP="00E70FC4" w:rsidR="00E70FC4" w:rsidRPr="00E70FC4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023F72" w:rsidRPr="00023F72">
      <w:pPr>
        <w:suppressAutoHyphens/>
        <w:autoSpaceDN w:val="false"/>
        <w:spacing w:lineRule="auto" w:line="276" w:after="200"/>
        <w:ind w:firstLine="708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I.</w:t>
      </w:r>
      <w:r w:rsidR="000009EA" w:rsidRPr="000009EA">
        <w:rPr>
          <w:rFonts w:eastAsia="Calibri" w:hAnsi="Times New Roman" w:ascii="Times New Roman"/>
        </w:rPr>
        <w:t xml:space="preserve">Utvrđene tražbine </w:t>
      </w:r>
      <w:r>
        <w:rPr>
          <w:rFonts w:eastAsia="Calibri" w:hAnsi="Times New Roman" w:ascii="Times New Roman"/>
        </w:rPr>
        <w:t>prvog</w:t>
      </w:r>
      <w:r w:rsidR="000009EA" w:rsidRPr="000009EA">
        <w:rPr>
          <w:rFonts w:eastAsia="Calibri" w:hAnsi="Times New Roman" w:ascii="Times New Roman"/>
        </w:rPr>
        <w:t xml:space="preserve"> višeg isplatnog reda:</w:t>
      </w:r>
    </w:p>
    <w:p w:rsidRDefault="002B6C73" w:rsidP="002B6C73" w:rsidR="002B6C73" w:rsidRPr="002B6C73">
      <w:pPr>
        <w:pStyle w:val="Odlomakpopisa"/>
        <w:numPr>
          <w:ilvl w:val="0"/>
          <w:numId w:val="12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    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2B6C73" w:rsidP="002B6C73" w:rsidR="002B6C73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            Zagreb, Savska 41, OIB: 18683136487                                                     162.520,20 kn   </w:t>
      </w:r>
    </w:p>
    <w:p w:rsidRDefault="002B6C73" w:rsidP="002B6C73" w:rsidR="002B6C73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II.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    </w:t>
      </w:r>
    </w:p>
    <w:p w:rsidRDefault="002B6C73" w:rsidP="002B6C73" w:rsid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2B6C73" w:rsidRPr="002B6C73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>HRVATSKE ŠUME d.o.o.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Zagreb, Ulica kneza Branimira 1, OIB: 69693144506                                73.550,23 kn       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2B6C73" w:rsidRPr="002B6C73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GRAD ZAGREB 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Zagreb, Trg S. Radića 14, OIB: 88268924413    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 948,73 kn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2B6C73" w:rsidRPr="002B6C73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>ZAGREBAČKI HOLDING d.o.o.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>Zagreb, Ulica grada Vukovara 41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     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>20.291,22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>kn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2B6C73" w:rsidRPr="002B6C73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>CROATIA osiguranje d.d.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Zagreb, V. Jagića 33, OIB: 26187994862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   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>2.580,88 kn</w:t>
      </w:r>
    </w:p>
    <w:p w:rsidRDefault="002B6C73" w:rsidP="002B6C73" w:rsidR="002B6C73" w:rsidRPr="002B6C73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B6C73" w:rsidP="002B6C73" w:rsidR="002B6C73" w:rsidRPr="002B6C73">
      <w:pPr>
        <w:pStyle w:val="Odlomakpopisa"/>
        <w:numPr>
          <w:ilvl w:val="0"/>
          <w:numId w:val="1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RH, MF, PU, Područni ured Zagreb      </w:t>
      </w:r>
      <w:r w:rsidRPr="002B6C73">
        <w:rPr>
          <w:rFonts w:eastAsia="Times New Roman" w:hAnsi="Times New Roman" w:ascii="Times New Roman"/>
          <w:bCs/>
          <w:color w:val="000000"/>
          <w:lang w:eastAsia="hr-HR"/>
        </w:rPr>
        <w:tab/>
      </w:r>
    </w:p>
    <w:p w:rsidRDefault="002B6C73" w:rsidP="002B6C73" w:rsidR="00714774" w:rsidRPr="00714774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2B6C73">
        <w:rPr>
          <w:rFonts w:eastAsia="Times New Roman" w:hAnsi="Times New Roman" w:ascii="Times New Roman"/>
          <w:bCs/>
          <w:color w:val="000000"/>
          <w:lang w:eastAsia="hr-HR"/>
        </w:rPr>
        <w:t xml:space="preserve">Zagreb, Savska 41, OIB: 18683136487                                                     167.964,42 kn       </w:t>
      </w:r>
    </w:p>
    <w:p w:rsidRDefault="00023F72" w:rsidP="00F67A7E" w:rsidR="00023F7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2B6C73">
        <w:rPr>
          <w:rFonts w:eastAsia="Times New Roman" w:hAnsi="Times New Roman" w:ascii="Times New Roman"/>
          <w:color w:val="000000"/>
        </w:rPr>
        <w:t>29</w:t>
      </w:r>
      <w:r w:rsidR="00714774">
        <w:rPr>
          <w:rFonts w:eastAsia="Times New Roman" w:hAnsi="Times New Roman" w:ascii="Times New Roman"/>
          <w:color w:val="000000"/>
        </w:rPr>
        <w:t>. lipnja 2018.</w:t>
      </w:r>
      <w:r>
        <w:rPr>
          <w:rFonts w:eastAsia="Times New Roman" w:hAnsi="Times New Roman" w:ascii="Times New Roman"/>
          <w:color w:val="000000"/>
        </w:rPr>
        <w:t xml:space="preserve">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9134AB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</w:t>
      </w:r>
      <w:r w:rsidR="009134AB">
        <w:rPr>
          <w:rFonts w:eastAsia="Times New Roman" w:hAnsi="Times New Roman" w:ascii="Times New Roman"/>
          <w:color w:val="000000"/>
        </w:rPr>
        <w:t xml:space="preserve">a iste nisu osporili nazočni stečajni vjerovnici, </w:t>
      </w:r>
      <w:r>
        <w:rPr>
          <w:rFonts w:eastAsia="Times New Roman" w:hAnsi="Times New Roman" w:ascii="Times New Roman"/>
          <w:color w:val="000000"/>
        </w:rPr>
        <w:t xml:space="preserve">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 xml:space="preserve">Stečajnog </w:t>
      </w:r>
      <w:r w:rsidR="00052689" w:rsidRPr="00052689">
        <w:rPr>
          <w:rFonts w:eastAsia="Times New Roman" w:hAnsi="Times New Roman" w:ascii="Times New Roman"/>
          <w:color w:val="000000"/>
        </w:rPr>
        <w:lastRenderedPageBreak/>
        <w:t>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</w:t>
      </w:r>
      <w:r w:rsidR="00714774">
        <w:rPr>
          <w:rFonts w:eastAsia="Times New Roman" w:hAnsi="Times New Roman" w:ascii="Times New Roman"/>
          <w:color w:val="000000"/>
        </w:rPr>
        <w:t>, 104/17</w:t>
      </w:r>
      <w:r w:rsidR="00052689">
        <w:rPr>
          <w:rFonts w:eastAsia="Times New Roman" w:hAnsi="Times New Roman" w:ascii="Times New Roman"/>
          <w:color w:val="000000"/>
        </w:rPr>
        <w:t xml:space="preserve">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2B6C73">
        <w:rPr>
          <w:rFonts w:eastAsia="Times New Roman" w:hAnsi="Times New Roman" w:ascii="Times New Roman"/>
          <w:color w:val="000000"/>
        </w:rPr>
        <w:t>29.</w:t>
      </w:r>
      <w:r w:rsidR="00714774">
        <w:rPr>
          <w:rFonts w:eastAsia="Times New Roman" w:hAnsi="Times New Roman" w:ascii="Times New Roman"/>
          <w:color w:val="000000"/>
        </w:rPr>
        <w:t xml:space="preserve"> lipnja 2018.</w:t>
      </w:r>
    </w:p>
    <w:p w:rsidRDefault="00450CF3" w:rsidP="004D4204" w:rsidR="00450CF3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304AD1" w:rsidP="00304AD1" w:rsidR="00304AD1" w:rsidRPr="00304AD1">
      <w:pPr>
        <w:jc w:val="right"/>
        <w:rPr>
          <w:rFonts w:eastAsia="Times New Roman" w:hAnsi="Times New Roman" w:ascii="Times New Roman"/>
          <w:color w:val="000000"/>
        </w:rPr>
      </w:pPr>
      <w:r w:rsidRPr="00304AD1">
        <w:rPr>
          <w:rFonts w:eastAsia="Times New Roman" w:hAnsi="Times New Roman" w:ascii="Times New Roman"/>
          <w:color w:val="000000"/>
        </w:rPr>
        <w:t>Vesna Fundurulić Perišin, v.r.</w:t>
      </w:r>
    </w:p>
    <w:p w:rsidRDefault="00304AD1" w:rsidP="00304AD1" w:rsidR="00304AD1" w:rsidRPr="00304AD1">
      <w:pPr>
        <w:rPr>
          <w:rFonts w:eastAsia="Times New Roman" w:hAnsi="Times New Roman" w:ascii="Times New Roman"/>
          <w:color w:val="000000"/>
        </w:rPr>
      </w:pPr>
    </w:p>
    <w:p w:rsidRDefault="00304AD1" w:rsidP="00304AD1" w:rsidR="00304AD1" w:rsidRPr="00304AD1">
      <w:pPr>
        <w:jc w:val="right"/>
        <w:rPr>
          <w:rFonts w:eastAsia="Times New Roman" w:hAnsi="Times New Roman" w:ascii="Times New Roman"/>
          <w:color w:val="000000"/>
        </w:rPr>
      </w:pPr>
      <w:r w:rsidRPr="00304AD1">
        <w:rPr>
          <w:rFonts w:eastAsia="Times New Roman" w:hAnsi="Times New Roman" w:ascii="Times New Roman"/>
          <w:color w:val="000000"/>
        </w:rPr>
        <w:t>Za točnost otpravka-</w:t>
      </w:r>
    </w:p>
    <w:p w:rsidRDefault="00304AD1" w:rsidP="00304AD1" w:rsidR="00304AD1" w:rsidRPr="00304AD1">
      <w:pPr>
        <w:jc w:val="right"/>
        <w:rPr>
          <w:rFonts w:eastAsia="Times New Roman" w:hAnsi="Times New Roman" w:ascii="Times New Roman"/>
          <w:color w:val="000000"/>
        </w:rPr>
      </w:pPr>
      <w:r w:rsidRPr="00304AD1">
        <w:rPr>
          <w:rFonts w:eastAsia="Times New Roman" w:hAnsi="Times New Roman" w:ascii="Times New Roman"/>
          <w:color w:val="000000"/>
        </w:rPr>
        <w:t>ovlašteni službenik:</w:t>
      </w:r>
    </w:p>
    <w:p w:rsidRDefault="00304AD1" w:rsidP="00304AD1" w:rsidR="004D4204">
      <w:pPr>
        <w:jc w:val="right"/>
        <w:rPr>
          <w:rFonts w:eastAsia="Times New Roman" w:hAnsi="Times New Roman" w:ascii="Times New Roman"/>
          <w:color w:val="000000"/>
        </w:rPr>
      </w:pPr>
      <w:r w:rsidRPr="00304AD1">
        <w:rPr>
          <w:rFonts w:eastAsia="Times New Roman" w:hAnsi="Times New Roman" w:ascii="Times New Roman"/>
          <w:color w:val="000000"/>
        </w:rPr>
        <w:t>Žana Livaja</w:t>
      </w:r>
    </w:p>
    <w:p w:rsidRDefault="00304AD1" w:rsidP="00304AD1" w:rsidR="00304AD1">
      <w:pPr>
        <w:jc w:val="right"/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304AD1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2B6C73" w:rsidR="0080080E" w:rsidRPr="0080080E">
      <w:headerReference w:type="default" r:id="rId11"/>
      <w:pgSz w:h="16838" w:w="11906"/>
      <w:pgMar w:gutter="0" w:footer="708" w:header="708" w:left="1417" w:bottom="113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AD1">
          <w:rPr>
            <w:noProof/>
          </w:rPr>
          <w:t>2</w:t>
        </w:r>
        <w:r>
          <w:fldChar w:fldCharType="end"/>
        </w:r>
      </w:p>
    </w:sdtContent>
  </w:sdt>
  <w:p w:rsidRDefault="002B6C73" w:rsidP="002B6C73" w:rsidR="00F46A98" w:rsidRPr="00F46A98">
    <w:pPr>
      <w:pStyle w:val="Zaglavlje"/>
      <w:jc w:val="right"/>
      <w:rPr>
        <w:rFonts w:hAnsi="Times New Roman" w:ascii="Times New Roman"/>
      </w:rPr>
    </w:pPr>
    <w:r w:rsidRPr="002B6C73">
      <w:rPr>
        <w:rFonts w:hAnsi="Times New Roman" w:ascii="Times New Roman"/>
      </w:rPr>
      <w:t>3 St-1250/17-43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9764F8"/>
    <w:multiLevelType w:val="hybridMultilevel"/>
    <w:tmpl w:val="2D6AB4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A340195"/>
    <w:multiLevelType w:val="hybridMultilevel"/>
    <w:tmpl w:val="5FFA6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64902E89"/>
    <w:multiLevelType w:val="hybridMultilevel"/>
    <w:tmpl w:val="323E00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9F7565"/>
    <w:multiLevelType w:val="hybridMultilevel"/>
    <w:tmpl w:val="661E08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773A99"/>
    <w:multiLevelType w:val="hybridMultilevel"/>
    <w:tmpl w:val="FBACA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12"/>
  </w:num>
  <w:num w:numId="9">
    <w:abstractNumId w:val="9"/>
  </w:num>
  <w:num w:numId="10">
    <w:abstractNumId w:val="10"/>
  </w:num>
  <w:num w:numId="11">
    <w:abstractNumId w:val="5"/>
  </w:num>
  <w:num w:numId="12">
    <w:abstractNumId w:val="8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3F72"/>
    <w:rsid w:val="00027261"/>
    <w:rsid w:val="000445BE"/>
    <w:rsid w:val="00051C70"/>
    <w:rsid w:val="00052689"/>
    <w:rsid w:val="00092DA6"/>
    <w:rsid w:val="000D3592"/>
    <w:rsid w:val="000E5CF2"/>
    <w:rsid w:val="001130DB"/>
    <w:rsid w:val="001308A7"/>
    <w:rsid w:val="001322CD"/>
    <w:rsid w:val="0014337D"/>
    <w:rsid w:val="00144025"/>
    <w:rsid w:val="0016731D"/>
    <w:rsid w:val="001735A8"/>
    <w:rsid w:val="00182C15"/>
    <w:rsid w:val="0018650D"/>
    <w:rsid w:val="001B2549"/>
    <w:rsid w:val="001C61E1"/>
    <w:rsid w:val="001D4874"/>
    <w:rsid w:val="001E5629"/>
    <w:rsid w:val="001E6767"/>
    <w:rsid w:val="00205A40"/>
    <w:rsid w:val="00213B8D"/>
    <w:rsid w:val="002475FB"/>
    <w:rsid w:val="00253CD2"/>
    <w:rsid w:val="00293469"/>
    <w:rsid w:val="00295084"/>
    <w:rsid w:val="002A506A"/>
    <w:rsid w:val="002B6C73"/>
    <w:rsid w:val="002C09BC"/>
    <w:rsid w:val="002E28DC"/>
    <w:rsid w:val="002E69FB"/>
    <w:rsid w:val="00304AD1"/>
    <w:rsid w:val="00332F17"/>
    <w:rsid w:val="003665BC"/>
    <w:rsid w:val="0038400D"/>
    <w:rsid w:val="003B11E8"/>
    <w:rsid w:val="003C230E"/>
    <w:rsid w:val="003E6C51"/>
    <w:rsid w:val="00407649"/>
    <w:rsid w:val="00410579"/>
    <w:rsid w:val="004318FA"/>
    <w:rsid w:val="0043468B"/>
    <w:rsid w:val="00446A9E"/>
    <w:rsid w:val="00450CF3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C1F97"/>
    <w:rsid w:val="005D01E2"/>
    <w:rsid w:val="005E0866"/>
    <w:rsid w:val="00620951"/>
    <w:rsid w:val="00626F97"/>
    <w:rsid w:val="0063282E"/>
    <w:rsid w:val="00665952"/>
    <w:rsid w:val="006B5C10"/>
    <w:rsid w:val="006C240F"/>
    <w:rsid w:val="006C6944"/>
    <w:rsid w:val="00707B3E"/>
    <w:rsid w:val="00714774"/>
    <w:rsid w:val="0073258D"/>
    <w:rsid w:val="00764B14"/>
    <w:rsid w:val="0080080E"/>
    <w:rsid w:val="008251C2"/>
    <w:rsid w:val="00854B7C"/>
    <w:rsid w:val="008906E3"/>
    <w:rsid w:val="008C0B3D"/>
    <w:rsid w:val="008D25DE"/>
    <w:rsid w:val="00903CDC"/>
    <w:rsid w:val="009134AB"/>
    <w:rsid w:val="009254DC"/>
    <w:rsid w:val="00983D4D"/>
    <w:rsid w:val="009A44EC"/>
    <w:rsid w:val="009D5E53"/>
    <w:rsid w:val="009D749D"/>
    <w:rsid w:val="00A00A0C"/>
    <w:rsid w:val="00A1477D"/>
    <w:rsid w:val="00A14CF8"/>
    <w:rsid w:val="00A71C7A"/>
    <w:rsid w:val="00A767BE"/>
    <w:rsid w:val="00A84730"/>
    <w:rsid w:val="00A8514C"/>
    <w:rsid w:val="00AB06C1"/>
    <w:rsid w:val="00AE291C"/>
    <w:rsid w:val="00AF3A6E"/>
    <w:rsid w:val="00B06364"/>
    <w:rsid w:val="00B963E3"/>
    <w:rsid w:val="00BB6390"/>
    <w:rsid w:val="00BC120F"/>
    <w:rsid w:val="00BC7E75"/>
    <w:rsid w:val="00BE15FC"/>
    <w:rsid w:val="00BE6484"/>
    <w:rsid w:val="00C53C04"/>
    <w:rsid w:val="00C835FD"/>
    <w:rsid w:val="00C90BC7"/>
    <w:rsid w:val="00CA57D4"/>
    <w:rsid w:val="00CC0E49"/>
    <w:rsid w:val="00CC5C84"/>
    <w:rsid w:val="00D178D3"/>
    <w:rsid w:val="00D80A61"/>
    <w:rsid w:val="00D969D5"/>
    <w:rsid w:val="00DA6D81"/>
    <w:rsid w:val="00DC0091"/>
    <w:rsid w:val="00DC00C7"/>
    <w:rsid w:val="00DC656D"/>
    <w:rsid w:val="00DF2DA3"/>
    <w:rsid w:val="00E00648"/>
    <w:rsid w:val="00E6705C"/>
    <w:rsid w:val="00E70FC4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4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AD1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4AD1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4AD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4AD1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4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AD1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4AD1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4AD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4AD1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TIROS d.o.o. zastupanog po punomoćniku Željko Baljak</izvorni_sadrzaj>
    <derivirana_varijabla naziv="DomainObject.Predmet.ProtustrankaFormated_1">  TIROS d.o.o. zastupanog po punomoćniku Željko Baljak</derivirana_varijabla>
  </DomainObject.Predmet.ProtustrankaFormated>
  <DomainObject.Predmet.ProtustrankaFormatedOIB>
    <izvorni_sadrzaj>  TIROS d.o.o., OIB 88268924413 zastupanog po punomoćniku Željko Baljak</izvorni_sadrzaj>
    <derivirana_varijabla naziv="DomainObject.Predmet.ProtustrankaFormatedOIB_1">  TIROS d.o.o., OIB 88268924413 zastupanog po punomoćniku Željko Baljak</derivirana_varijabla>
  </DomainObject.Predmet.ProtustrankaFormatedOIB>
  <DomainObject.Predmet.ProtustrankaFormatedWithAdress>
    <izvorni_sadrzaj> TIROS d.o.o., Trnsko 16/a, 10000 Zagreb zastupanog po punomoćniku Željko Baljak</izvorni_sadrzaj>
    <derivirana_varijabla naziv="DomainObject.Predmet.ProtustrankaFormatedWithAdress_1"> TIROS d.o.o., Trnsko 16/a, 10000 Zagreb zastupanog po punomoćniku Željko Baljak</derivirana_varijabla>
  </DomainObject.Predmet.ProtustrankaFormatedWithAdress>
  <DomainObject.Predmet.ProtustrankaFormatedWithAdressOIB>
    <izvorni_sadrzaj> TIROS d.o.o., OIB 88268924413, Trnsko 16/a, 10000 Zagreb zastupanog po punomoćniku Željko Baljak</izvorni_sadrzaj>
    <derivirana_varijabla naziv="DomainObject.Predmet.ProtustrankaFormatedWithAdressOIB_1"> TIROS d.o.o., OIB 88268924413, Trnsko 16/a, 10000 Zagreb zastupanog po punomoćniku Željko Baljak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TIROS d.o.o. zastupanog po punomoćniku Željko Baljak</item>
    </izvorni_sadrzaj>
    <derivirana_varijabla naziv="DomainObject.Predmet.ProtuStrankaListFormated_1">
      <item>TIROS d.o.o. zastupanog po punomoćniku Željko Baljak</item>
    </derivirana_varijabla>
  </DomainObject.Predmet.ProtuStrankaListFormated>
  <DomainObject.Predmet.ProtuStrankaListFormatedOIB>
    <izvorni_sadrzaj>
      <item>TIROS d.o.o., OIB 88268924413 zastupanog po punomoćniku Željko Baljak</item>
    </izvorni_sadrzaj>
    <derivirana_varijabla naziv="DomainObject.Predmet.ProtuStrankaListFormatedOIB_1">
      <item>TIROS d.o.o., OIB 88268924413 zastupanog po punomoćniku Željko Baljak</item>
    </derivirana_varijabla>
  </DomainObject.Predmet.ProtuStrankaListFormatedOIB>
  <DomainObject.Predmet.ProtuStrankaListFormatedWithAdress>
    <izvorni_sadrzaj>
      <item>TIROS d.o.o., Trnsko 16/a, 10000 Zagreb zastupanog po punomoćniku Željko Baljak</item>
    </izvorni_sadrzaj>
    <derivirana_varijabla naziv="DomainObject.Predmet.ProtuStrankaListFormatedWithAdress_1">
      <item>TIROS d.o.o., Trnsko 16/a, 10000 Zagreb zastupanog po punomoćniku Željko Baljak</item>
    </derivirana_varijabla>
  </DomainObject.Predmet.ProtuStrankaListFormatedWithAdress>
  <DomainObject.Predmet.ProtuStrankaListFormatedWithAdressOIB>
    <izvorni_sadrzaj>
      <item>TIROS d.o.o., OIB 88268924413, Trnsko 16/a, 10000 Zagreb zastupanog po punomoćniku Željko Baljak</item>
    </izvorni_sadrzaj>
    <derivirana_varijabla naziv="DomainObject.Predmet.ProtuStrankaListFormatedWithAdressOIB_1">
      <item>TIROS d.o.o., OIB 88268924413, Trnsko 16/a, 10000 Zagreb zastupanog po punomoćniku Željko Baljak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>ŽDO u Zagrebu punomoćnik sudionika u postupku RH MF Porezna uprava Zagreb</item>
      <item>Željko Baljak punomoćnik sudionika u postupku TIROS d.o.o.</item>
    </izvorni_sadrzaj>
    <derivirana_varijabla naziv="DomainObject.Predmet.OstaliListFormated_1">
      <item>ŽDO u Zagrebu punomoćnik sudionika u postupku RH MF Porezna uprava Zagreb</item>
      <item>Željko Baljak punomoćnik sudionika u postupku TIROS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Baljak, OIB 05773568757 punomoćnik sudionika u postupku TIROS d.o.o.</item>
    </izvorni_sadrzaj>
    <derivirana_varijabla naziv="DomainObject.Predmet.OstaliListFormatedOIB_1">
      <item>ŽDO u Zagrebu, OIB 16488001145 punomoćnik sudionika u postupku RH MF Porezna uprava Zagreb</item>
      <item>Željko Baljak, OIB 05773568757 punomoćnik sudionika u postupku TIROS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Baljak, Kneza Ljudevita Posavskog 28, 10000 Zagreb punomoćnik sudionika u postupku TIROS d.o.o.</item>
    </izvorni_sadrzaj>
    <derivirana_varijabla naziv="DomainObject.Predmet.OstaliListFormatedWithAdress_1">
      <item>ŽDO u Zagrebu, Savska cesta 41, 10000 Zagreb punomoćnik sudionika u postupku RH MF Porezna uprava Zagreb</item>
      <item>Željko Baljak, Kneza Ljudevita Posavskog 28, 10000 Zagreb punomoćnik sudionika u postupku TIROS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derivirana_varijabla>
  </DomainObject.Predmet.OstaliListFormatedWithAdressOIB>
  <DomainObject.Predmet.OstaliListNazivFormated>
    <izvorni_sadrzaj>
      <item>ŽDO u Zagrebu</item>
      <item>Željko Baljak</item>
    </izvorni_sadrzaj>
    <derivirana_varijabla naziv="DomainObject.Predmet.OstaliListNazivFormated_1">
      <item>ŽDO u Zagrebu</item>
      <item>Željko Baljak</item>
    </derivirana_varijabla>
  </DomainObject.Predmet.OstaliListNazivFormated>
  <DomainObject.Predmet.OstaliListNazivFormatedOIB>
    <izvorni_sadrzaj>
      <item>ŽDO u Zagrebu, OIB 16488001145</item>
      <item>Željko Baljak, OIB 05773568757</item>
    </izvorni_sadrzaj>
    <derivirana_varijabla naziv="DomainObject.Predmet.OstaliListNazivFormatedOIB_1">
      <item>ŽDO u Zagrebu, OIB 16488001145</item>
      <item>Željko Baljak, OIB 05773568757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TIROS d.o.o.</item>
      <item>FINA Regionalni centar Zagreb</item>
      <item>RH MF Porezna uprava Zagreb</item>
      <item>ŽDO u Zagrebu</item>
      <item>Željko Baljak</item>
    </izvorni_sadrzaj>
    <derivirana_varijabla naziv="DomainObject.Predmet.SudioniciListNaziv_1">
      <item>TIROS d.o.o.</item>
      <item>FINA Regionalni centar Zagreb</item>
      <item>RH MF Porezna uprava Zagreb</item>
      <item>ŽDO u Zagrebu</item>
      <item>Željko Baljak</item>
    </derivirana_varijabla>
  </DomainObject.Predmet.SudioniciListNaziv>
  <DomainObject.Predmet.SudioniciListAdressOIB>
    <izvorni_sadrzaj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izvorni_sadrzaj>
    <derivirana_varijabla naziv="DomainObject.Predmet.SudioniciListAdressOIB_1"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88268924413</item>
      <item>, OIB 85821130368</item>
      <item>, OIB 18683136487</item>
      <item>, OIB 16488001145</item>
      <item>, OIB 05773568757</item>
    </izvorni_sadrzaj>
    <derivirana_varijabla naziv="DomainObject.Predmet.SudioniciListNazivOIB_1">
      <item>, OIB 88268924413</item>
      <item>, OIB 85821130368</item>
      <item>, OIB 18683136487</item>
      <item>, OIB 16488001145</item>
      <item>, OIB 05773568757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A8AC4-128A-42AB-91EC-0596B2DEE7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1933</properties:Characters>
  <properties:Lines>71</properties:Lines>
  <properties:Paragraphs>36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2018-06-29T10:16:00Z</dcterms:created>
  <dc:creator>point</dc:creator>
  <cp:lastModifiedBy>Žana Livaja</cp:lastModifiedBy>
  <cp:lastPrinted>2018-06-29T10:33:00Z</cp:lastPrinted>
  <dcterms:modified xmlns:xsi="http://www.w3.org/2001/XMLSchema-instance" xsi:type="dcterms:W3CDTF">2018-06-29T10:33:00Z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tražbinama St-1250-17-I i II viši isplatni-priznate.docx)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