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63d5" w14:paraId="6ea63d5" w:rsidRDefault="00AE649C" w:rsidP="00FA5B5E" w:rsidR="00AE649C" w:rsidRPr="00B76F3C">
      <w:pPr>
        <w:pStyle w:val="Naslov3"/>
        <w15:collapsed w:val="false"/>
      </w:pPr>
    </w:p>
    <w:p w:rsidRDefault="00F71B9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71B9D" w:rsidP="00F71B9D" w:rsidR="00F71B9D">
      <w:pPr>
        <w:jc w:val="right"/>
        <w:rPr>
          <w:rFonts w:hAnsi="Arial" w:ascii="Arial"/>
        </w:rPr>
      </w:pPr>
      <w:r>
        <w:t xml:space="preserve">        7- St-459/2015-2.</w:t>
      </w:r>
    </w:p>
    <w:p w:rsidRDefault="00F71B9D" w:rsidP="00F71B9D" w:rsidR="00F71B9D"/>
    <w:p w:rsidRDefault="00F71B9D" w:rsidP="00F71B9D" w:rsidR="00F71B9D">
      <w:pPr>
        <w:jc w:val="center"/>
      </w:pPr>
      <w:r>
        <w:rPr>
          <w:b/>
        </w:rPr>
        <w:t>O G L A S</w:t>
      </w:r>
    </w:p>
    <w:p w:rsidRDefault="00F71B9D" w:rsidP="00F71B9D" w:rsidR="00F71B9D">
      <w:pPr>
        <w:jc w:val="both"/>
      </w:pPr>
      <w:r>
        <w:t xml:space="preserve">TRGOVAČKI SUD U BJELOVARU, u skraćenom stečajnom postupku nad stečajnim dužnikom AS PROMET j.d.o.o. za usluge, proizvodnju i trgovinu iz Šandrovca, Mali Šandrovac 43, OIB 66979656140, koji se vodi kod ovog suda pod poslovnim brojem St-459/2015, temeljem odredbe čl.430., 431. i 434. Stečajnog zakona (Narodne novine broj 71/15), objavljuje: </w:t>
      </w:r>
    </w:p>
    <w:p w:rsidRDefault="00F71B9D" w:rsidP="00F71B9D" w:rsidR="00F71B9D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19.742,31 kuna, u koji iznos je uračunata kamata i naknada Financijske agencije za provedbu ovrhe na novčanim sredstvima.</w:t>
      </w:r>
    </w:p>
    <w:p w:rsidRDefault="00F71B9D" w:rsidP="00F71B9D" w:rsidR="00F71B9D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Saša Domitrović iz Šandrovca, Mali Šandrovac 43, OIB 83465769375, da u roku od 15 dana od objave oglasa na mrežnoj stranici e-Oglasna ploča Trgovačkog suda u Bjelovaru podnese sudu javnobilježnički ovjerovljeni popis imovine i obveza na propisanom obrascu.</w:t>
      </w:r>
    </w:p>
    <w:p w:rsidRDefault="00F71B9D" w:rsidP="00F71B9D" w:rsidR="00F71B9D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F71B9D" w:rsidP="00F71B9D" w:rsidR="00F71B9D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F71B9D" w:rsidP="00F71B9D" w:rsidR="00F71B9D">
      <w:pPr>
        <w:ind w:firstLine="720"/>
        <w:jc w:val="both"/>
      </w:pPr>
      <w:bookmarkStart w:name="_GoBack" w:id="0"/>
      <w:bookmarkEnd w:id="0"/>
      <w:r>
        <w:t>U Bjelovaru, 15. prosinca 2015. godine</w:t>
      </w:r>
    </w:p>
    <w:p w:rsidRDefault="00F71B9D" w:rsidP="00F71B9D" w:rsidR="00F71B9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F71B9D" w:rsidP="00F71B9D" w:rsidR="00F71B9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F71B9D" w:rsidP="00F71B9D" w:rsidR="00F71B9D">
      <w:pPr>
        <w:jc w:val="both"/>
      </w:pPr>
      <w:proofErr w:type="spellStart"/>
      <w:r>
        <w:t>Rj</w:t>
      </w:r>
      <w:proofErr w:type="spellEnd"/>
      <w:r>
        <w:t>.</w:t>
      </w:r>
    </w:p>
    <w:p w:rsidRDefault="00F71B9D" w:rsidP="00F71B9D" w:rsidR="00F71B9D">
      <w:pPr>
        <w:jc w:val="both"/>
      </w:pPr>
      <w:r>
        <w:t>Dna:putem e-oglasne ploče suda</w:t>
      </w:r>
    </w:p>
    <w:p w:rsidRDefault="00F71B9D" w:rsidP="00F71B9D" w:rsidR="00F71B9D">
      <w:pPr>
        <w:jc w:val="both"/>
      </w:pPr>
      <w:r>
        <w:t>Kal.45 dana</w:t>
      </w:r>
    </w:p>
    <w:p w:rsidRDefault="00F71B9D" w:rsidP="00F71B9D" w:rsidR="00F71B9D">
      <w:pPr>
        <w:jc w:val="both"/>
      </w:pPr>
      <w:r>
        <w:lastRenderedPageBreak/>
        <w:t>U Bj.15.12.2015.g.</w:t>
      </w:r>
    </w:p>
    <w:p w:rsidRDefault="00F71B9D" w:rsidP="00F71B9D" w:rsidR="00F71B9D">
      <w:pPr>
        <w:jc w:val="both"/>
      </w:pPr>
    </w:p>
    <w:p w:rsidRDefault="00F71B9D" w:rsidP="00F71B9D" w:rsidR="00F71B9D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B9D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St-459/2015-2</izvorni_sadrzaj>
    <derivirana_varijabla naziv="DomainObject.Oznaka_1">St-459/2015-2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St-459/2015</izvorni_sadrzaj>
    <derivirana_varijabla naziv="DomainObject.Predmet.OznakaBroj_1">St-459/2015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PROMET jednostavno društvo s ograničenom odgovornošću za usluge, proizvodnju i trgovinu, Šandrovac</izvorni_sadrzaj>
    <derivirana_varijabla naziv="DomainObject.Predmet.ProtustrankaFormated_1">  AS PROMET jednostavno društvo s ograničenom odgovornošću za usluge, proizvodnju i trgovinu, Šandrovac</derivirana_varijabla>
  </DomainObject.Predmet.ProtustrankaFormated>
  <DomainObject.Predmet.ProtustrankaFormatedOIB>
    <izvorni_sadrzaj>  AS PROMET jednostavno društvo s ograničenom odgovornošću za usluge, proizvodnju i trgovinu, Šandrovac, OIB 66979656140</izvorni_sadrzaj>
    <derivirana_varijabla naziv="DomainObject.Predmet.ProtustrankaFormatedOIB_1">  AS PROMET jednostavno društvo s ograničenom odgovornošću za usluge, proizvodnju i trgovinu, Šandrovac, OIB 66979656140</derivirana_varijabla>
  </DomainObject.Predmet.ProtustrankaFormatedOIB>
  <DomainObject.Predmet.ProtustrankaFormatedWithAdress>
    <izvorni_sadrzaj> AS PROMET jednostavno društvo s ograničenom odgovornošću za usluge, proizvodnju i trgovinu, Šandrovac, Mali Šandrovac 43, 43000 Šandrovac</izvorni_sadrzaj>
    <derivirana_varijabla naziv="DomainObject.Predmet.ProtustrankaFormatedWithAdress_1"> AS PROMET jednostavno društvo s ograničenom odgovornošću za usluge, proizvodnju i trgovinu, Šandrovac, Mali Šandrovac 43, 43000 Šandrovac</derivirana_varijabla>
  </DomainObject.Predmet.ProtustrankaFormatedWithAdress>
  <DomainObject.Predmet.ProtustrankaFormatedWithAdressOIB>
    <izvorni_sadrzaj> AS PROMET jednostavno društvo s ograničenom odgovornošću za usluge, proizvodnju i trgovinu, Šandrovac, OIB 66979656140, Mali Šandrovac 43, 43000 Šandrovac</izvorni_sadrzaj>
    <derivirana_varijabla naziv="DomainObject.Predmet.ProtustrankaFormatedWithAdressOIB_1"> AS PROMET jednostavno društvo s ograničenom odgovornošću za usluge, proizvodnju i trgovinu, Šandrovac, OIB 66979656140, Mali Šandrovac 43, 43000 Šandrovac</derivirana_varijabla>
  </DomainObject.Predmet.ProtustrankaFormatedWithAdressOIB>
  <DomainObject.Predmet.ProtustrankaWithAdress>
    <izvorni_sadrzaj>AS PROMET jednostavno društvo s ograničenom odgovornošću za usluge, proizvodnju i trgovinu, Šandrovac Mali Šandrovac 43, 43000 Šandrovac</izvorni_sadrzaj>
    <derivirana_varijabla naziv="DomainObject.Predmet.ProtustrankaWithAdress_1">AS PROMET jednostavno društvo s ograničenom odgovornošću za usluge, proizvodnju i trgovinu, Šandrovac Mali Šandrovac 43, 43000 Šandrovac</derivirana_varijabla>
  </DomainObject.Predmet.ProtustrankaWithAdress>
  <DomainObject.Predmet.ProtustrankaWithAdressOIB>
    <izvorni_sadrzaj>AS PROMET jednostavno društvo s ograničenom odgovornošću za usluge, proizvodnju i trgovinu, Šandrovac, OIB 66979656140, Mali Šandrovac 43, 43000 Šandrovac</izvorni_sadrzaj>
    <derivirana_varijabla naziv="DomainObject.Predmet.ProtustrankaWithAdressOIB_1">AS PROMET jednostavno društvo s ograničenom odgovornošću za usluge, proizvodnju i trgovinu, Šandrovac, OIB 66979656140, Mali Šandrovac 43, 43000 Šandrovac</derivirana_varijabla>
  </DomainObject.Predmet.ProtustrankaWithAdressOIB>
  <DomainObject.Predmet.ProtustrankaNazivFormated>
    <izvorni_sadrzaj>AS PROMET jednostavno društvo s ograničenom odgovornošću za usluge, proizvodnju i trgovinu, Šandrovac</izvorni_sadrzaj>
    <derivirana_varijabla naziv="DomainObject.Predmet.ProtustrankaNazivFormated_1">AS PROMET jednostavno društvo s ograničenom odgovornošću za usluge, proizvodnju i trgovinu, Šandrovac</derivirana_varijabla>
  </DomainObject.Predmet.ProtustrankaNazivFormated>
  <DomainObject.Predmet.ProtustrankaNazivFormatedOIB>
    <izvorni_sadrzaj>AS PROMET jednostavno društvo s ograničenom odgovornošću za usluge, proizvodnju i trgovinu, Šandrovac, OIB 66979656140</izvorni_sadrzaj>
    <derivirana_varijabla naziv="DomainObject.Predmet.ProtustrankaNazivFormatedOIB_1">AS PROMET jednostavno društvo s ograničenom odgovornošću za usluge, proizvodnju i trgovinu, Šandrovac, OIB 66979656140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AS PROMET jednostavno društvo s ograničenom odgovornošću za usluge, proizvodnju i trgovinu, Šandrovac</item>
    </izvorni_sadrzaj>
    <derivirana_varijabla naziv="DomainObject.Predmet.ProtuStrankaListFormated_1">
      <item>AS PROMET jednostavno društvo s ograničenom odgovornošću za usluge, proizvodnju i trgovinu, Šandrovac</item>
    </derivirana_varijabla>
  </DomainObject.Predmet.ProtuStrankaListFormated>
  <DomainObject.Predmet.ProtuStrankaListFormatedOIB>
    <izvorni_sadrzaj>
      <item>AS PROMET jednostavno društvo s ograničenom odgovornošću za usluge, proizvodnju i trgovinu, Šandrovac, OIB 66979656140</item>
    </izvorni_sadrzaj>
    <derivirana_varijabla naziv="DomainObject.Predmet.ProtuStrankaListFormatedOIB_1">
      <item>AS PROMET jednostavno društvo s ograničenom odgovornošću za usluge, proizvodnju i trgovinu, Šandrovac, OIB 66979656140</item>
    </derivirana_varijabla>
  </DomainObject.Predmet.ProtuStrankaListFormatedOIB>
  <DomainObject.Predmet.ProtuStrankaListFormatedWithAdress>
    <izvorni_sadrzaj>
      <item>AS PROMET jednostavno društvo s ograničenom odgovornošću za usluge, proizvodnju i trgovinu, Šandrovac, Mali Šandrovac 43, 43000 Šandrovac</item>
    </izvorni_sadrzaj>
    <derivirana_varijabla naziv="DomainObject.Predmet.ProtuStrankaListFormatedWithAdress_1">
      <item>AS PROMET jednostavno društvo s ograničenom odgovornošću za usluge, proizvodnju i trgovinu, Šandrovac, Mali Šandrovac 43, 43000 Šandrovac</item>
    </derivirana_varijabla>
  </DomainObject.Predmet.ProtuStrankaListFormatedWithAdress>
  <DomainObject.Predmet.ProtuStrankaListFormatedWithAdressOIB>
    <izvorni_sadrzaj>
      <item>AS PROMET jednostavno društvo s ograničenom odgovornošću za usluge, proizvodnju i trgovinu, Šandrovac, OIB 66979656140, Mali Šandrovac 43, 43000 Šandrovac</item>
    </izvorni_sadrzaj>
    <derivirana_varijabla naziv="DomainObject.Predmet.ProtuStrankaListFormatedWithAdressOIB_1">
      <item>AS PROMET jednostavno društvo s ograničenom odgovornošću za usluge, proizvodnju i trgovinu, Šandrovac, OIB 66979656140, Mali Šandrovac 43, 43000 Šandrovac</item>
    </derivirana_varijabla>
  </DomainObject.Predmet.ProtuStrankaListFormatedWithAdressOIB>
  <DomainObject.Predmet.ProtuStrankaListNazivFormated>
    <izvorni_sadrzaj>
      <item>AS PROMET jednostavno društvo s ograničenom odgovornošću za usluge, proizvodnju i trgovinu, Šandrovac</item>
    </izvorni_sadrzaj>
    <derivirana_varijabla naziv="DomainObject.Predmet.ProtuStrankaListNazivFormated_1">
      <item>AS PROMET jednostavno društvo s ograničenom odgovornošću za usluge, proizvodnju i trgovinu, Šandrovac</item>
    </derivirana_varijabla>
  </DomainObject.Predmet.ProtuStrankaListNazivFormated>
  <DomainObject.Predmet.ProtuStrankaListNazivFormatedOIB>
    <izvorni_sadrzaj>
      <item>AS PROMET jednostavno društvo s ograničenom odgovornošću za usluge, proizvodnju i trgovinu, Šandrovac, OIB 66979656140</item>
    </izvorni_sadrzaj>
    <derivirana_varijabla naziv="DomainObject.Predmet.ProtuStrankaListNazivFormatedOIB_1">
      <item>AS PROMET jednostavno društvo s ograničenom odgovornošću za usluge, proizvodnju i trgovinu, Šandrovac, OIB 66979656140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St-459/2015-2</izvorni_sadrzaj>
    <derivirana_varijabla naziv="DomainObject.PoslovniBrojDokumenta_1">St-459/2015-2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AS PROMET jednostavno društvo s ograničenom odgovornošću za usluge, proizvodnju i trgovinu, Šandrovac</izvorni_sadrzaj>
    <derivirana_varijabla naziv="DomainObject.Predmet.ProtustrankaIDrugi_1">AS PROMET jednostavno društvo s ograničenom odgovornošću za usluge, proizvodnju i trgovinu, Šandrovac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AS PROMET jednostavno društvo s ograničenom odgovornošću za usluge, proizvodnju i trgovinu, Šandrovac, OIB 66979656140, Mali Šandrovac 43, 43000 Šandrovac</izvorni_sadrzaj>
    <derivirana_varijabla naziv="DomainObject.Predmet.ProtustrankaIDrugiAdressOIB_1">AS PROMET jednostavno društvo s ograničenom odgovornošću za usluge, proizvodnju i trgovinu, Šandrovac, OIB 66979656140, Mali Šandrovac 43, 43000 Šandrovac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AS PROMET jednostavno društvo s ograničenom odgovornošću za usluge, proizvodnju i trgovinu, Šandrovac</item>
    </izvorni_sadrzaj>
    <derivirana_varijabla naziv="DomainObject.Predmet.SudioniciListNaziv_1">
      <item>FINA, RC ZAGREB, Podružnica Bjelovar</item>
      <item>AS PROMET jednostavno društvo s ograničenom odgovornošću za usluge, proizvodnju i trgovinu, Šandrovac</item>
    </derivirana_varijabla>
  </DomainObject.Predmet.SudioniciListNaziv>
  <DomainObject.Predmet.SudioniciListAdressOIB>
    <izvorni_sadrzaj>
      <item>FINA, RC ZAGREB, Podružnica Bjelovar, OIB 85821130368, F. Supila 4,43000 Bjelovar</item>
      <item>AS PROMET jednostavno društvo s ograničenom odgovornošću za usluge, proizvodnju i trgovinu, Šandrovac, OIB 66979656140, Mali Šandrovac 43,43000 Šandrovac</item>
    </izvorni_sadrzaj>
    <derivirana_varijabla naziv="DomainObject.Predmet.SudioniciListAdressOIB_1">
      <item>FINA, RC ZAGREB, Podružnica Bjelovar, OIB 85821130368, F. Supila 4,43000 Bjelovar</item>
      <item>AS PROMET jednostavno društvo s ograničenom odgovornošću za usluge, proizvodnju i trgovinu, Šandrovac, OIB 66979656140, Mali Šandrovac 43,43000 Šandrovac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C8BC5-57E4-491D-943B-56ED02FC5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1679</properties:Characters>
  <properties:Lines>42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2015-12-15T07:19:00Z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St-459/2015-2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