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596c" w14:paraId="759596c" w:rsidRDefault="00213539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St-465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213539">
        <w:rPr>
          <w:rFonts w:cs="Times New Roman" w:hAnsi="Times New Roman" w:ascii="Times New Roman"/>
          <w:sz w:val="24"/>
          <w:szCs w:val="24"/>
        </w:rPr>
        <w:t>UDRUGA DRAGOVOLJACA HRVATSKIH OBRAMBENIH SNAGA ŠIBENSKO-KNINSKE ŽUPANIJE, Knin, Tuđmanova 4, OIB:66014831255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213539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213539" w:rsidP="00213539" w:rsidR="0021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brojem 9 St-</w:t>
      </w:r>
      <w:r w:rsidR="00213539">
        <w:rPr>
          <w:rFonts w:cs="Times New Roman" w:hAnsi="Times New Roman" w:ascii="Times New Roman"/>
          <w:sz w:val="24"/>
          <w:szCs w:val="24"/>
        </w:rPr>
        <w:t>465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7D557E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 veljače</w:t>
      </w:r>
      <w:r w:rsidR="000C0A7B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umjesto </w:t>
      </w:r>
      <w:r w:rsidR="00213539">
        <w:rPr>
          <w:rFonts w:cs="Times New Roman" w:hAnsi="Times New Roman" w:ascii="Times New Roman"/>
          <w:sz w:val="24"/>
          <w:szCs w:val="24"/>
        </w:rPr>
        <w:t>točke 5. "Po pravomoćnosti ovog rješenja Sudski registar Trgovačkog suda u Zadru, Stalne službe u Šibeniku provest će brisanje dužnika iz sudskog registra", treba pisati točka 5. "Po pravomoćnosti ovog rješenja provest će se brisanje dužnika iz registra udruga."</w:t>
      </w: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213539">
        <w:rPr>
          <w:rFonts w:cs="Times New Roman" w:hAnsi="Times New Roman" w:ascii="Times New Roman"/>
          <w:sz w:val="24"/>
          <w:szCs w:val="24"/>
        </w:rPr>
        <w:t>465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7D557E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.veljače</w:t>
      </w:r>
      <w:r w:rsidR="000C0A7B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13539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>rgovačkom sudu Republike Hrvatske, u roku od 8 dana od primitka pisanog otpravka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213539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13539">
        <w:rPr>
          <w:rFonts w:cs="Times New Roman" w:hAnsi="Times New Roman" w:ascii="Times New Roman"/>
          <w:sz w:val="24"/>
          <w:szCs w:val="24"/>
        </w:rPr>
        <w:t>registar udruga</w:t>
      </w:r>
      <w:r w:rsidR="00F518AD">
        <w:rPr>
          <w:rFonts w:cs="Times New Roman" w:hAnsi="Times New Roman" w:ascii="Times New Roman"/>
          <w:sz w:val="24"/>
          <w:szCs w:val="24"/>
        </w:rPr>
        <w:t>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0C0A7B"/>
    <w:rsid w:val="00156546"/>
    <w:rsid w:val="00213539"/>
    <w:rsid w:val="00550B6C"/>
    <w:rsid w:val="005B248C"/>
    <w:rsid w:val="005C2378"/>
    <w:rsid w:val="00786B5A"/>
    <w:rsid w:val="007D557E"/>
    <w:rsid w:val="007F555B"/>
    <w:rsid w:val="00D169B2"/>
    <w:rsid w:val="00F518AD"/>
    <w:rsid w:val="00FA04C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A0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4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4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4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4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A0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4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4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4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4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HRVATSKIH OBRAMBENIH SNAGA ŠIBENSKO-KNINSKE ŽUPANIJE</izvorni_sadrzaj>
    <derivirana_varijabla naziv="DomainObject.Predmet.ProtustrankaFormated_1">  UDRUGA DRAGOVOLJACA HRVATSKIH OBRAMBENIH SNAGA ŠIBENSKO-KNINSKE ŽUPANIJE</derivirana_varijabla>
  </DomainObject.Predmet.ProtustrankaFormated>
  <DomainObject.Predmet.ProtustrankaFormatedOIB>
    <izvorni_sadrzaj>  UDRUGA DRAGOVOLJACA HRVATSKIH OBRAMBENIH SNAGA ŠIBENSKO-KNINSKE ŽUPANIJE, OIB 66014831255</izvorni_sadrzaj>
    <derivirana_varijabla naziv="DomainObject.Predmet.ProtustrankaFormatedOIB_1">  UDRUGA DRAGOVOLJACA HRVATSKIH OBRAMBENIH SNAGA ŠIBENSKO-KNINSKE ŽUPANIJE, OIB 66014831255</derivirana_varijabla>
  </DomainObject.Predmet.ProtustrankaFormatedOIB>
  <DomainObject.Predmet.ProtustrankaFormatedWithAdress>
    <izvorni_sadrzaj> UDRUGA DRAGOVOLJACA HRVATSKIH OBRAMBENIH SNAGA ŠIBENSKO-KNINSKE ŽUPANIJE, Tuđmanova  4, 22300 Knin</izvorni_sadrzaj>
    <derivirana_varijabla naziv="DomainObject.Predmet.ProtustrankaFormatedWithAdress_1"> UDRUGA DRAGOVOLJACA HRVATSKIH OBRAMBENIH SNAGA ŠIBENSKO-KNINSKE ŽUPANIJE, Tuđmanova  4, 22300 Knin</derivirana_varijabla>
  </DomainObject.Predmet.ProtustrankaFormatedWithAdress>
  <DomainObject.Predmet.ProtustrankaFormatedWithAdressOIB>
    <izvorni_sadrzaj> UDRUGA DRAGOVOLJACA HRVATSKIH OBRAMBENIH SNAGA ŠIBENSKO-KNINSKE ŽUPANIJE, OIB 66014831255, Tuđmanova  4, 22300 Knin</izvorni_sadrzaj>
    <derivirana_varijabla naziv="DomainObject.Predmet.ProtustrankaFormatedWithAdressOIB_1"> UDRUGA DRAGOVOLJACA HRVATSKIH OBRAMBENIH SNAGA ŠIBENSKO-KNINSKE ŽUPANIJE, OIB 66014831255, Tuđmanova  4, 22300 Knin</derivirana_varijabla>
  </DomainObject.Predmet.ProtustrankaFormatedWithAdressOIB>
  <DomainObject.Predmet.ProtustrankaWithAdress>
    <izvorni_sadrzaj>UDRUGA DRAGOVOLJACA HRVATSKIH OBRAMBENIH SNAGA ŠIBENSKO-KNINSKE ŽUPANIJE Tuđmanova  4, 22300 Knin</izvorni_sadrzaj>
    <derivirana_varijabla naziv="DomainObject.Predmet.ProtustrankaWithAdress_1">UDRUGA DRAGOVOLJACA HRVATSKIH OBRAMBENIH SNAGA ŠIBENSKO-KNINSKE ŽUPANIJE Tuđmanova  4, 22300 Knin</derivirana_varijabla>
  </DomainObject.Predmet.ProtustrankaWithAdress>
  <DomainObject.Predmet.ProtustrankaWithAdressOIB>
    <izvorni_sadrzaj>UDRUGA DRAGOVOLJACA HRVATSKIH OBRAMBENIH SNAGA ŠIBENSKO-KNINSKE ŽUPANIJE, OIB 66014831255, Tuđmanova  4, 22300 Knin</izvorni_sadrzaj>
    <derivirana_varijabla naziv="DomainObject.Predmet.ProtustrankaWithAdressOIB_1">UDRUGA DRAGOVOLJACA HRVATSKIH OBRAMBENIH SNAGA ŠIBENSKO-KNINSKE ŽUPANIJE, OIB 66014831255, Tuđmanova  4, 22300 Knin</derivirana_varijabla>
  </DomainObject.Predmet.ProtustrankaWithAdressOIB>
  <DomainObject.Predmet.ProtustrankaNazivFormated>
    <izvorni_sadrzaj>UDRUGA DRAGOVOLJACA HRVATSKIH OBRAMBENIH SNAGA ŠIBENSKO-KNINSKE ŽUPANIJE</izvorni_sadrzaj>
    <derivirana_varijabla naziv="DomainObject.Predmet.ProtustrankaNazivFormated_1">UDRUGA DRAGOVOLJACA HRVATSKIH OBRAMBENIH SNAGA ŠIBENSKO-KNINSKE ŽUPANIJE</derivirana_varijabla>
  </DomainObject.Predmet.ProtustrankaNazivFormated>
  <DomainObject.Predmet.ProtustrankaNazivFormatedOIB>
    <izvorni_sadrzaj>UDRUGA DRAGOVOLJACA HRVATSKIH OBRAMBENIH SNAGA ŠIBENSKO-KNINSKE ŽUPANIJE, OIB 66014831255</izvorni_sadrzaj>
    <derivirana_varijabla naziv="DomainObject.Predmet.ProtustrankaNazivFormatedOIB_1">UDRUGA DRAGOVOLJACA HRVATSKIH OBRAMBENIH SNAGA ŠIBENSKO-KNINSKE ŽUPANIJE, OIB 66014831255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DRAGOVOLJACA HRVATSKIH OBRAMBENIH SNAGA ŠIBENSKO-KNINSKE ŽUPANIJE</item>
    </izvorni_sadrzaj>
    <derivirana_varijabla naziv="DomainObject.Predmet.ProtuStrankaListFormated_1">
      <item>UDRUGA DRAGOVOLJACA HRVATSKIH OBRAMBENIH SNAGA ŠIBENSKO-KNINSKE ŽUPANIJE</item>
    </derivirana_varijabla>
  </DomainObject.Predmet.ProtuStrankaListFormated>
  <DomainObject.Predmet.ProtuStrankaListFormatedOIB>
    <izvorni_sadrzaj>
      <item>UDRUGA DRAGOVOLJACA HRVATSKIH OBRAMBENIH SNAGA ŠIBENSKO-KNINSKE ŽUPANIJE, OIB 66014831255</item>
    </izvorni_sadrzaj>
    <derivirana_varijabla naziv="DomainObject.Predmet.ProtuStrankaListFormatedOIB_1">
      <item>UDRUGA DRAGOVOLJACA HRVATSKIH OBRAMBENIH SNAGA ŠIBENSKO-KNINSKE ŽUPANIJE, OIB 66014831255</item>
    </derivirana_varijabla>
  </DomainObject.Predmet.ProtuStrankaListFormatedOIB>
  <DomainObject.Predmet.ProtuStrankaListFormatedWithAdress>
    <izvorni_sadrzaj>
      <item>UDRUGA DRAGOVOLJACA HRVATSKIH OBRAMBENIH SNAGA ŠIBENSKO-KNINSKE ŽUPANIJE, Tuđmanova  4, 22300 Knin</item>
    </izvorni_sadrzaj>
    <derivirana_varijabla naziv="DomainObject.Predmet.ProtuStrankaListFormatedWithAdress_1">
      <item>UDRUGA DRAGOVOLJACA HRVATSKIH OBRAMBENIH SNAGA ŠIBENSKO-KNINSKE ŽUPANIJE, Tuđmanova  4, 22300 Knin</item>
    </derivirana_varijabla>
  </DomainObject.Predmet.ProtuStrankaListFormatedWithAdress>
  <DomainObject.Predmet.ProtuStrankaListFormatedWithAdressOIB>
    <izvorni_sadrzaj>
      <item>UDRUGA DRAGOVOLJACA HRVATSKIH OBRAMBENIH SNAGA ŠIBENSKO-KNINSKE ŽUPANIJE, OIB 66014831255, Tuđmanova  4, 22300 Knin</item>
    </izvorni_sadrzaj>
    <derivirana_varijabla naziv="DomainObject.Predmet.ProtuStrankaListFormatedWithAdressOIB_1">
      <item>UDRUGA DRAGOVOLJACA HRVATSKIH OBRAMBENIH SNAGA ŠIBENSKO-KNINSKE ŽUPANIJE, OIB 66014831255, Tuđmanova  4, 22300 Knin</item>
    </derivirana_varijabla>
  </DomainObject.Predmet.ProtuStrankaListFormatedWithAdressOIB>
  <DomainObject.Predmet.ProtuStrankaListNazivFormated>
    <izvorni_sadrzaj>
      <item>UDRUGA DRAGOVOLJACA HRVATSKIH OBRAMBENIH SNAGA ŠIBENSKO-KNINSKE ŽUPANIJE</item>
    </izvorni_sadrzaj>
    <derivirana_varijabla naziv="DomainObject.Predmet.ProtuStrankaListNazivFormated_1">
      <item>UDRUGA DRAGOVOLJACA HRVATSKIH OBRAMBENIH SNAGA ŠIBENSKO-KNINSKE ŽUPANIJE</item>
    </derivirana_varijabla>
  </DomainObject.Predmet.ProtuStrankaListNazivFormated>
  <DomainObject.Predmet.ProtuStrankaListNazivFormatedOIB>
    <izvorni_sadrzaj>
      <item>UDRUGA DRAGOVOLJACA HRVATSKIH OBRAMBENIH SNAGA ŠIBENSKO-KNINSKE ŽUPANIJE, OIB 66014831255</item>
    </izvorni_sadrzaj>
    <derivirana_varijabla naziv="DomainObject.Predmet.ProtuStrankaListNazivFormatedOIB_1">
      <item>UDRUGA DRAGOVOLJACA HRVATSKIH OBRAMBENIH SNAGA ŠIBENSKO-KNINSKE ŽUPANIJE, OIB 66014831255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DRAGOVOLJACA HRVATSKIH OBRAMBENIH SNAGA ŠIBENSKO-KNINSKE ŽUPANIJE</izvorni_sadrzaj>
    <derivirana_varijabla naziv="DomainObject.Predmet.ProtustrankaIDrugi_1">UDRUGA DRAGOVOLJACA HRVATSKIH OBRAMBENIH SNAGA ŠIBENSKO-KNINSKE ŽUPANIJE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DRAGOVOLJACA HRVATSKIH OBRAMBENIH SNAGA ŠIBENSKO-KNINSKE ŽUPANIJE, OIB 66014831255, Tuđmanova  4, 22300 Knin</izvorni_sadrzaj>
    <derivirana_varijabla naziv="DomainObject.Predmet.ProtustrankaIDrugiAdressOIB_1">UDRUGA DRAGOVOLJACA HRVATSKIH OBRAMBENIH SNAGA ŠIBENSKO-KNINSKE ŽUPANIJE, OIB 66014831255, Tuđmanova 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DRAGOVOLJACA HRVATSKIH OBRAMBENIH SNAGA ŠIBENSKO-KNINSKE ŽUPANIJE</item>
    </izvorni_sadrzaj>
    <derivirana_varijabla naziv="DomainObject.Predmet.SudioniciListNaziv_1">
      <item>FINA - Podružnica Šibenik</item>
      <item>UDRUGA DRAGOVOLJACA HRVATSKIH OBRAMBENIH SNAGA ŠIBENSKO-KNINSKE ŽUPANIJE</item>
    </derivirana_varijabla>
  </DomainObject.Predmet.SudioniciListNaziv>
  <DomainObject.Predmet.SudioniciListAdressOIB>
    <izvorni_sadrzaj>
      <item>FINA - Podružnica Šibenik, OIB 85821130368, Perivoj L. Marune 1,22000 Šibenik</item>
      <item>UDRUGA DRAGOVOLJACA HRVATSKIH OBRAMBENIH SNAGA ŠIBENSKO-KNINSKE ŽUPANIJE, OIB 66014831255, Tuđmanova  4,22300 Knin</item>
    </izvorni_sadrzaj>
    <derivirana_varijabla naziv="DomainObject.Predmet.SudioniciListAdressOIB_1">
      <item>FINA - Podružnica Šibenik, OIB 85821130368, Perivoj L. Marune 1,22000 Šibenik</item>
      <item>UDRUGA DRAGOVOLJACA HRVATSKIH OBRAMBENIH SNAGA ŠIBENSKO-KNINSKE ŽUPANIJE, OIB 66014831255, Tuđmanova 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66014831255</item>
    </izvorni_sadrzaj>
    <derivirana_varijabla naziv="DomainObject.Predmet.SudioniciListNazivOIB_1">
      <item>, OIB 85821130368</item>
      <item>, OIB 66014831255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1492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2016-02-17T10:14:00Z</dcterms:created>
  <dc:creator>Joško Livaković</dc:creator>
  <cp:lastModifiedBy>Joško Livaković</cp:lastModifiedBy>
  <cp:lastPrinted>2016-02-17T10:14:00Z</cp:lastPrinted>
  <dcterms:modified xmlns:xsi="http://www.w3.org/2001/XMLSchema-instance" xsi:type="dcterms:W3CDTF">2016-02-17T10:35:00Z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