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18c1" w14:paraId="87218c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5FCE">
        <w:rPr>
          <w:rStyle w:val="Naglaeno"/>
          <w:b w:val="false"/>
        </w:rPr>
        <w:t>29</w:t>
      </w:r>
      <w:r w:rsidR="00E62694">
        <w:rPr>
          <w:rStyle w:val="Naglaeno"/>
          <w:b w:val="false"/>
        </w:rPr>
        <w:t>32</w:t>
      </w:r>
      <w:r w:rsidR="00BB3D58">
        <w:rPr>
          <w:rStyle w:val="Naglaeno"/>
          <w:b w:val="false"/>
        </w:rPr>
        <w:t>/1</w:t>
      </w:r>
      <w:r w:rsidR="002E5FCE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 w:rsidRPr="00626C1A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</w:t>
      </w:r>
      <w:r w:rsidR="00EA1A0E" w:rsidRPr="00626C1A">
        <w:t xml:space="preserve">Podružnica </w:t>
      </w:r>
      <w:r w:rsidR="002E5FCE" w:rsidRPr="00626C1A">
        <w:t>Osijek</w:t>
      </w:r>
      <w:r w:rsidR="00EA1A0E" w:rsidRPr="00626C1A">
        <w:t xml:space="preserve">, </w:t>
      </w:r>
      <w:r w:rsidR="002E5FCE" w:rsidRPr="00626C1A">
        <w:t xml:space="preserve">L. </w:t>
      </w:r>
      <w:proofErr w:type="spellStart"/>
      <w:r w:rsidR="002E5FCE" w:rsidRPr="00626C1A">
        <w:t>Jagera</w:t>
      </w:r>
      <w:proofErr w:type="spellEnd"/>
      <w:r w:rsidR="002E5FCE" w:rsidRPr="00626C1A">
        <w:t xml:space="preserve"> 3</w:t>
      </w:r>
      <w:r w:rsidR="00EA1A0E" w:rsidRPr="00626C1A">
        <w:t>,</w:t>
      </w:r>
      <w:r w:rsidR="002E5FCE" w:rsidRPr="00626C1A">
        <w:t xml:space="preserve"> Osijek,</w:t>
      </w:r>
      <w:r w:rsidR="00EA1A0E" w:rsidRPr="00626C1A">
        <w:t xml:space="preserve"> za provedbu</w:t>
      </w:r>
      <w:r w:rsidR="00867612" w:rsidRPr="00626C1A">
        <w:t xml:space="preserve"> skraćenog stečajnog postupka </w:t>
      </w:r>
      <w:r w:rsidR="004A0D7B" w:rsidRPr="00626C1A">
        <w:t xml:space="preserve">nad dužnikom </w:t>
      </w:r>
      <w:r w:rsidR="009724AC" w:rsidRPr="009724AC">
        <w:t>IN PUTOVANJA d.o.o.</w:t>
      </w:r>
      <w:r w:rsidR="00BB3D58" w:rsidRPr="00626C1A">
        <w:t xml:space="preserve">, </w:t>
      </w:r>
      <w:r w:rsidR="009724AC" w:rsidRPr="009724AC">
        <w:t>Našice</w:t>
      </w:r>
      <w:r w:rsidR="00BB3D58" w:rsidRPr="00626C1A">
        <w:t xml:space="preserve">, </w:t>
      </w:r>
      <w:r w:rsidR="009724AC" w:rsidRPr="009724AC">
        <w:t xml:space="preserve">Franjevačka </w:t>
      </w:r>
      <w:proofErr w:type="spellStart"/>
      <w:r w:rsidR="009724AC" w:rsidRPr="009724AC">
        <w:t>bb</w:t>
      </w:r>
      <w:proofErr w:type="spellEnd"/>
      <w:r w:rsidR="00331402" w:rsidRPr="00626C1A">
        <w:t>, MBS:</w:t>
      </w:r>
      <w:r w:rsidR="00BB3D58" w:rsidRPr="00626C1A">
        <w:t xml:space="preserve"> </w:t>
      </w:r>
      <w:r w:rsidR="009724AC" w:rsidRPr="009724AC">
        <w:t>030118574</w:t>
      </w:r>
      <w:r w:rsidR="00331402" w:rsidRPr="00626C1A">
        <w:t>, OIB:</w:t>
      </w:r>
      <w:r w:rsidR="00BB3D58" w:rsidRPr="00626C1A">
        <w:t xml:space="preserve"> </w:t>
      </w:r>
      <w:r w:rsidR="009724AC" w:rsidRPr="009724AC">
        <w:t>89393383896</w:t>
      </w:r>
      <w:r w:rsidR="004A0D7B" w:rsidRPr="00626C1A">
        <w:t>, temeljem</w:t>
      </w:r>
      <w:r w:rsidR="0068612D" w:rsidRPr="00626C1A">
        <w:t xml:space="preserve"> članka 430. Stečajnog zakona (</w:t>
      </w:r>
      <w:r w:rsidR="004D3C2C" w:rsidRPr="00626C1A">
        <w:t>NN</w:t>
      </w:r>
      <w:r w:rsidR="008A40C2" w:rsidRPr="00626C1A">
        <w:t xml:space="preserve"> 71/15</w:t>
      </w:r>
      <w:r w:rsidR="004545C4" w:rsidRPr="00626C1A">
        <w:t>, dalje: SZ</w:t>
      </w:r>
      <w:r w:rsidR="008A40C2" w:rsidRPr="00626C1A">
        <w:t xml:space="preserve">), </w:t>
      </w:r>
      <w:r w:rsidR="00224AFF" w:rsidRPr="00626C1A">
        <w:t xml:space="preserve">dana </w:t>
      </w:r>
      <w:r w:rsidR="00DA3A13" w:rsidRPr="00626C1A">
        <w:t>6</w:t>
      </w:r>
      <w:r w:rsidR="00BB3D58" w:rsidRPr="00626C1A">
        <w:t xml:space="preserve">. </w:t>
      </w:r>
      <w:r w:rsidR="00C86E90" w:rsidRPr="00626C1A">
        <w:t>veljače</w:t>
      </w:r>
      <w:r w:rsidR="00BB3D58" w:rsidRPr="00626C1A">
        <w:t xml:space="preserve"> </w:t>
      </w:r>
      <w:r w:rsidR="00224AFF" w:rsidRPr="00626C1A">
        <w:t>20</w:t>
      </w:r>
      <w:r w:rsidR="008A40C2" w:rsidRPr="00626C1A">
        <w:t>1</w:t>
      </w:r>
      <w:r w:rsidR="00C86E90" w:rsidRPr="00626C1A">
        <w:t>7</w:t>
      </w:r>
      <w:r w:rsidR="008A40C2" w:rsidRPr="00626C1A">
        <w:t>.</w:t>
      </w:r>
      <w:r w:rsidR="00224AFF" w:rsidRPr="00626C1A">
        <w:t>, objavljuje sljedeći</w:t>
      </w:r>
    </w:p>
    <w:p w:rsidRDefault="00023DBD" w:rsidP="00530A9B" w:rsidR="00023DBD" w:rsidRPr="00626C1A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724AC" w:rsidRPr="009724AC">
        <w:t>IN PUTOVANJA d.o.o.</w:t>
      </w:r>
      <w:r w:rsidR="009724AC" w:rsidRPr="00626C1A">
        <w:t xml:space="preserve">, </w:t>
      </w:r>
      <w:r w:rsidR="009724AC" w:rsidRPr="009724AC">
        <w:t>Našice</w:t>
      </w:r>
      <w:r w:rsidR="009724AC" w:rsidRPr="00626C1A">
        <w:t xml:space="preserve">, </w:t>
      </w:r>
      <w:r w:rsidR="009724AC" w:rsidRPr="009724AC">
        <w:t xml:space="preserve">Franjevačka </w:t>
      </w:r>
      <w:proofErr w:type="spellStart"/>
      <w:r w:rsidR="009724AC" w:rsidRPr="009724AC">
        <w:t>bb</w:t>
      </w:r>
      <w:proofErr w:type="spellEnd"/>
      <w:r w:rsidR="009724AC" w:rsidRPr="00626C1A">
        <w:t xml:space="preserve">, MBS: </w:t>
      </w:r>
      <w:r w:rsidR="009724AC" w:rsidRPr="009724AC">
        <w:t>030118574</w:t>
      </w:r>
      <w:r w:rsidR="009724AC" w:rsidRPr="00626C1A">
        <w:t xml:space="preserve">, OIB: </w:t>
      </w:r>
      <w:r w:rsidR="009724AC" w:rsidRPr="009724AC">
        <w:t>89393383896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9724AC">
        <w:t>44.888,38</w:t>
      </w:r>
      <w:r w:rsidR="00CE3DC5">
        <w:t xml:space="preserve"> </w:t>
      </w:r>
      <w:r>
        <w:t>kn.</w:t>
      </w:r>
      <w:r w:rsidR="0053251C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240C4">
        <w:t>29</w:t>
      </w:r>
      <w:r w:rsidR="00E62694">
        <w:t>32</w:t>
      </w:r>
      <w:r w:rsidR="00F00C28">
        <w:t>-</w:t>
      </w:r>
      <w:r w:rsidR="00CE3DC5">
        <w:t>1</w:t>
      </w:r>
      <w:r w:rsidR="00D240C4">
        <w:t>6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7B6" w:rsidR="003D77B6">
      <w:r>
        <w:separator/>
      </w:r>
    </w:p>
  </w:endnote>
  <w:endnote w:id="0" w:type="continuationSeparator">
    <w:p w:rsidRDefault="003D77B6" w:rsidR="003D7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7B6" w:rsidR="003D77B6">
      <w:r>
        <w:separator/>
      </w:r>
    </w:p>
  </w:footnote>
  <w:footnote w:id="0" w:type="continuationSeparator">
    <w:p w:rsidRDefault="003D77B6" w:rsidR="003D7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5CC1"/>
    <w:rsid w:val="003A610E"/>
    <w:rsid w:val="003B282B"/>
    <w:rsid w:val="003B5119"/>
    <w:rsid w:val="003C01DF"/>
    <w:rsid w:val="003D02B1"/>
    <w:rsid w:val="003D495E"/>
    <w:rsid w:val="003D6B3E"/>
    <w:rsid w:val="003D77B6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51C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26C1A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513DB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2FAD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24AC"/>
    <w:rsid w:val="00976205"/>
    <w:rsid w:val="009767F2"/>
    <w:rsid w:val="0097697B"/>
    <w:rsid w:val="00980E4D"/>
    <w:rsid w:val="009813A3"/>
    <w:rsid w:val="00993B5E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62694"/>
    <w:rsid w:val="00E956AE"/>
    <w:rsid w:val="00E96356"/>
    <w:rsid w:val="00EA028A"/>
    <w:rsid w:val="00EA1A0E"/>
    <w:rsid w:val="00EA5AA8"/>
    <w:rsid w:val="00EB3D63"/>
    <w:rsid w:val="00EB6D07"/>
    <w:rsid w:val="00EB7B53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3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513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13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3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3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3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513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13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3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3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PUTOVANJA d.o.o. putnička agencija</izvorni_sadrzaj>
    <derivirana_varijabla naziv="DomainObject.Predmet.ProtustrankaFormated_1">  IN PUTOVANJA d.o.o. putnička agencija</derivirana_varijabla>
  </DomainObject.Predmet.ProtustrankaFormated>
  <DomainObject.Predmet.ProtustrankaFormatedOIB>
    <izvorni_sadrzaj>  IN PUTOVANJA d.o.o. putnička agencija, OIB 89393383896</izvorni_sadrzaj>
    <derivirana_varijabla naziv="DomainObject.Predmet.ProtustrankaFormatedOIB_1">  IN PUTOVANJA d.o.o. putnička agencija, OIB 89393383896</derivirana_varijabla>
  </DomainObject.Predmet.ProtustrankaFormatedOIB>
  <DomainObject.Predmet.ProtustrankaFormatedWithAdress>
    <izvorni_sadrzaj> IN PUTOVANJA d.o.o. putnička agencija, Franjevačka/bb, 31500 Našice</izvorni_sadrzaj>
    <derivirana_varijabla naziv="DomainObject.Predmet.ProtustrankaFormatedWithAdress_1"> IN PUTOVANJA d.o.o. putnička agencija, Franjevačka/bb, 31500 Našice</derivirana_varijabla>
  </DomainObject.Predmet.ProtustrankaFormatedWithAdress>
  <DomainObject.Predmet.ProtustrankaFormatedWithAdressOIB>
    <izvorni_sadrzaj> IN PUTOVANJA d.o.o. putnička agencija, OIB 89393383896, Franjevačka/bb, 31500 Našice</izvorni_sadrzaj>
    <derivirana_varijabla naziv="DomainObject.Predmet.ProtustrankaFormatedWithAdressOIB_1"> IN PUTOVANJA d.o.o. putnička agencija, OIB 89393383896, Franjevačka/bb, 31500 Našice</derivirana_varijabla>
  </DomainObject.Predmet.ProtustrankaFormatedWithAdressOIB>
  <DomainObject.Predmet.ProtustrankaWithAdress>
    <izvorni_sadrzaj>IN PUTOVANJA d.o.o. putnička agencija Franjevačka/bb, 31500 Našice</izvorni_sadrzaj>
    <derivirana_varijabla naziv="DomainObject.Predmet.ProtustrankaWithAdress_1">IN PUTOVANJA d.o.o. putnička agencija Franjevačka/bb, 31500 Našice</derivirana_varijabla>
  </DomainObject.Predmet.ProtustrankaWithAdress>
  <DomainObject.Predmet.ProtustrankaWithAdressOIB>
    <izvorni_sadrzaj>IN PUTOVANJA d.o.o. putnička agencija, OIB 89393383896, Franjevačka/bb, 31500 Našice</izvorni_sadrzaj>
    <derivirana_varijabla naziv="DomainObject.Predmet.ProtustrankaWithAdressOIB_1">IN PUTOVANJA d.o.o. putnička agencija, OIB 89393383896, Franjevačka/bb, 31500 Našice</derivirana_varijabla>
  </DomainObject.Predmet.ProtustrankaWithAdressOIB>
  <DomainObject.Predmet.ProtustrankaNazivFormated>
    <izvorni_sadrzaj>IN PUTOVANJA d.o.o. putnička agencija</izvorni_sadrzaj>
    <derivirana_varijabla naziv="DomainObject.Predmet.ProtustrankaNazivFormated_1">IN PUTOVANJA d.o.o. putnička agencija</derivirana_varijabla>
  </DomainObject.Predmet.ProtustrankaNazivFormated>
  <DomainObject.Predmet.ProtustrankaNazivFormatedOIB>
    <izvorni_sadrzaj>IN PUTOVANJA d.o.o. putnička agencija, OIB 89393383896</izvorni_sadrzaj>
    <derivirana_varijabla naziv="DomainObject.Predmet.ProtustrankaNazivFormatedOIB_1">IN PUTOVANJA d.o.o. putnička agencija, OIB 89393383896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 PUTOVANJA d.o.o. putnička agencija</item>
    </izvorni_sadrzaj>
    <derivirana_varijabla naziv="DomainObject.Predmet.ProtuStrankaListFormated_1">
      <item>IN PUTOVANJA d.o.o. putnička agencija</item>
    </derivirana_varijabla>
  </DomainObject.Predmet.ProtuStrankaListFormated>
  <DomainObject.Predmet.ProtuStrankaListFormatedOIB>
    <izvorni_sadrzaj>
      <item>IN PUTOVANJA d.o.o. putnička agencija, OIB 89393383896</item>
    </izvorni_sadrzaj>
    <derivirana_varijabla naziv="DomainObject.Predmet.ProtuStrankaListFormatedOIB_1">
      <item>IN PUTOVANJA d.o.o. putnička agencija, OIB 89393383896</item>
    </derivirana_varijabla>
  </DomainObject.Predmet.ProtuStrankaListFormatedOIB>
  <DomainObject.Predmet.ProtuStrankaListFormatedWithAdress>
    <izvorni_sadrzaj>
      <item>IN PUTOVANJA d.o.o. putnička agencija, Franjevačka/bb, 31500 Našice</item>
    </izvorni_sadrzaj>
    <derivirana_varijabla naziv="DomainObject.Predmet.ProtuStrankaListFormatedWithAdress_1">
      <item>IN PUTOVANJA d.o.o. putnička agencija, Franjevačka/bb, 31500 Našice</item>
    </derivirana_varijabla>
  </DomainObject.Predmet.ProtuStrankaListFormatedWithAdress>
  <DomainObject.Predmet.ProtuStrankaListFormatedWithAdressOIB>
    <izvorni_sadrzaj>
      <item>IN PUTOVANJA d.o.o. putnička agencija, OIB 89393383896, Franjevačka/bb, 31500 Našice</item>
    </izvorni_sadrzaj>
    <derivirana_varijabla naziv="DomainObject.Predmet.ProtuStrankaListFormatedWithAdressOIB_1">
      <item>IN PUTOVANJA d.o.o. putnička agencija, OIB 89393383896, Franjevačka/bb, 31500 Našice</item>
    </derivirana_varijabla>
  </DomainObject.Predmet.ProtuStrankaListFormatedWithAdressOIB>
  <DomainObject.Predmet.ProtuStrankaListNazivFormated>
    <izvorni_sadrzaj>
      <item>IN PUTOVANJA d.o.o. putnička agencija</item>
    </izvorni_sadrzaj>
    <derivirana_varijabla naziv="DomainObject.Predmet.ProtuStrankaListNazivFormated_1">
      <item>IN PUTOVANJA d.o.o. putnička agencija</item>
    </derivirana_varijabla>
  </DomainObject.Predmet.ProtuStrankaListNazivFormated>
  <DomainObject.Predmet.ProtuStrankaListNazivFormatedOIB>
    <izvorni_sadrzaj>
      <item>IN PUTOVANJA d.o.o. putnička agencija, OIB 89393383896</item>
    </izvorni_sadrzaj>
    <derivirana_varijabla naziv="DomainObject.Predmet.ProtuStrankaListNazivFormatedOIB_1">
      <item>IN PUTOVANJA d.o.o. putnička agencija, OIB 89393383896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 PUTOVANJA d.o.o. putnička agencija</izvorni_sadrzaj>
    <derivirana_varijabla naziv="DomainObject.Predmet.ProtustrankaIDrugi_1">IN PUTOVANJA d.o.o.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 PUTOVANJA d.o.o. putnička agencija, OIB 89393383896, Franjevačka/bb, 31500 Našice</izvorni_sadrzaj>
    <derivirana_varijabla naziv="DomainObject.Predmet.ProtustrankaIDrugiAdressOIB_1">IN PUTOVANJA d.o.o. putnička agencija, OIB 89393383896, Franjevačka/bb,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 PUTOVANJA d.o.o. putnička agencija</item>
    </izvorni_sadrzaj>
    <derivirana_varijabla naziv="DomainObject.Predmet.SudioniciListNaziv_1">
      <item>FINA RC OSIJEK</item>
      <item>IN PUTOVANJA d.o.o. putnička agencija</item>
    </derivirana_varijabla>
  </DomainObject.Predmet.SudioniciListNaziv>
  <DomainObject.Predmet.SudioniciListAdressOIB>
    <izvorni_sadrzaj>
      <item>FINA RC OSIJEK, OIB 85821130368</item>
      <item>IN PUTOVANJA d.o.o. putnička agencija, OIB 89393383896, Franjevačka/bb,31500 Našice</item>
    </izvorni_sadrzaj>
    <derivirana_varijabla naziv="DomainObject.Predmet.SudioniciListAdressOIB_1">
      <item>FINA RC OSIJEK, OIB 85821130368</item>
      <item>IN PUTOVANJA d.o.o. putnička agencija, OIB 89393383896, Franjevačka/bb,31500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89393383896</item>
    </izvorni_sadrzaj>
    <derivirana_varijabla naziv="DomainObject.Predmet.SudioniciListNazivOIB_1">
      <item>, OIB 85821130368</item>
      <item>, OIB 89393383896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CA242-9E5E-40AC-B414-2403D6133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2025</properties:Characters>
  <properties:Lines>53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2017-02-06T07:18:00Z</cp:lastPrinted>
  <dcterms:modified xmlns:xsi="http://www.w3.org/2001/XMLSchema-instance" xsi:type="dcterms:W3CDTF">2017-02-06T07:24:00Z</dcterms:modified>
  <cp:revision>36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