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19be" w14:paraId="98419b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33727">
        <w:t>4972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33727">
        <w:t>USTANOVA ZA ZDRAVSTVENU NJEGU KRAMARIĆ, Petrinja, Unska 33, OIB: 56879896658</w:t>
      </w:r>
      <w:r w:rsidR="000E267A">
        <w:t>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33727">
        <w:t>USTANOVA ZA ZDRAVSTVENU NJEGU KRAMARIĆ, Petrinja, Unska 33, OIB: 56879896658.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33727">
        <w:t>1</w:t>
      </w:r>
      <w:r w:rsidR="00175DBA">
        <w:t>4,3</w:t>
      </w:r>
      <w:r w:rsidR="00033727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33727">
        <w:t>Stjepan Lović, Zagreb, Preradovićeva 13, OIB: 25964288839.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33727">
        <w:t>USTANOVA ZA ZDRAVSTVENU NJEGU KRAMARIĆ, Petrinja, Unska 33, OIB: 56879896658</w:t>
      </w:r>
      <w:r w:rsidR="000E267A">
        <w:t>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33727">
        <w:t>USTANOVA ZA ZDRAVSTVENU NJEGU KRAMARIĆ, Petrinja, Unska 33, OIB: 56879896658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033727">
        <w:t>USTANOVA ZA ZDRAVSTVENU NJEGU KRAMARIĆ, Petrinja, Unska 33, OIB: 56879896658</w:t>
      </w:r>
      <w:r w:rsidR="00D00069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C7EE1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277B88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277B88" w:rsidP="00465DEA" w:rsidR="00277B88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046339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33727">
        <w:t>Stjepan Lović</w:t>
      </w:r>
    </w:p>
    <w:p w:rsidRDefault="000C7EE1" w:rsidP="007D7A92" w:rsidR="00984644" w:rsidRPr="00AF1EFD">
      <w:pPr>
        <w:numPr>
          <w:ilvl w:val="0"/>
          <w:numId w:val="3"/>
        </w:numPr>
      </w:pPr>
      <w:r>
        <w:lastRenderedPageBreak/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FF4" w:rsidR="009F2FF4">
      <w:r>
        <w:separator/>
      </w:r>
    </w:p>
  </w:endnote>
  <w:endnote w:id="0" w:type="continuationSeparator">
    <w:p w:rsidRDefault="009F2FF4" w:rsidR="009F2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FF4" w:rsidR="009F2FF4">
      <w:r>
        <w:separator/>
      </w:r>
    </w:p>
  </w:footnote>
  <w:footnote w:id="0" w:type="continuationSeparator">
    <w:p w:rsidRDefault="009F2FF4" w:rsidR="009F2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B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33727">
      <w:t>4972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727"/>
    <w:rsid w:val="0004613B"/>
    <w:rsid w:val="00046339"/>
    <w:rsid w:val="00050EF7"/>
    <w:rsid w:val="00060133"/>
    <w:rsid w:val="000611A8"/>
    <w:rsid w:val="000C7EE1"/>
    <w:rsid w:val="000E267A"/>
    <w:rsid w:val="000F1C0A"/>
    <w:rsid w:val="0013547F"/>
    <w:rsid w:val="00174993"/>
    <w:rsid w:val="00175DBA"/>
    <w:rsid w:val="00191009"/>
    <w:rsid w:val="00195338"/>
    <w:rsid w:val="001A044D"/>
    <w:rsid w:val="001C02F6"/>
    <w:rsid w:val="001D564F"/>
    <w:rsid w:val="00233CF9"/>
    <w:rsid w:val="00277B88"/>
    <w:rsid w:val="00293964"/>
    <w:rsid w:val="002944F5"/>
    <w:rsid w:val="002B44CB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0790"/>
    <w:rsid w:val="0084192B"/>
    <w:rsid w:val="00855AE8"/>
    <w:rsid w:val="008B3D7D"/>
    <w:rsid w:val="008B73DD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9F2FF4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4972</izvorni_sadrzaj>
    <derivirana_varijabla naziv="DomainObject.Predmet.Broj_1">4972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St-4972/2015</izvorni_sadrzaj>
    <derivirana_varijabla naziv="DomainObject.Predmet.OznakaBroj_1">St-4972/2015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KRAMARIĆ</izvorni_sadrzaj>
    <derivirana_varijabla naziv="DomainObject.Predmet.ProtustrankaFormated_1">  USTANOVA ZA ZDRAVSTVENU NJEGU KRAMARIĆ</derivirana_varijabla>
  </DomainObject.Predmet.ProtustrankaFormated>
  <DomainObject.Predmet.ProtustrankaFormatedOIB>
    <izvorni_sadrzaj>  USTANOVA ZA ZDRAVSTVENU NJEGU KRAMARIĆ, OIB 56879896658</izvorni_sadrzaj>
    <derivirana_varijabla naziv="DomainObject.Predmet.ProtustrankaFormatedOIB_1">  USTANOVA ZA ZDRAVSTVENU NJEGU KRAMARIĆ, OIB 56879896658</derivirana_varijabla>
  </DomainObject.Predmet.ProtustrankaFormatedOIB>
  <DomainObject.Predmet.ProtustrankaFormatedWithAdress>
    <izvorni_sadrzaj> USTANOVA ZA ZDRAVSTVENU NJEGU KRAMARIĆ, Unska 33, 44250 Petrinja</izvorni_sadrzaj>
    <derivirana_varijabla naziv="DomainObject.Predmet.ProtustrankaFormatedWithAdress_1"> USTANOVA ZA ZDRAVSTVENU NJEGU KRAMARIĆ, Unska 33, 44250 Petrinja</derivirana_varijabla>
  </DomainObject.Predmet.ProtustrankaFormatedWithAdress>
  <DomainObject.Predmet.ProtustrankaFormatedWithAdressOIB>
    <izvorni_sadrzaj> USTANOVA ZA ZDRAVSTVENU NJEGU KRAMARIĆ, OIB 56879896658, Unska 33, 44250 Petrinja</izvorni_sadrzaj>
    <derivirana_varijabla naziv="DomainObject.Predmet.ProtustrankaFormatedWithAdressOIB_1"> USTANOVA ZA ZDRAVSTVENU NJEGU KRAMARIĆ, OIB 56879896658, Unska 33, 44250 Petrinja</derivirana_varijabla>
  </DomainObject.Predmet.ProtustrankaFormatedWithAdressOIB>
  <DomainObject.Predmet.ProtustrankaWithAdress>
    <izvorni_sadrzaj>USTANOVA ZA ZDRAVSTVENU NJEGU KRAMARIĆ Unska 33, 44250 Petrinja</izvorni_sadrzaj>
    <derivirana_varijabla naziv="DomainObject.Predmet.ProtustrankaWithAdress_1">USTANOVA ZA ZDRAVSTVENU NJEGU KRAMARIĆ Unska 33, 44250 Petrinja</derivirana_varijabla>
  </DomainObject.Predmet.ProtustrankaWithAdress>
  <DomainObject.Predmet.ProtustrankaWithAdressOIB>
    <izvorni_sadrzaj>USTANOVA ZA ZDRAVSTVENU NJEGU KRAMARIĆ, OIB 56879896658, Unska 33, 44250 Petrinja</izvorni_sadrzaj>
    <derivirana_varijabla naziv="DomainObject.Predmet.ProtustrankaWithAdressOIB_1">USTANOVA ZA ZDRAVSTVENU NJEGU KRAMARIĆ, OIB 56879896658, Unska 33, 44250 Petrinja</derivirana_varijabla>
  </DomainObject.Predmet.ProtustrankaWithAdressOIB>
  <DomainObject.Predmet.ProtustrankaNazivFormated>
    <izvorni_sadrzaj>USTANOVA ZA ZDRAVSTVENU NJEGU KRAMARIĆ</izvorni_sadrzaj>
    <derivirana_varijabla naziv="DomainObject.Predmet.ProtustrankaNazivFormated_1">USTANOVA ZA ZDRAVSTVENU NJEGU KRAMARIĆ</derivirana_varijabla>
  </DomainObject.Predmet.ProtustrankaNazivFormated>
  <DomainObject.Predmet.ProtustrankaNazivFormatedOIB>
    <izvorni_sadrzaj>USTANOVA ZA ZDRAVSTVENU NJEGU KRAMARIĆ, OIB 56879896658</izvorni_sadrzaj>
    <derivirana_varijabla naziv="DomainObject.Predmet.ProtustrankaNazivFormatedOIB_1">USTANOVA ZA ZDRAVSTVENU NJEGU KRAMARIĆ, OIB 56879896658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KRAMARIĆ</item>
    </izvorni_sadrzaj>
    <derivirana_varijabla naziv="DomainObject.Predmet.ProtuStrankaListFormated_1">
      <item>USTANOVA ZA ZDRAVSTVENU NJEGU KRAMARIĆ</item>
    </derivirana_varijabla>
  </DomainObject.Predmet.ProtuStrankaListFormated>
  <DomainObject.Predmet.ProtuStrankaListFormatedOIB>
    <izvorni_sadrzaj>
      <item>USTANOVA ZA ZDRAVSTVENU NJEGU KRAMARIĆ, OIB 56879896658</item>
    </izvorni_sadrzaj>
    <derivirana_varijabla naziv="DomainObject.Predmet.ProtuStrankaListFormatedOIB_1">
      <item>USTANOVA ZA ZDRAVSTVENU NJEGU KRAMARIĆ, OIB 56879896658</item>
    </derivirana_varijabla>
  </DomainObject.Predmet.ProtuStrankaListFormatedOIB>
  <DomainObject.Predmet.ProtuStrankaListFormatedWithAdress>
    <izvorni_sadrzaj>
      <item>USTANOVA ZA ZDRAVSTVENU NJEGU KRAMARIĆ, Unska 33, 44250 Petrinja</item>
    </izvorni_sadrzaj>
    <derivirana_varijabla naziv="DomainObject.Predmet.ProtuStrankaListFormatedWithAdress_1">
      <item>USTANOVA ZA ZDRAVSTVENU NJEGU KRAMARIĆ, Unska 33, 44250 Petrinja</item>
    </derivirana_varijabla>
  </DomainObject.Predmet.ProtuStrankaListFormatedWithAdress>
  <DomainObject.Predmet.ProtuStrankaListFormatedWithAdressOIB>
    <izvorni_sadrzaj>
      <item>USTANOVA ZA ZDRAVSTVENU NJEGU KRAMARIĆ, OIB 56879896658, Unska 33, 44250 Petrinja</item>
    </izvorni_sadrzaj>
    <derivirana_varijabla naziv="DomainObject.Predmet.ProtuStrankaListFormatedWithAdressOIB_1">
      <item>USTANOVA ZA ZDRAVSTVENU NJEGU KRAMARIĆ, OIB 56879896658, Unska 33, 44250 Petrinja</item>
    </derivirana_varijabla>
  </DomainObject.Predmet.ProtuStrankaListFormatedWithAdressOIB>
  <DomainObject.Predmet.ProtuStrankaListNazivFormated>
    <izvorni_sadrzaj>
      <item>USTANOVA ZA ZDRAVSTVENU NJEGU KRAMARIĆ</item>
    </izvorni_sadrzaj>
    <derivirana_varijabla naziv="DomainObject.Predmet.ProtuStrankaListNazivFormated_1">
      <item>USTANOVA ZA ZDRAVSTVENU NJEGU KRAMARIĆ</item>
    </derivirana_varijabla>
  </DomainObject.Predmet.ProtuStrankaListNazivFormated>
  <DomainObject.Predmet.ProtuStrankaListNazivFormatedOIB>
    <izvorni_sadrzaj>
      <item>USTANOVA ZA ZDRAVSTVENU NJEGU KRAMARIĆ, OIB 56879896658</item>
    </izvorni_sadrzaj>
    <derivirana_varijabla naziv="DomainObject.Predmet.ProtuStrankaListNazivFormatedOIB_1">
      <item>USTANOVA ZA ZDRAVSTVENU NJEGU KRAMARIĆ, OIB 56879896658</item>
    </derivirana_varijabla>
  </DomainObject.Predmet.ProtuStrankaListNazivFormatedOIB>
  <DomainObject.Predmet.OstaliListFormated>
    <izvorni_sadrzaj>
      <item>Sanja Kramarić</item>
    </izvorni_sadrzaj>
    <derivirana_varijabla naziv="DomainObject.Predmet.OstaliListFormated_1">
      <item>Sanja Kramarić</item>
    </derivirana_varijabla>
  </DomainObject.Predmet.OstaliListFormated>
  <DomainObject.Predmet.OstaliListFormatedOIB>
    <izvorni_sadrzaj>
      <item>Sanja Kramarić, OIB 06341523862</item>
    </izvorni_sadrzaj>
    <derivirana_varijabla naziv="DomainObject.Predmet.OstaliListFormatedOIB_1">
      <item>Sanja Kramarić, OIB 06341523862</item>
    </derivirana_varijabla>
  </DomainObject.Predmet.OstaliListFormatedOIB>
  <DomainObject.Predmet.OstaliListFormatedWithAdress>
    <izvorni_sadrzaj>
      <item>Sanja Kramarić, Kolište Xiv Ulica 4, 23235 Vrsi</item>
    </izvorni_sadrzaj>
    <derivirana_varijabla naziv="DomainObject.Predmet.OstaliListFormatedWithAdress_1">
      <item>Sanja Kramarić, Kolište Xiv Ulica 4, 23235 Vrsi</item>
    </derivirana_varijabla>
  </DomainObject.Predmet.OstaliListFormatedWithAdress>
  <DomainObject.Predmet.OstaliListFormatedWithAdressOIB>
    <izvorni_sadrzaj>
      <item>Sanja Kramarić, OIB 06341523862, Kolište Xiv Ulica 4, 23235 Vrsi</item>
    </izvorni_sadrzaj>
    <derivirana_varijabla naziv="DomainObject.Predmet.OstaliListFormatedWithAdressOIB_1">
      <item>Sanja Kramarić, OIB 06341523862, Kolište Xiv Ulica 4, 23235 Vrsi</item>
    </derivirana_varijabla>
  </DomainObject.Predmet.OstaliListFormatedWithAdressOIB>
  <DomainObject.Predmet.OstaliListNazivFormated>
    <izvorni_sadrzaj>
      <item>Sanja Kramarić</item>
    </izvorni_sadrzaj>
    <derivirana_varijabla naziv="DomainObject.Predmet.OstaliListNazivFormated_1">
      <item>Sanja Kramarić</item>
    </derivirana_varijabla>
  </DomainObject.Predmet.OstaliListNazivFormated>
  <DomainObject.Predmet.OstaliListNazivFormatedOIB>
    <izvorni_sadrzaj>
      <item>Sanja Kramarić, OIB 06341523862</item>
    </izvorni_sadrzaj>
    <derivirana_varijabla naziv="DomainObject.Predmet.OstaliListNazivFormatedOIB_1">
      <item>Sanja Kramarić, OIB 06341523862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KRAMARIĆ</izvorni_sadrzaj>
    <derivirana_varijabla naziv="DomainObject.Predmet.ProtustrankaIDrugi_1">USTANOVA ZA ZDRAVSTVENU NJEGU KRAMARIĆ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KRAMARIĆ, OIB 56879896658, Unska 33, 44250 Petrinja</izvorni_sadrzaj>
    <derivirana_varijabla naziv="DomainObject.Predmet.ProtustrankaIDrugiAdressOIB_1">USTANOVA ZA ZDRAVSTVENU NJEGU KRAMARIĆ, OIB 56879896658, Unska 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NJEGU KRAMARIĆ</item>
      <item>FINA Regionalni centar Zagreb</item>
      <item>Sanja Kramarić</item>
    </izvorni_sadrzaj>
    <derivirana_varijabla naziv="DomainObject.Predmet.SudioniciListNaziv_1">
      <item>USTANOVA ZA ZDRAVSTVENU NJEGU KRAMARIĆ</item>
      <item>FINA Regionalni centar Zagreb</item>
      <item>Sanja Kramarić</item>
    </derivirana_varijabla>
  </DomainObject.Predmet.SudioniciListNaziv>
  <DomainObject.Predmet.SudioniciListAdressOIB>
    <izvorni_sadrzaj>
      <item>USTANOVA ZA ZDRAVSTVENU NJEGU KRAMARIĆ, OIB 56879896658, Unska 33,44250 Petrinja</item>
      <item>FINA Regionalni centar Zagreb, OIB 85821130368, Trg svibanjskih žrtava 1995. 1,10000 Zagreb</item>
      <item>Sanja Kramarić, OIB 06341523862, Kolište Xiv Ulica 4,23235 Vrsi</item>
    </izvorni_sadrzaj>
    <derivirana_varijabla naziv="DomainObject.Predmet.SudioniciListAdressOIB_1">
      <item>USTANOVA ZA ZDRAVSTVENU NJEGU KRAMARIĆ, OIB 56879896658, Unska 33,44250 Petrinja</item>
      <item>FINA Regionalni centar Zagreb, OIB 85821130368, Trg svibanjskih žrtava 1995. 1,10000 Zagreb</item>
      <item>Sanja Kramarić, OIB 06341523862, Kolište Xiv Ulica 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56879896658</item>
      <item>, OIB 85821130368</item>
      <item>, OIB 06341523862</item>
    </izvorni_sadrzaj>
    <derivirana_varijabla naziv="DomainObject.Predmet.SudioniciListNazivOIB_1">
      <item>, OIB 56879896658</item>
      <item>, OIB 85821130368</item>
      <item>, OIB 06341523862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510</properties:Words>
  <properties:Characters>2796</properties:Characters>
  <properties:Lines>97</properties:Lines>
  <properties:Paragraphs>36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2016-02-26T11:29:00Z</dcterms:created>
  <dc:creator>Korisnik</dc:creator>
  <cp:lastModifiedBy>Draženka Prpić</cp:lastModifiedBy>
  <cp:lastPrinted>2016-02-26T13:01:00Z</cp:lastPrinted>
  <dcterms:modified xmlns:xsi="http://www.w3.org/2001/XMLSchema-instance" xsi:type="dcterms:W3CDTF">2016-02-26T13:01:00Z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