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1fff" w14:paraId="ddc1fff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547E77">
        <w:rPr>
          <w:rFonts w:cstheme="majorBidi" w:hAnsiTheme="majorBidi" w:asciiTheme="majorBidi"/>
          <w:szCs w:val="24"/>
          <w:lang w:val="hr-HR"/>
        </w:rPr>
        <w:t>6814</w:t>
      </w:r>
      <w:r w:rsidR="00D01688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547E77">
        <w:rPr>
          <w:rFonts w:cstheme="majorBidi" w:hAnsiTheme="majorBidi" w:asciiTheme="majorBidi"/>
          <w:szCs w:val="24"/>
          <w:lang w:val="hr-HR"/>
        </w:rPr>
        <w:t xml:space="preserve"> </w:t>
      </w:r>
      <w:r w:rsidR="00547E77" w:rsidRPr="00547E77">
        <w:rPr>
          <w:rFonts w:cstheme="majorBidi" w:hAnsiTheme="majorBidi" w:asciiTheme="majorBidi"/>
          <w:szCs w:val="24"/>
          <w:lang w:val="hr-HR"/>
        </w:rPr>
        <w:t xml:space="preserve">RHEA KOZMETIKA d.o.o., Samobor, </w:t>
      </w:r>
      <w:proofErr w:type="spellStart"/>
      <w:r w:rsidR="00547E77" w:rsidRPr="00547E77">
        <w:rPr>
          <w:rFonts w:cstheme="majorBidi" w:hAnsiTheme="majorBidi" w:asciiTheme="majorBidi"/>
          <w:szCs w:val="24"/>
          <w:lang w:val="hr-HR"/>
        </w:rPr>
        <w:t>Matijaša</w:t>
      </w:r>
      <w:proofErr w:type="spellEnd"/>
      <w:r w:rsidR="00547E77" w:rsidRPr="00547E77">
        <w:rPr>
          <w:rFonts w:cstheme="majorBidi" w:hAnsiTheme="majorBidi" w:asciiTheme="majorBidi"/>
          <w:szCs w:val="24"/>
          <w:lang w:val="hr-HR"/>
        </w:rPr>
        <w:t xml:space="preserve"> Korvina 3, OIB: 32647082510</w:t>
      </w:r>
      <w:r w:rsidR="008216A0">
        <w:rPr>
          <w:rFonts w:cstheme="majorBidi" w:hAnsiTheme="majorBidi" w:asciiTheme="majorBidi"/>
          <w:szCs w:val="24"/>
          <w:lang w:val="hr-HR"/>
        </w:rPr>
        <w:t>,</w:t>
      </w:r>
      <w:r w:rsidR="009F2491">
        <w:rPr>
          <w:rFonts w:cstheme="majorBidi" w:hAnsiTheme="majorBidi" w:asciiTheme="majorBidi"/>
          <w:szCs w:val="24"/>
          <w:lang w:val="hr-HR"/>
        </w:rPr>
        <w:t xml:space="preserve"> </w:t>
      </w:r>
      <w:r w:rsidR="00881D6B">
        <w:rPr>
          <w:rFonts w:cstheme="majorBidi" w:hAnsiTheme="majorBidi" w:asciiTheme="majorBidi"/>
          <w:szCs w:val="24"/>
          <w:lang w:val="hr-HR"/>
        </w:rPr>
        <w:t>dana 5</w:t>
      </w:r>
      <w:r w:rsidR="0098059A">
        <w:rPr>
          <w:rFonts w:cstheme="majorBidi" w:hAnsiTheme="majorBidi" w:asciiTheme="majorBidi"/>
          <w:szCs w:val="24"/>
          <w:lang w:val="hr-HR"/>
        </w:rPr>
        <w:t>. lipnja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547E77">
        <w:rPr>
          <w:rFonts w:cstheme="majorBidi" w:hAnsiTheme="majorBidi" w:asciiTheme="majorBidi"/>
          <w:szCs w:val="24"/>
        </w:rPr>
        <w:t xml:space="preserve"> </w:t>
      </w:r>
      <w:r w:rsidR="00547E77" w:rsidRPr="00547E77">
        <w:rPr>
          <w:rFonts w:cstheme="majorBidi" w:hAnsiTheme="majorBidi" w:asciiTheme="majorBidi"/>
          <w:szCs w:val="24"/>
        </w:rPr>
        <w:t xml:space="preserve">RHEA KOZMETIKA d.o.o., Samobor, </w:t>
      </w:r>
      <w:proofErr w:type="spellStart"/>
      <w:r w:rsidR="00547E77" w:rsidRPr="00547E77">
        <w:rPr>
          <w:rFonts w:cstheme="majorBidi" w:hAnsiTheme="majorBidi" w:asciiTheme="majorBidi"/>
          <w:szCs w:val="24"/>
        </w:rPr>
        <w:t>Matijaša</w:t>
      </w:r>
      <w:proofErr w:type="spellEnd"/>
      <w:r w:rsidR="00547E77" w:rsidRPr="00547E77">
        <w:rPr>
          <w:rFonts w:cstheme="majorBidi" w:hAnsiTheme="majorBidi" w:asciiTheme="majorBidi"/>
          <w:szCs w:val="24"/>
        </w:rPr>
        <w:t xml:space="preserve"> Korvina 3, OIB: 32647082510</w:t>
      </w:r>
      <w:r w:rsidR="0098059A" w:rsidRPr="0098059A">
        <w:rPr>
          <w:rFonts w:hAnsi="Times New Roman" w:ascii="Times New Roman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DD25FE">
        <w:rPr>
          <w:rFonts w:cstheme="majorBidi" w:hAnsiTheme="majorBidi" w:asciiTheme="majorBidi"/>
          <w:szCs w:val="24"/>
        </w:rPr>
        <w:t>5</w:t>
      </w:r>
      <w:r w:rsidR="0098059A">
        <w:rPr>
          <w:rFonts w:cstheme="majorBidi" w:hAnsiTheme="majorBidi" w:asciiTheme="majorBidi"/>
          <w:szCs w:val="24"/>
        </w:rPr>
        <w:t>. lipnja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6C710A">
        <w:rPr>
          <w:rFonts w:cstheme="majorBidi" w:hAnsiTheme="majorBidi" w:asciiTheme="majorBidi"/>
          <w:szCs w:val="24"/>
        </w:rPr>
        <w:t>u 09,55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20686C">
        <w:rPr>
          <w:rFonts w:hAnsi="Times New Roman" w:ascii="Times New Roman"/>
          <w:szCs w:val="24"/>
        </w:rPr>
        <w:t xml:space="preserve"> Snježana </w:t>
      </w:r>
      <w:proofErr w:type="spellStart"/>
      <w:r w:rsidR="0020686C">
        <w:rPr>
          <w:rFonts w:hAnsi="Times New Roman" w:ascii="Times New Roman"/>
          <w:szCs w:val="24"/>
        </w:rPr>
        <w:t>Hopp</w:t>
      </w:r>
      <w:proofErr w:type="spellEnd"/>
      <w:r w:rsidR="0020686C">
        <w:rPr>
          <w:rFonts w:hAnsi="Times New Roman" w:ascii="Times New Roman"/>
          <w:szCs w:val="24"/>
        </w:rPr>
        <w:t xml:space="preserve">, Antuna Matije </w:t>
      </w:r>
      <w:proofErr w:type="spellStart"/>
      <w:r w:rsidR="0020686C">
        <w:rPr>
          <w:rFonts w:hAnsi="Times New Roman" w:ascii="Times New Roman"/>
          <w:szCs w:val="24"/>
        </w:rPr>
        <w:t>Reljkovića</w:t>
      </w:r>
      <w:proofErr w:type="spellEnd"/>
      <w:r w:rsidR="0020686C">
        <w:rPr>
          <w:rFonts w:hAnsi="Times New Roman" w:ascii="Times New Roman"/>
          <w:szCs w:val="24"/>
        </w:rPr>
        <w:t xml:space="preserve"> 77, Daruvar, OIB: 00950074200</w:t>
      </w:r>
      <w:r w:rsidR="004630B7" w:rsidRPr="004630B7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547E77" w:rsidRPr="00547E77">
        <w:rPr>
          <w:rFonts w:cstheme="majorBidi" w:hAnsiTheme="majorBidi" w:asciiTheme="majorBidi"/>
          <w:szCs w:val="24"/>
          <w:lang w:val="hr-HR"/>
        </w:rPr>
        <w:t xml:space="preserve">RHEA KOZMETIKA d.o.o., Samobor, </w:t>
      </w:r>
      <w:proofErr w:type="spellStart"/>
      <w:r w:rsidR="00547E77" w:rsidRPr="00547E77">
        <w:rPr>
          <w:rFonts w:cstheme="majorBidi" w:hAnsiTheme="majorBidi" w:asciiTheme="majorBidi"/>
          <w:szCs w:val="24"/>
          <w:lang w:val="hr-HR"/>
        </w:rPr>
        <w:t>Matijaša</w:t>
      </w:r>
      <w:proofErr w:type="spellEnd"/>
      <w:r w:rsidR="00547E77" w:rsidRPr="00547E77">
        <w:rPr>
          <w:rFonts w:cstheme="majorBidi" w:hAnsiTheme="majorBidi" w:asciiTheme="majorBidi"/>
          <w:szCs w:val="24"/>
          <w:lang w:val="hr-HR"/>
        </w:rPr>
        <w:t xml:space="preserve"> Korvina 3, OIB: 32647082510</w:t>
      </w:r>
      <w:r w:rsidR="00547E7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lastRenderedPageBreak/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DD25FE">
        <w:rPr>
          <w:rFonts w:hAnsi="Times New Roman" w:ascii="Times New Roman"/>
          <w:szCs w:val="24"/>
          <w:lang w:val="hr-HR"/>
        </w:rPr>
        <w:t>5</w:t>
      </w:r>
      <w:r w:rsidR="00D76910">
        <w:rPr>
          <w:rFonts w:hAnsi="Times New Roman" w:ascii="Times New Roman"/>
          <w:szCs w:val="24"/>
          <w:lang w:val="hr-HR"/>
        </w:rPr>
        <w:t>. lipnja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6C710A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6C710A" w:rsidP="00720C69" w:rsidR="006C710A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6C710A" w:rsidP="00720C69" w:rsidR="006C710A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7742FF" w:rsidP="006C710A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2F4C" w:rsidP="00DB4528" w:rsidR="008C2F4C">
      <w:r>
        <w:separator/>
      </w:r>
    </w:p>
  </w:endnote>
  <w:endnote w:id="0" w:type="continuationSeparator">
    <w:p w:rsidRDefault="008C2F4C" w:rsidP="00DB4528" w:rsidR="008C2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2F4C" w:rsidP="00DB4528" w:rsidR="008C2F4C">
      <w:r>
        <w:separator/>
      </w:r>
    </w:p>
  </w:footnote>
  <w:footnote w:id="0" w:type="continuationSeparator">
    <w:p w:rsidRDefault="008C2F4C" w:rsidP="00DB4528" w:rsidR="008C2F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1B2E00">
          <w:rPr>
            <w:rFonts w:hAnsi="Times New Roman" w:ascii="Times New Roman"/>
          </w:rPr>
          <w:t>6814</w:t>
        </w:r>
        <w:r w:rsidR="00F1743B">
          <w:rPr>
            <w:rFonts w:hAnsi="Times New Roman" w:ascii="Times New Roman"/>
          </w:rPr>
          <w:t>/</w:t>
        </w:r>
        <w:r w:rsidR="007C12D2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45326"/>
    <w:rsid w:val="00052D93"/>
    <w:rsid w:val="00053DF8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36D3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460E"/>
    <w:rsid w:val="001963C9"/>
    <w:rsid w:val="001B2E00"/>
    <w:rsid w:val="001B58EA"/>
    <w:rsid w:val="001C0EA2"/>
    <w:rsid w:val="001C360D"/>
    <w:rsid w:val="001C4ACE"/>
    <w:rsid w:val="001E2A68"/>
    <w:rsid w:val="001F3A43"/>
    <w:rsid w:val="002029D2"/>
    <w:rsid w:val="00203A97"/>
    <w:rsid w:val="00204524"/>
    <w:rsid w:val="0020686C"/>
    <w:rsid w:val="0020794D"/>
    <w:rsid w:val="002116D3"/>
    <w:rsid w:val="002138EE"/>
    <w:rsid w:val="002220C9"/>
    <w:rsid w:val="0023009D"/>
    <w:rsid w:val="00250B6E"/>
    <w:rsid w:val="002517D8"/>
    <w:rsid w:val="00253C30"/>
    <w:rsid w:val="00256DFD"/>
    <w:rsid w:val="002914C8"/>
    <w:rsid w:val="00291784"/>
    <w:rsid w:val="002A0CFB"/>
    <w:rsid w:val="002A7190"/>
    <w:rsid w:val="002B435F"/>
    <w:rsid w:val="002E1551"/>
    <w:rsid w:val="002E4629"/>
    <w:rsid w:val="002F4894"/>
    <w:rsid w:val="002F4C1C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C639A"/>
    <w:rsid w:val="003E14EF"/>
    <w:rsid w:val="003E3201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630B7"/>
    <w:rsid w:val="00475A33"/>
    <w:rsid w:val="00475C41"/>
    <w:rsid w:val="004946B8"/>
    <w:rsid w:val="00495874"/>
    <w:rsid w:val="004A3DAA"/>
    <w:rsid w:val="004A6DDC"/>
    <w:rsid w:val="004A727D"/>
    <w:rsid w:val="004B7DF9"/>
    <w:rsid w:val="004C3A8E"/>
    <w:rsid w:val="004C44E7"/>
    <w:rsid w:val="004C69B9"/>
    <w:rsid w:val="004D2C42"/>
    <w:rsid w:val="004D6371"/>
    <w:rsid w:val="004E5DAB"/>
    <w:rsid w:val="0050121B"/>
    <w:rsid w:val="00506C88"/>
    <w:rsid w:val="00516F7E"/>
    <w:rsid w:val="0051749B"/>
    <w:rsid w:val="00526DB9"/>
    <w:rsid w:val="0052754B"/>
    <w:rsid w:val="00532B71"/>
    <w:rsid w:val="00547E77"/>
    <w:rsid w:val="00552913"/>
    <w:rsid w:val="00553C7D"/>
    <w:rsid w:val="00556763"/>
    <w:rsid w:val="0058771F"/>
    <w:rsid w:val="005940E9"/>
    <w:rsid w:val="005A351B"/>
    <w:rsid w:val="005A7380"/>
    <w:rsid w:val="005B16A7"/>
    <w:rsid w:val="005B39E9"/>
    <w:rsid w:val="005B7067"/>
    <w:rsid w:val="005D55AF"/>
    <w:rsid w:val="005F232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3A56"/>
    <w:rsid w:val="00647B73"/>
    <w:rsid w:val="00652D44"/>
    <w:rsid w:val="00653478"/>
    <w:rsid w:val="0066355E"/>
    <w:rsid w:val="00663B0A"/>
    <w:rsid w:val="00685E1A"/>
    <w:rsid w:val="006866A9"/>
    <w:rsid w:val="00690390"/>
    <w:rsid w:val="006A4FEB"/>
    <w:rsid w:val="006A7345"/>
    <w:rsid w:val="006C13FA"/>
    <w:rsid w:val="006C4727"/>
    <w:rsid w:val="006C710A"/>
    <w:rsid w:val="006D12E2"/>
    <w:rsid w:val="006D13C5"/>
    <w:rsid w:val="006D3A6D"/>
    <w:rsid w:val="006D4241"/>
    <w:rsid w:val="006E3AE9"/>
    <w:rsid w:val="006F03C5"/>
    <w:rsid w:val="006F3197"/>
    <w:rsid w:val="006F4B3E"/>
    <w:rsid w:val="0071050D"/>
    <w:rsid w:val="00730EAB"/>
    <w:rsid w:val="00740666"/>
    <w:rsid w:val="00743198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C12D2"/>
    <w:rsid w:val="007E1CF6"/>
    <w:rsid w:val="007E1F9B"/>
    <w:rsid w:val="007E7F58"/>
    <w:rsid w:val="007F2C53"/>
    <w:rsid w:val="007F5775"/>
    <w:rsid w:val="00800330"/>
    <w:rsid w:val="008031D5"/>
    <w:rsid w:val="00813326"/>
    <w:rsid w:val="00813770"/>
    <w:rsid w:val="00814A75"/>
    <w:rsid w:val="0081718B"/>
    <w:rsid w:val="008216A0"/>
    <w:rsid w:val="00826187"/>
    <w:rsid w:val="00834287"/>
    <w:rsid w:val="00840E3D"/>
    <w:rsid w:val="00847A4F"/>
    <w:rsid w:val="0085524F"/>
    <w:rsid w:val="008554E2"/>
    <w:rsid w:val="00867F16"/>
    <w:rsid w:val="00881D6B"/>
    <w:rsid w:val="0088293F"/>
    <w:rsid w:val="00890179"/>
    <w:rsid w:val="008A18BD"/>
    <w:rsid w:val="008C2F4C"/>
    <w:rsid w:val="008C43A1"/>
    <w:rsid w:val="008C6C00"/>
    <w:rsid w:val="008D5E16"/>
    <w:rsid w:val="008F7D32"/>
    <w:rsid w:val="00904336"/>
    <w:rsid w:val="0090755D"/>
    <w:rsid w:val="009078DE"/>
    <w:rsid w:val="0091115B"/>
    <w:rsid w:val="00936EF6"/>
    <w:rsid w:val="009414D6"/>
    <w:rsid w:val="00956B1E"/>
    <w:rsid w:val="00961D9E"/>
    <w:rsid w:val="009634E3"/>
    <w:rsid w:val="009642F0"/>
    <w:rsid w:val="0098059A"/>
    <w:rsid w:val="00990135"/>
    <w:rsid w:val="00991379"/>
    <w:rsid w:val="00992CAA"/>
    <w:rsid w:val="00993B2A"/>
    <w:rsid w:val="0099740D"/>
    <w:rsid w:val="00997BA9"/>
    <w:rsid w:val="009B6D22"/>
    <w:rsid w:val="009B6D76"/>
    <w:rsid w:val="009C6AAA"/>
    <w:rsid w:val="009C6C32"/>
    <w:rsid w:val="009D557F"/>
    <w:rsid w:val="009F2491"/>
    <w:rsid w:val="009F5765"/>
    <w:rsid w:val="009F610D"/>
    <w:rsid w:val="00A04B6E"/>
    <w:rsid w:val="00A06394"/>
    <w:rsid w:val="00A366C6"/>
    <w:rsid w:val="00A40131"/>
    <w:rsid w:val="00A476A2"/>
    <w:rsid w:val="00A57763"/>
    <w:rsid w:val="00A6070D"/>
    <w:rsid w:val="00A67C9A"/>
    <w:rsid w:val="00A95334"/>
    <w:rsid w:val="00AA51BC"/>
    <w:rsid w:val="00AA754A"/>
    <w:rsid w:val="00AB0AA2"/>
    <w:rsid w:val="00AB1856"/>
    <w:rsid w:val="00AB1C6E"/>
    <w:rsid w:val="00AB6C5F"/>
    <w:rsid w:val="00AB7883"/>
    <w:rsid w:val="00AC4699"/>
    <w:rsid w:val="00AD1B2C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1EB8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A75A6"/>
    <w:rsid w:val="00BC4A03"/>
    <w:rsid w:val="00BC5339"/>
    <w:rsid w:val="00BE194E"/>
    <w:rsid w:val="00BE20D2"/>
    <w:rsid w:val="00C05D15"/>
    <w:rsid w:val="00C105EB"/>
    <w:rsid w:val="00C17143"/>
    <w:rsid w:val="00C23038"/>
    <w:rsid w:val="00C300F7"/>
    <w:rsid w:val="00C33511"/>
    <w:rsid w:val="00C3758E"/>
    <w:rsid w:val="00C47DBC"/>
    <w:rsid w:val="00C51F6D"/>
    <w:rsid w:val="00C531C8"/>
    <w:rsid w:val="00C57CAF"/>
    <w:rsid w:val="00C662C7"/>
    <w:rsid w:val="00C758B4"/>
    <w:rsid w:val="00CA2B28"/>
    <w:rsid w:val="00CA6DD0"/>
    <w:rsid w:val="00CB0249"/>
    <w:rsid w:val="00CB5371"/>
    <w:rsid w:val="00CE73F7"/>
    <w:rsid w:val="00CF2939"/>
    <w:rsid w:val="00CF6DC8"/>
    <w:rsid w:val="00D0168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7691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0780"/>
    <w:rsid w:val="00DC1B9C"/>
    <w:rsid w:val="00DC1F67"/>
    <w:rsid w:val="00DC347F"/>
    <w:rsid w:val="00DC34DC"/>
    <w:rsid w:val="00DC6B57"/>
    <w:rsid w:val="00DD195A"/>
    <w:rsid w:val="00DD25FE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0CBA"/>
    <w:rsid w:val="00E72F6B"/>
    <w:rsid w:val="00E807FE"/>
    <w:rsid w:val="00E82D7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B66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54DD"/>
    <w:rsid w:val="00FE63C3"/>
    <w:rsid w:val="00FE7CDD"/>
    <w:rsid w:val="00FF7201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C710A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C710A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6814</izvorni_sadrzaj>
    <derivirana_varijabla naziv="DomainObject.Predmet.Broj_1">6814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St-6814/2016</izvorni_sadrzaj>
    <derivirana_varijabla naziv="DomainObject.Predmet.OznakaBroj_1">St-6814/2016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RHEA KOZMETIKA d.o.o. zastupanog po punomoćniku MARINA BRAJNOVIĆ</izvorni_sadrzaj>
    <derivirana_varijabla naziv="DomainObject.Predmet.ProtustrankaFormated_1">  RHEA KOZMETIKA d.o.o. zastupanog po punomoćniku MARINA BRAJNOVIĆ</derivirana_varijabla>
  </DomainObject.Predmet.ProtustrankaFormated>
  <DomainObject.Predmet.ProtustrankaFormatedOIB>
    <izvorni_sadrzaj>  RHEA KOZMETIKA d.o.o., OIB 32647082510 zastupanog po punomoćniku MARINA BRAJNOVIĆ</izvorni_sadrzaj>
    <derivirana_varijabla naziv="DomainObject.Predmet.ProtustrankaFormatedOIB_1">  RHEA KOZMETIKA d.o.o., OIB 32647082510 zastupanog po punomoćniku MARINA BRAJNOVIĆ</derivirana_varijabla>
  </DomainObject.Predmet.ProtustrankaFormatedOIB>
  <DomainObject.Predmet.ProtustrankaFormatedWithAdress>
    <izvorni_sadrzaj> RHEA KOZMETIKA d.o.o., Matijaša Korvina 3, 10430 Samobor zastupanog po punomoćniku MARINA BRAJNOVIĆ</izvorni_sadrzaj>
    <derivirana_varijabla naziv="DomainObject.Predmet.ProtustrankaFormatedWithAdress_1"> RHEA KOZMETIKA d.o.o., Matijaša Korvina 3, 10430 Samobor zastupanog po punomoćniku MARINA BRAJNOVIĆ</derivirana_varijabla>
  </DomainObject.Predmet.ProtustrankaFormatedWithAdress>
  <DomainObject.Predmet.ProtustrankaFormatedWithAdressOIB>
    <izvorni_sadrzaj> RHEA KOZMETIKA d.o.o., OIB 32647082510, Matijaša Korvina 3, 10430 Samobor zastupanog po punomoćniku MARINA BRAJNOVIĆ</izvorni_sadrzaj>
    <derivirana_varijabla naziv="DomainObject.Predmet.ProtustrankaFormatedWithAdressOIB_1"> RHEA KOZMETIKA d.o.o., OIB 32647082510, Matijaša Korvina 3, 10430 Samobor zastupanog po punomoćniku MARINA BRAJNOVIĆ</derivirana_varijabla>
  </DomainObject.Predmet.ProtustrankaFormatedWithAdressOIB>
  <DomainObject.Predmet.ProtustrankaWithAdress>
    <izvorni_sadrzaj>RHEA KOZMETIKA d.o.o. Matijaša Korvina 3, 10430 Samobor</izvorni_sadrzaj>
    <derivirana_varijabla naziv="DomainObject.Predmet.ProtustrankaWithAdress_1">RHEA KOZMETIKA d.o.o. Matijaša Korvina 3, 10430 Samobor</derivirana_varijabla>
  </DomainObject.Predmet.ProtustrankaWithAdress>
  <DomainObject.Predmet.ProtustrankaWithAdressOIB>
    <izvorni_sadrzaj>RHEA KOZMETIKA d.o.o., OIB 32647082510, Matijaša Korvina 3, 10430 Samobor</izvorni_sadrzaj>
    <derivirana_varijabla naziv="DomainObject.Predmet.ProtustrankaWithAdressOIB_1">RHEA KOZMETIKA d.o.o., OIB 32647082510, Matijaša Korvina 3, 10430 Samobor</derivirana_varijabla>
  </DomainObject.Predmet.ProtustrankaWithAdressOIB>
  <DomainObject.Predmet.ProtustrankaNazivFormated>
    <izvorni_sadrzaj>RHEA KOZMETIKA d.o.o.</izvorni_sadrzaj>
    <derivirana_varijabla naziv="DomainObject.Predmet.ProtustrankaNazivFormated_1">RHEA KOZMETIKA d.o.o.</derivirana_varijabla>
  </DomainObject.Predmet.ProtustrankaNazivFormated>
  <DomainObject.Predmet.ProtustrankaNazivFormatedOIB>
    <izvorni_sadrzaj>RHEA KOZMETIKA d.o.o., OIB 32647082510</izvorni_sadrzaj>
    <derivirana_varijabla naziv="DomainObject.Predmet.ProtustrankaNazivFormatedOIB_1">RHEA KOZMETIKA d.o.o., OIB 32647082510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RHEA KOZMETIKA d.o.o. zastupanog po punomoćniku MARINA BRAJNOVIĆ</item>
    </izvorni_sadrzaj>
    <derivirana_varijabla naziv="DomainObject.Predmet.ProtuStrankaListFormated_1">
      <item>RHEA KOZMETIKA d.o.o. zastupanog po punomoćniku MARINA BRAJNOVIĆ</item>
    </derivirana_varijabla>
  </DomainObject.Predmet.ProtuStrankaListFormated>
  <DomainObject.Predmet.ProtuStrankaListFormatedOIB>
    <izvorni_sadrzaj>
      <item>RHEA KOZMETIKA d.o.o., OIB 32647082510 zastupanog po punomoćniku MARINA BRAJNOVIĆ</item>
    </izvorni_sadrzaj>
    <derivirana_varijabla naziv="DomainObject.Predmet.ProtuStrankaListFormatedOIB_1">
      <item>RHEA KOZMETIKA d.o.o., OIB 32647082510 zastupanog po punomoćniku MARINA BRAJNOVIĆ</item>
    </derivirana_varijabla>
  </DomainObject.Predmet.ProtuStrankaListFormatedOIB>
  <DomainObject.Predmet.ProtuStrankaListFormatedWithAdress>
    <izvorni_sadrzaj>
      <item>RHEA KOZMETIKA d.o.o., Matijaša Korvina 3, 10430 Samobor zastupanog po punomoćniku MARINA BRAJNOVIĆ</item>
    </izvorni_sadrzaj>
    <derivirana_varijabla naziv="DomainObject.Predmet.ProtuStrankaListFormatedWithAdress_1">
      <item>RHEA KOZMETIKA d.o.o., Matijaša Korvina 3, 10430 Samobor zastupanog po punomoćniku MARINA BRAJNOVIĆ</item>
    </derivirana_varijabla>
  </DomainObject.Predmet.ProtuStrankaListFormatedWithAdress>
  <DomainObject.Predmet.ProtuStrankaListFormatedWithAdressOIB>
    <izvorni_sadrzaj>
      <item>RHEA KOZMETIKA d.o.o., OIB 32647082510, Matijaša Korvina 3, 10430 Samobor zastupanog po punomoćniku MARINA BRAJNOVIĆ</item>
    </izvorni_sadrzaj>
    <derivirana_varijabla naziv="DomainObject.Predmet.ProtuStrankaListFormatedWithAdressOIB_1">
      <item>RHEA KOZMETIKA d.o.o., OIB 32647082510, Matijaša Korvina 3, 10430 Samobor zastupanog po punomoćniku MARINA BRAJNOVIĆ</item>
    </derivirana_varijabla>
  </DomainObject.Predmet.ProtuStrankaListFormatedWithAdressOIB>
  <DomainObject.Predmet.ProtuStrankaListNazivFormated>
    <izvorni_sadrzaj>
      <item>RHEA KOZMETIKA d.o.o.</item>
    </izvorni_sadrzaj>
    <derivirana_varijabla naziv="DomainObject.Predmet.ProtuStrankaListNazivFormated_1">
      <item>RHEA KOZMETIKA d.o.o.</item>
    </derivirana_varijabla>
  </DomainObject.Predmet.ProtuStrankaListNazivFormated>
  <DomainObject.Predmet.ProtuStrankaListNazivFormatedOIB>
    <izvorni_sadrzaj>
      <item>RHEA KOZMETIKA d.o.o., OIB 32647082510</item>
    </izvorni_sadrzaj>
    <derivirana_varijabla naziv="DomainObject.Predmet.ProtuStrankaListNazivFormatedOIB_1">
      <item>RHEA KOZMETIKA d.o.o., OIB 32647082510</item>
    </derivirana_varijabla>
  </DomainObject.Predmet.ProtuStrankaListNazivFormatedOIB>
  <DomainObject.Predmet.OstaliListFormated>
    <izvorni_sadrzaj>
      <item>MARINA BRAJNOVIĆ punomoćnik sudionika u postupku RHEA KOZMETIKA d.o.o.</item>
    </izvorni_sadrzaj>
    <derivirana_varijabla naziv="DomainObject.Predmet.OstaliListFormated_1">
      <item>MARINA BRAJNOVIĆ punomoćnik sudionika u postupku RHEA KOZMETIKA d.o.o.</item>
    </derivirana_varijabla>
  </DomainObject.Predmet.OstaliListFormated>
  <DomainObject.Predmet.OstaliListFormatedOIB>
    <izvorni_sadrzaj>
      <item>MARINA BRAJNOVIĆ, OIB 22806688621 punomoćnik sudionika u postupku RHEA KOZMETIKA d.o.o.</item>
    </izvorni_sadrzaj>
    <derivirana_varijabla naziv="DomainObject.Predmet.OstaliListFormatedOIB_1">
      <item>MARINA BRAJNOVIĆ, OIB 22806688621 punomoćnik sudionika u postupku RHEA KOZMETIKA d.o.o.</item>
    </derivirana_varijabla>
  </DomainObject.Predmet.OstaliListFormatedOIB>
  <DomainObject.Predmet.OstaliListFormatedWithAdress>
    <izvorni_sadrzaj>
      <item>MARINA BRAJNOVIĆ, MATIJAŠA KORVINA  3, 10430 Samobor punomoćnik sudionika u postupku RHEA KOZMETIKA d.o.o.</item>
    </izvorni_sadrzaj>
    <derivirana_varijabla naziv="DomainObject.Predmet.OstaliListFormatedWithAdress_1">
      <item>MARINA BRAJNOVIĆ, MATIJAŠA KORVINA  3, 10430 Samobor punomoćnik sudionika u postupku RHEA KOZMETIKA d.o.o.</item>
    </derivirana_varijabla>
  </DomainObject.Predmet.OstaliListFormatedWithAdress>
  <DomainObject.Predmet.OstaliListFormatedWithAdressOIB>
    <izvorni_sadrzaj>
      <item>MARINA BRAJNOVIĆ, OIB 22806688621, MATIJAŠA KORVINA  3, 10430 Samobor punomoćnik sudionika u postupku RHEA KOZMETIKA d.o.o.</item>
    </izvorni_sadrzaj>
    <derivirana_varijabla naziv="DomainObject.Predmet.OstaliListFormatedWithAdressOIB_1">
      <item>MARINA BRAJNOVIĆ, OIB 22806688621, MATIJAŠA KORVINA  3, 10430 Samobor punomoćnik sudionika u postupku RHEA KOZMETIKA d.o.o.</item>
    </derivirana_varijabla>
  </DomainObject.Predmet.OstaliListFormatedWithAdressOIB>
  <DomainObject.Predmet.OstaliListNazivFormated>
    <izvorni_sadrzaj>
      <item>MARINA BRAJNOVIĆ</item>
    </izvorni_sadrzaj>
    <derivirana_varijabla naziv="DomainObject.Predmet.OstaliListNazivFormated_1">
      <item>MARINA BRAJNOVIĆ</item>
    </derivirana_varijabla>
  </DomainObject.Predmet.OstaliListNazivFormated>
  <DomainObject.Predmet.OstaliListNazivFormatedOIB>
    <izvorni_sadrzaj>
      <item>MARINA BRAJNOVIĆ, OIB 22806688621</item>
    </izvorni_sadrzaj>
    <derivirana_varijabla naziv="DomainObject.Predmet.OstaliListNazivFormatedOIB_1">
      <item>MARINA BRAJNOVIĆ, OIB 22806688621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RHEA KOZMETIKA d.o.o.</izvorni_sadrzaj>
    <derivirana_varijabla naziv="DomainObject.Predmet.ProtustrankaIDrugi_1">RHEA KOZMETIKA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RHEA KOZMETIKA d.o.o., OIB 32647082510, Matijaša Korvina 3, 10430 Samobor</izvorni_sadrzaj>
    <derivirana_varijabla naziv="DomainObject.Predmet.ProtustrankaIDrugiAdressOIB_1">RHEA KOZMETIKA d.o.o., OIB 32647082510, Matijaša Korvina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RHEA KOZMETIKA d.o.o.</item>
      <item>MARINA BRAJNOVIĆ</item>
    </izvorni_sadrzaj>
    <derivirana_varijabla naziv="DomainObject.Predmet.SudioniciListNaziv_1">
      <item>FINA Regionalni centar Zagreb</item>
      <item>RHEA KOZMETIKA d.o.o.</item>
      <item>MARINA BRAJNOVIĆ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RHEA KOZMETIKA d.o.o., OIB 32647082510, Matijaša Korvina 3,10430 Samobor</item>
      <item>MARINA BRAJNOVIĆ, OIB 22806688621, MATIJAŠA KORVINA  3,10430 Samobor</item>
    </izvorni_sadrzaj>
    <derivirana_varijabla naziv="DomainObject.Predmet.SudioniciListAdressOIB_1">
      <item>FINA Regionalni centar Zagreb, OIB 85821130368, Trg svibanjskih žrtava 1995. 1,10000 Zagreb</item>
      <item>RHEA KOZMETIKA d.o.o., OIB 32647082510, Matijaša Korvina 3,10430 Samobor</item>
      <item>MARINA BRAJNOVIĆ, OIB 22806688621, MATIJAŠA KORVINA  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32647082510</item>
      <item>, OIB 22806688621</item>
    </izvorni_sadrzaj>
    <derivirana_varijabla naziv="DomainObject.Predmet.SudioniciListNazivOIB_1">
      <item>, OIB 85821130368</item>
      <item>, OIB 32647082510</item>
      <item>, OIB 22806688621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7DE5D2-3CDE-495E-96E1-2873CEAF9B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423</properties:Words>
  <properties:Characters>2269</properties:Characters>
  <properties:Lines>71</properties:Lines>
  <properties:Paragraphs>27</properties:Paragraphs>
  <properties:TotalTime>161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2017-06-05T07:54:00Z</cp:lastPrinted>
  <dcterms:modified xmlns:xsi="http://www.w3.org/2001/XMLSchema-instance" xsi:type="dcterms:W3CDTF">2017-06-05T07:54:00Z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