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3e42" w14:paraId="eca3e42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0F3047" w:rsidR="00120463">
      <w:pPr>
        <w:jc w:val="right"/>
        <w:rPr>
          <w:rFonts w:cs="Arial" w:hAnsi="Arial" w:ascii="Arial"/>
        </w:rPr>
      </w:pPr>
    </w:p>
    <w:p w:rsidRDefault="00120463" w:rsidP="000F3047" w:rsidR="00120463">
      <w:pPr>
        <w:jc w:val="right"/>
        <w:rPr>
          <w:rFonts w:cs="Arial" w:hAnsi="Arial" w:ascii="Arial"/>
          <w:b/>
        </w:rPr>
      </w:pPr>
    </w:p>
    <w:p w:rsidRDefault="002B71C4" w:rsidP="001B4ACB" w:rsidR="002B71C4">
      <w:pPr>
        <w:ind w:left="5040"/>
        <w:jc w:val="right"/>
      </w:pPr>
      <w:r>
        <w:t>DARINKA ŠOKOTA</w:t>
      </w:r>
    </w:p>
    <w:p w:rsidRDefault="002B71C4" w:rsidP="001B4ACB" w:rsidR="001B4ACB">
      <w:pPr>
        <w:ind w:left="5040"/>
        <w:jc w:val="right"/>
      </w:pPr>
      <w:r>
        <w:t>Ivana Gundulića 3/B</w:t>
      </w:r>
    </w:p>
    <w:p w:rsidRDefault="002B71C4" w:rsidP="001B4ACB" w:rsidR="002B71C4">
      <w:pPr>
        <w:ind w:left="5040"/>
        <w:jc w:val="right"/>
      </w:pPr>
      <w:r>
        <w:t>Zadar</w:t>
      </w:r>
    </w:p>
    <w:p w:rsidRDefault="001B4ACB" w:rsidP="001B4ACB" w:rsidR="001B4ACB" w:rsidRPr="00B0613D">
      <w:pPr>
        <w:ind w:left="5040"/>
        <w:jc w:val="right"/>
      </w:pPr>
    </w:p>
    <w:p w:rsidRDefault="00A82292" w:rsidP="00A6683B" w:rsidR="00A6683B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2B71C4">
        <w:t>793</w:t>
      </w:r>
      <w:r>
        <w:t>/16-</w:t>
      </w:r>
      <w:r w:rsidR="002B71C4">
        <w:t>4</w:t>
      </w:r>
      <w:r>
        <w:t xml:space="preserve"> od </w:t>
      </w:r>
      <w:r w:rsidR="00FC4E0B">
        <w:t>30</w:t>
      </w:r>
      <w:r w:rsidR="00A71E12">
        <w:t>. svibnja</w:t>
      </w:r>
      <w:r>
        <w:t xml:space="preserve"> 2016. pokrenut je prethodni postupak radi utvrđivanja uvjeta za otvaranje stečajnog </w:t>
      </w:r>
      <w:r w:rsidR="003E31EA">
        <w:t xml:space="preserve">postupka nad stečajnim dužnikom </w:t>
      </w:r>
      <w:r w:rsidR="002B71C4">
        <w:t>HOME SWEET HOME d.o.o., Zadar, Vjekoslava Maštrovića 47, OIB: 88389765349</w:t>
      </w:r>
      <w:r w:rsidR="002C2115">
        <w:t>.</w:t>
      </w:r>
    </w:p>
    <w:p w:rsidRDefault="00A6683B" w:rsidP="00A6683B" w:rsidR="00A6683B">
      <w:pPr>
        <w:ind w:firstLine="360"/>
        <w:jc w:val="both"/>
      </w:pPr>
    </w:p>
    <w:p w:rsidRDefault="00A82292" w:rsidP="00A6683B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220E83">
        <w:t>16</w:t>
      </w:r>
      <w:r w:rsidR="0005181E">
        <w:t>. lipnja</w:t>
      </w:r>
      <w:r w:rsidR="007C0F7F">
        <w:t xml:space="preserve"> 2016. u</w:t>
      </w:r>
      <w:r w:rsidR="007C0F7F" w:rsidRPr="00F60CD9">
        <w:t xml:space="preserve"> </w:t>
      </w:r>
      <w:r w:rsidR="00FC4E0B">
        <w:t>10</w:t>
      </w:r>
      <w:r w:rsidR="008C71F3">
        <w:t>,</w:t>
      </w:r>
      <w:r w:rsidR="002B71C4">
        <w:t>10</w:t>
      </w:r>
      <w:r w:rsidR="007C0F7F" w:rsidRPr="00F60CD9">
        <w:t xml:space="preserve"> sati</w:t>
      </w:r>
      <w:r>
        <w:t xml:space="preserve">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220E83">
        <w:t>16</w:t>
      </w:r>
      <w:r w:rsidR="0005181E">
        <w:t>. lipnja</w:t>
      </w:r>
      <w:r w:rsidR="007C0F7F">
        <w:t xml:space="preserve"> </w:t>
      </w:r>
      <w:r>
        <w:t xml:space="preserve">2016. u </w:t>
      </w:r>
      <w:r w:rsidR="00FC4E0B">
        <w:t>10</w:t>
      </w:r>
      <w:r w:rsidR="008C71F3">
        <w:t>,</w:t>
      </w:r>
      <w:r w:rsidR="002B71C4">
        <w:t>12</w:t>
      </w:r>
      <w:r w:rsidR="007C0F7F" w:rsidRPr="00F60CD9">
        <w:t xml:space="preserve"> </w:t>
      </w:r>
      <w:r>
        <w:t xml:space="preserve">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FC4E0B">
        <w:t>30</w:t>
      </w:r>
      <w:r w:rsidR="00A71E12">
        <w:t>. svibnja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 </w:t>
      </w:r>
      <w:r w:rsidR="00C3783E">
        <w:t xml:space="preserve"> </w:t>
      </w:r>
      <w:r w:rsidR="00120463" w:rsidRPr="008B1A21">
        <w:t>S</w:t>
      </w:r>
      <w:r w:rsidR="00C3783E">
        <w:t>utkinja</w:t>
      </w:r>
    </w:p>
    <w:p w:rsidRDefault="00FC4E0B" w:rsidP="00B0613D" w:rsidR="00D55EFA" w:rsidRPr="008B1A21">
      <w:r>
        <w:t>Martina Kalmeta</w:t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8FD" w:rsidR="00AC38FD">
      <w:r>
        <w:separator/>
      </w:r>
    </w:p>
  </w:endnote>
  <w:endnote w:id="0" w:type="continuationSeparator">
    <w:p w:rsidRDefault="00AC38FD" w:rsidR="00AC38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8FD" w:rsidR="00AC38FD">
      <w:r>
        <w:separator/>
      </w:r>
    </w:p>
  </w:footnote>
  <w:footnote w:id="0" w:type="continuationSeparator">
    <w:p w:rsidRDefault="00AC38FD" w:rsidR="00AC38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38FD" w:rsidR="00AC38FD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6187512" DrawAspect="Content" ShapeID="_x0000_i1025" ProgID="Word.Picture.8" Type="Embed"/>
      </w:objec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AC38FD" w:rsidR="00AC38FD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</w:t>
    </w:r>
    <w:r w:rsidR="00584032">
      <w:rPr>
        <w:b/>
        <w:bCs/>
        <w:sz w:val="28"/>
      </w:rPr>
      <w:t xml:space="preserve">                              </w:t>
    </w:r>
    <w:r>
      <w:rPr>
        <w:b/>
        <w:bCs/>
        <w:sz w:val="28"/>
      </w:rPr>
      <w:t>1 St-</w:t>
    </w:r>
    <w:r w:rsidR="002B71C4">
      <w:rPr>
        <w:b/>
        <w:bCs/>
        <w:sz w:val="28"/>
      </w:rPr>
      <w:t>793</w:t>
    </w:r>
    <w:r>
      <w:rPr>
        <w:b/>
        <w:bCs/>
        <w:sz w:val="28"/>
      </w:rPr>
      <w:t>/16-</w:t>
    </w:r>
    <w:r w:rsidR="000F3047">
      <w:rPr>
        <w:b/>
        <w:bCs/>
        <w:sz w:val="28"/>
      </w:rPr>
      <w:t>5</w:t>
    </w:r>
  </w:p>
  <w:p w:rsidRDefault="00AC38FD" w:rsidR="00AC38FD">
    <w:pPr>
      <w:pStyle w:val="Zaglavlje"/>
      <w:rPr>
        <w:b/>
        <w:bCs/>
        <w:sz w:val="28"/>
      </w:rPr>
    </w:pPr>
  </w:p>
  <w:p w:rsidRDefault="00AC38FD" w:rsidR="00AC38FD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589B0CB1"/>
    <w:multiLevelType w:val="hybridMultilevel"/>
    <w:tmpl w:val="703418A2"/>
    <w:lvl w:tplc="B7060920" w:ilvl="0">
      <w:start w:val="1"/>
      <w:numFmt w:val="upp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7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8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7"/>
  </w:num>
  <w:num w:numId="6">
    <w:abstractNumId w:val="5"/>
  </w:num>
  <w:num w:numId="7">
    <w:abstractNumId w:val="0"/>
  </w:num>
  <w:num w:numId="8">
    <w:abstractNumId w:val="4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44505"/>
    <w:rsid w:val="0005181E"/>
    <w:rsid w:val="000604F5"/>
    <w:rsid w:val="000742F0"/>
    <w:rsid w:val="00076A41"/>
    <w:rsid w:val="00081A73"/>
    <w:rsid w:val="00092648"/>
    <w:rsid w:val="000978C4"/>
    <w:rsid w:val="000E20A1"/>
    <w:rsid w:val="000F1A91"/>
    <w:rsid w:val="000F3047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67404"/>
    <w:rsid w:val="001933A7"/>
    <w:rsid w:val="001A5889"/>
    <w:rsid w:val="001A7D41"/>
    <w:rsid w:val="001B4ACB"/>
    <w:rsid w:val="001C1A94"/>
    <w:rsid w:val="001C637E"/>
    <w:rsid w:val="001D39D6"/>
    <w:rsid w:val="001D4440"/>
    <w:rsid w:val="002160D8"/>
    <w:rsid w:val="00220E83"/>
    <w:rsid w:val="0022389F"/>
    <w:rsid w:val="00240260"/>
    <w:rsid w:val="002459B5"/>
    <w:rsid w:val="002658DA"/>
    <w:rsid w:val="00266C70"/>
    <w:rsid w:val="0027090A"/>
    <w:rsid w:val="00285D7C"/>
    <w:rsid w:val="002930C9"/>
    <w:rsid w:val="0029732E"/>
    <w:rsid w:val="002B71C4"/>
    <w:rsid w:val="002C2115"/>
    <w:rsid w:val="002C28DA"/>
    <w:rsid w:val="002D2C7A"/>
    <w:rsid w:val="002D5B1B"/>
    <w:rsid w:val="002E3CC9"/>
    <w:rsid w:val="002F6825"/>
    <w:rsid w:val="00302825"/>
    <w:rsid w:val="00305CCF"/>
    <w:rsid w:val="0030790C"/>
    <w:rsid w:val="00315AFE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31EA"/>
    <w:rsid w:val="003E7D09"/>
    <w:rsid w:val="00402FE2"/>
    <w:rsid w:val="004113BA"/>
    <w:rsid w:val="004155E4"/>
    <w:rsid w:val="0041719B"/>
    <w:rsid w:val="0042453D"/>
    <w:rsid w:val="0042541E"/>
    <w:rsid w:val="00430C97"/>
    <w:rsid w:val="00454BED"/>
    <w:rsid w:val="00456E78"/>
    <w:rsid w:val="0046203B"/>
    <w:rsid w:val="00470693"/>
    <w:rsid w:val="004835B2"/>
    <w:rsid w:val="00484F7E"/>
    <w:rsid w:val="00485B83"/>
    <w:rsid w:val="00492434"/>
    <w:rsid w:val="00497198"/>
    <w:rsid w:val="004A5DC9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25E59"/>
    <w:rsid w:val="00532DEC"/>
    <w:rsid w:val="00537A1B"/>
    <w:rsid w:val="005530B3"/>
    <w:rsid w:val="005728BF"/>
    <w:rsid w:val="005828B8"/>
    <w:rsid w:val="00584032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5F73F6"/>
    <w:rsid w:val="005F7418"/>
    <w:rsid w:val="00603D3A"/>
    <w:rsid w:val="006118A3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C7069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C0F7F"/>
    <w:rsid w:val="007E425C"/>
    <w:rsid w:val="007E6210"/>
    <w:rsid w:val="0080429C"/>
    <w:rsid w:val="0084577B"/>
    <w:rsid w:val="00847E11"/>
    <w:rsid w:val="00852EB8"/>
    <w:rsid w:val="00857A06"/>
    <w:rsid w:val="00881FB3"/>
    <w:rsid w:val="00882E7D"/>
    <w:rsid w:val="00885AD5"/>
    <w:rsid w:val="0089281D"/>
    <w:rsid w:val="0089294B"/>
    <w:rsid w:val="008B1A21"/>
    <w:rsid w:val="008C6A8E"/>
    <w:rsid w:val="008C71F3"/>
    <w:rsid w:val="008D6721"/>
    <w:rsid w:val="008E0DA0"/>
    <w:rsid w:val="00913AF3"/>
    <w:rsid w:val="00923BB6"/>
    <w:rsid w:val="0093459D"/>
    <w:rsid w:val="00950D8B"/>
    <w:rsid w:val="0097778C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83B"/>
    <w:rsid w:val="00A66D04"/>
    <w:rsid w:val="00A71E12"/>
    <w:rsid w:val="00A724D6"/>
    <w:rsid w:val="00A75CA0"/>
    <w:rsid w:val="00A82235"/>
    <w:rsid w:val="00A82292"/>
    <w:rsid w:val="00AC38FD"/>
    <w:rsid w:val="00AD1E5B"/>
    <w:rsid w:val="00AE5BDA"/>
    <w:rsid w:val="00B041A0"/>
    <w:rsid w:val="00B0613D"/>
    <w:rsid w:val="00B0620F"/>
    <w:rsid w:val="00B10DAD"/>
    <w:rsid w:val="00B20701"/>
    <w:rsid w:val="00B24A22"/>
    <w:rsid w:val="00B331F5"/>
    <w:rsid w:val="00B44332"/>
    <w:rsid w:val="00B53CEC"/>
    <w:rsid w:val="00B549C0"/>
    <w:rsid w:val="00B9388D"/>
    <w:rsid w:val="00BB1A7F"/>
    <w:rsid w:val="00BB4731"/>
    <w:rsid w:val="00C04271"/>
    <w:rsid w:val="00C11C35"/>
    <w:rsid w:val="00C11E12"/>
    <w:rsid w:val="00C3783E"/>
    <w:rsid w:val="00C41224"/>
    <w:rsid w:val="00C47314"/>
    <w:rsid w:val="00C504F9"/>
    <w:rsid w:val="00C55BC5"/>
    <w:rsid w:val="00C57528"/>
    <w:rsid w:val="00C60DBF"/>
    <w:rsid w:val="00C6342D"/>
    <w:rsid w:val="00C675F5"/>
    <w:rsid w:val="00C91D5D"/>
    <w:rsid w:val="00CA1C1B"/>
    <w:rsid w:val="00CE1849"/>
    <w:rsid w:val="00CE37FF"/>
    <w:rsid w:val="00CE4C79"/>
    <w:rsid w:val="00CE7CEC"/>
    <w:rsid w:val="00CF1024"/>
    <w:rsid w:val="00CF6BB6"/>
    <w:rsid w:val="00D0055F"/>
    <w:rsid w:val="00D02B37"/>
    <w:rsid w:val="00D17BA5"/>
    <w:rsid w:val="00D52CC6"/>
    <w:rsid w:val="00D5478F"/>
    <w:rsid w:val="00D55EFA"/>
    <w:rsid w:val="00D67536"/>
    <w:rsid w:val="00D73E4E"/>
    <w:rsid w:val="00D817B8"/>
    <w:rsid w:val="00D863E6"/>
    <w:rsid w:val="00D93152"/>
    <w:rsid w:val="00D93B02"/>
    <w:rsid w:val="00D947D6"/>
    <w:rsid w:val="00DB3E42"/>
    <w:rsid w:val="00DB4D46"/>
    <w:rsid w:val="00DC069A"/>
    <w:rsid w:val="00DD4A99"/>
    <w:rsid w:val="00DD7485"/>
    <w:rsid w:val="00DE2F7A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EF46AC"/>
    <w:rsid w:val="00F2122B"/>
    <w:rsid w:val="00F275CA"/>
    <w:rsid w:val="00F43762"/>
    <w:rsid w:val="00F50B7D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C4E0B"/>
    <w:rsid w:val="00FD7570"/>
    <w:rsid w:val="00FE0AEE"/>
    <w:rsid w:val="00FE20AE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E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2E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2E7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2E7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2E7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Odlomakpopisa" w:type="paragraph">
    <w:name w:val="List Paragraph"/>
    <w:basedOn w:val="Normal"/>
    <w:uiPriority w:val="34"/>
    <w:qFormat/>
    <w:rsid w:val="00852EB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82E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2E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2E7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2E7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2E7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HOME SWEET HOME d.o.o. za usluge</izvorni_sadrzaj>
    <derivirana_varijabla naziv="DomainObject.Predmet.ProtustrankaFormated_1">  HOME SWEET HOME d.o.o. za usluge</derivirana_varijabla>
  </DomainObject.Predmet.ProtustrankaFormated>
  <DomainObject.Predmet.ProtustrankaFormatedOIB>
    <izvorni_sadrzaj>  HOME SWEET HOME d.o.o. za usluge, OIB 88389765349</izvorni_sadrzaj>
    <derivirana_varijabla naziv="DomainObject.Predmet.ProtustrankaFormatedOIB_1">  HOME SWEET HOME d.o.o. za usluge, OIB 88389765349</derivirana_varijabla>
  </DomainObject.Predmet.ProtustrankaFormatedOIB>
  <DomainObject.Predmet.ProtustrankaFormatedWithAdress>
    <izvorni_sadrzaj> HOME SWEET HOME d.o.o. za usluge, Vjekoslava Maštrovića 47, 23000 Zadar</izvorni_sadrzaj>
    <derivirana_varijabla naziv="DomainObject.Predmet.ProtustrankaFormatedWithAdress_1"> HOME SWEET HOME d.o.o. za usluge, Vjekoslava Maštrovića 47, 23000 Zadar</derivirana_varijabla>
  </DomainObject.Predmet.ProtustrankaFormatedWithAdress>
  <DomainObject.Predmet.ProtustrankaFormatedWithAdressOIB>
    <izvorni_sadrzaj> HOME SWEET HOME d.o.o. za usluge, OIB 88389765349, Vjekoslava Maštrovića 47, 23000 Zadar</izvorni_sadrzaj>
    <derivirana_varijabla naziv="DomainObject.Predmet.ProtustrankaFormatedWithAdressOIB_1"> HOME SWEET HOME d.o.o. za usluge, OIB 88389765349, Vjekoslava Maštrovića 47, 23000 Zadar</derivirana_varijabla>
  </DomainObject.Predmet.ProtustrankaFormatedWithAdressOIB>
  <DomainObject.Predmet.ProtustrankaWithAdress>
    <izvorni_sadrzaj>HOME SWEET HOME d.o.o. za usluge Vjekoslava Maštrovića 47, 23000 Zadar</izvorni_sadrzaj>
    <derivirana_varijabla naziv="DomainObject.Predmet.ProtustrankaWithAdress_1">HOME SWEET HOME d.o.o. za usluge Vjekoslava Maštrovića 47, 23000 Zadar</derivirana_varijabla>
  </DomainObject.Predmet.ProtustrankaWithAdress>
  <DomainObject.Predmet.ProtustrankaWithAdressOIB>
    <izvorni_sadrzaj>HOME SWEET HOME d.o.o. za usluge, OIB 88389765349, Vjekoslava Maštrovića 47, 23000 Zadar</izvorni_sadrzaj>
    <derivirana_varijabla naziv="DomainObject.Predmet.ProtustrankaWithAdressOIB_1">HOME SWEET HOME d.o.o. za usluge, OIB 88389765349, Vjekoslava Maštrovića 47, 23000 Zadar</derivirana_varijabla>
  </DomainObject.Predmet.ProtustrankaWithAdressOIB>
  <DomainObject.Predmet.ProtustrankaNazivFormated>
    <izvorni_sadrzaj>HOME SWEET HOME d.o.o. za usluge</izvorni_sadrzaj>
    <derivirana_varijabla naziv="DomainObject.Predmet.ProtustrankaNazivFormated_1">HOME SWEET HOME d.o.o. za usluge</derivirana_varijabla>
  </DomainObject.Predmet.ProtustrankaNazivFormated>
  <DomainObject.Predmet.ProtustrankaNazivFormatedOIB>
    <izvorni_sadrzaj>HOME SWEET HOME d.o.o. za usluge, OIB 88389765349</izvorni_sadrzaj>
    <derivirana_varijabla naziv="DomainObject.Predmet.ProtustrankaNazivFormatedOIB_1">HOME SWEET HOME d.o.o. za usluge, OIB 88389765349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HOME SWEET HOME d.o.o. za usluge</item>
    </izvorni_sadrzaj>
    <derivirana_varijabla naziv="DomainObject.Predmet.ProtuStrankaListFormated_1">
      <item>HOME SWEET HOME d.o.o. za usluge</item>
    </derivirana_varijabla>
  </DomainObject.Predmet.ProtuStrankaListFormated>
  <DomainObject.Predmet.ProtuStrankaListFormatedOIB>
    <izvorni_sadrzaj>
      <item>HOME SWEET HOME d.o.o. za usluge, OIB 88389765349</item>
    </izvorni_sadrzaj>
    <derivirana_varijabla naziv="DomainObject.Predmet.ProtuStrankaListFormatedOIB_1">
      <item>HOME SWEET HOME d.o.o. za usluge, OIB 88389765349</item>
    </derivirana_varijabla>
  </DomainObject.Predmet.ProtuStrankaListFormatedOIB>
  <DomainObject.Predmet.ProtuStrankaListFormatedWithAdress>
    <izvorni_sadrzaj>
      <item>HOME SWEET HOME d.o.o. za usluge, Vjekoslava Maštrovića 47, 23000 Zadar</item>
    </izvorni_sadrzaj>
    <derivirana_varijabla naziv="DomainObject.Predmet.ProtuStrankaListFormatedWithAdress_1">
      <item>HOME SWEET HOME d.o.o. za usluge, Vjekoslava Maštrovića 47, 23000 Zadar</item>
    </derivirana_varijabla>
  </DomainObject.Predmet.ProtuStrankaListFormatedWithAdress>
  <DomainObject.Predmet.ProtuStrankaListFormatedWithAdressOIB>
    <izvorni_sadrzaj>
      <item>HOME SWEET HOME d.o.o. za usluge, OIB 88389765349, Vjekoslava Maštrovića 47, 23000 Zadar</item>
    </izvorni_sadrzaj>
    <derivirana_varijabla naziv="DomainObject.Predmet.ProtuStrankaListFormatedWithAdressOIB_1">
      <item>HOME SWEET HOME d.o.o. za usluge, OIB 88389765349, Vjekoslava Maštrovića 47, 23000 Zadar</item>
    </derivirana_varijabla>
  </DomainObject.Predmet.ProtuStrankaListFormatedWithAdressOIB>
  <DomainObject.Predmet.ProtuStrankaListNazivFormated>
    <izvorni_sadrzaj>
      <item>HOME SWEET HOME d.o.o. za usluge</item>
    </izvorni_sadrzaj>
    <derivirana_varijabla naziv="DomainObject.Predmet.ProtuStrankaListNazivFormated_1">
      <item>HOME SWEET HOME d.o.o. za usluge</item>
    </derivirana_varijabla>
  </DomainObject.Predmet.ProtuStrankaListNazivFormated>
  <DomainObject.Predmet.ProtuStrankaListNazivFormatedOIB>
    <izvorni_sadrzaj>
      <item>HOME SWEET HOME d.o.o. za usluge, OIB 88389765349</item>
    </izvorni_sadrzaj>
    <derivirana_varijabla naziv="DomainObject.Predmet.ProtuStrankaListNazivFormatedOIB_1">
      <item>HOME SWEET HOME d.o.o. za usluge, OIB 88389765349</item>
    </derivirana_varijabla>
  </DomainObject.Predmet.ProtuStrankaListNazivFormatedOIB>
  <DomainObject.Predmet.OstaliListFormated>
    <izvorni_sadrzaj>
      <item>Darinka Šokota</item>
    </izvorni_sadrzaj>
    <derivirana_varijabla naziv="DomainObject.Predmet.OstaliListFormated_1">
      <item>Darinka Šokota</item>
    </derivirana_varijabla>
  </DomainObject.Predmet.OstaliListFormated>
  <DomainObject.Predmet.OstaliListFormatedOIB>
    <izvorni_sadrzaj>
      <item>Darinka Šokota, OIB 59411995263</item>
    </izvorni_sadrzaj>
    <derivirana_varijabla naziv="DomainObject.Predmet.OstaliListFormatedOIB_1">
      <item>Darinka Šokota, OIB 59411995263</item>
    </derivirana_varijabla>
  </DomainObject.Predmet.OstaliListFormatedOIB>
  <DomainObject.Predmet.OstaliListFormatedWithAdress>
    <izvorni_sadrzaj>
      <item>Darinka Šokota, Ulica Ivana Gundulića 3 B, 23000 Zadar</item>
    </izvorni_sadrzaj>
    <derivirana_varijabla naziv="DomainObject.Predmet.OstaliListFormatedWithAdress_1">
      <item>Darinka Šokota, Ulica Ivana Gundulića 3 B, 23000 Zadar</item>
    </derivirana_varijabla>
  </DomainObject.Predmet.OstaliListFormatedWithAdress>
  <DomainObject.Predmet.OstaliListFormatedWithAdressOIB>
    <izvorni_sadrzaj>
      <item>Darinka Šokota, OIB 59411995263, Ulica Ivana Gundulića 3 B, 23000 Zadar</item>
    </izvorni_sadrzaj>
    <derivirana_varijabla naziv="DomainObject.Predmet.OstaliListFormatedWithAdressOIB_1">
      <item>Darinka Šokota, OIB 59411995263, Ulica Ivana Gundulića 3 B, 23000 Zadar</item>
    </derivirana_varijabla>
  </DomainObject.Predmet.OstaliListFormatedWithAdressOIB>
  <DomainObject.Predmet.OstaliListNazivFormated>
    <izvorni_sadrzaj>
      <item>Darinka Šokota</item>
    </izvorni_sadrzaj>
    <derivirana_varijabla naziv="DomainObject.Predmet.OstaliListNazivFormated_1">
      <item>Darinka Šokota</item>
    </derivirana_varijabla>
  </DomainObject.Predmet.OstaliListNazivFormated>
  <DomainObject.Predmet.OstaliListNazivFormatedOIB>
    <izvorni_sadrzaj>
      <item>Darinka Šokota, OIB 59411995263</item>
    </izvorni_sadrzaj>
    <derivirana_varijabla naziv="DomainObject.Predmet.OstaliListNazivFormatedOIB_1">
      <item>Darinka Šokota, OIB 59411995263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HOME SWEET HOME d.o.o. za usluge</izvorni_sadrzaj>
    <derivirana_varijabla naziv="DomainObject.Predmet.ProtustrankaIDrugi_1">HOME SWEET HOME d.o.o. za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HOME SWEET HOME d.o.o. za usluge, OIB 88389765349, Vjekoslava Maštrovića 47, 23000 Zadar</izvorni_sadrzaj>
    <derivirana_varijabla naziv="DomainObject.Predmet.ProtustrankaIDrugiAdressOIB_1">HOME SWEET HOME d.o.o. za usluge, OIB 88389765349, Vjekoslava Maštrovića 47,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HOME SWEET HOME d.o.o. za usluge</item>
      <item>Darinka Šokota</item>
    </izvorni_sadrzaj>
    <derivirana_varijabla naziv="DomainObject.Predmet.SudioniciListNaziv_1">
      <item>FINA</item>
      <item>HOME SWEET HOME d.o.o. za usluge</item>
      <item>Darinka Šokota</item>
    </derivirana_varijabla>
  </DomainObject.Predmet.SudioniciListNaziv>
  <DomainObject.Predmet.SudioniciListAdressOIB>
    <izvorni_sadrzaj>
      <item>FINA, OIB 85821130368</item>
      <item>HOME SWEET HOME d.o.o. za usluge, OIB 88389765349, Vjekoslava Maštrovića 47,23000 Zadar</item>
      <item>Darinka Šokota, OIB 59411995263, Ulica Ivana Gundulića 3 B,23000 Zadar</item>
    </izvorni_sadrzaj>
    <derivirana_varijabla naziv="DomainObject.Predmet.SudioniciListAdressOIB_1">
      <item>FINA, OIB 85821130368</item>
      <item>HOME SWEET HOME d.o.o. za usluge, OIB 88389765349, Vjekoslava Maštrovića 47,23000 Zadar</item>
      <item>Darinka Šokota, OIB 59411995263, Ulica Ivana Gundulića 3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88389765349</item>
      <item>, OIB 59411995263</item>
    </izvorni_sadrzaj>
    <derivirana_varijabla naziv="DomainObject.Predmet.SudioniciListNazivOIB_1">
      <item>, OIB 85821130368</item>
      <item>, OIB 88389765349</item>
      <item>, OIB 59411995263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0154C6-56A2-428E-BE6E-B41E515600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157</properties:Words>
  <properties:Characters>875</properties:Characters>
  <properties:Lines>32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2016-05-27T06:28:00Z</dcterms:created>
  <dc:creator>Ardena Bajlo</dc:creator>
  <cp:lastModifiedBy>wsadmin</cp:lastModifiedBy>
  <cp:lastPrinted>2016-05-27T06:17:00Z</cp:lastPrinted>
  <dcterms:modified xmlns:xsi="http://www.w3.org/2001/XMLSchema-instance" xsi:type="dcterms:W3CDTF">2016-05-31T06:12:00Z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