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7646" w14:paraId="7877646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914DBB">
        <w:t>1426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914DBB">
        <w:rPr>
          <w:szCs w:val="20"/>
        </w:rPr>
        <w:t xml:space="preserve">"DOSTOJAN ŽIVOT" UDRUGA ZA ZAŠTITU LJUDSKIH PRAVA I DOSTOJANSTVA OSOBA U POTREBI, Zagreb, Roberta Frangeša Mihanovića 3, </w:t>
      </w:r>
      <w:proofErr w:type="spellStart"/>
      <w:r w:rsidR="00914DBB">
        <w:rPr>
          <w:szCs w:val="20"/>
        </w:rPr>
        <w:t>OIB</w:t>
      </w:r>
      <w:proofErr w:type="spellEnd"/>
      <w:r w:rsidR="00914DBB">
        <w:rPr>
          <w:szCs w:val="20"/>
        </w:rPr>
        <w:t xml:space="preserve">: </w:t>
      </w:r>
      <w:proofErr w:type="spellStart"/>
      <w:r w:rsidR="00914DBB">
        <w:rPr>
          <w:szCs w:val="20"/>
        </w:rPr>
        <w:t>75721926644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914DBB">
        <w:t>va za plaćanje jest 11.638,62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C4400"/>
    <w:rsid w:val="002F7E58"/>
    <w:rsid w:val="0034753A"/>
    <w:rsid w:val="00457EF8"/>
    <w:rsid w:val="005E5EE6"/>
    <w:rsid w:val="006D515E"/>
    <w:rsid w:val="006E57F9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D4106"/>
    <w:rsid w:val="00F00C53"/>
    <w:rsid w:val="00F626A5"/>
    <w:rsid w:val="00F90CD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St-1426/2018</izvorni_sadrzaj>
    <derivirana_varijabla naziv="DomainObject.Predmet.OznakaBroj_1">St-1426/2018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"DOSTOJAN ŽIVOT" UDRUGA ZA ZAŠTITU LJUDSKIH PRAVA I DOSTOJANSTVA OSOBA U POTREBI</izvorni_sadrzaj>
    <derivirana_varijabla naziv="DomainObject.Predmet.ProtustrankaFormated_1">  "DOSTOJAN ŽIVOT" UDRUGA ZA ZAŠTITU LJUDSKIH PRAVA I DOSTOJANSTVA OSOBA U POTREBI</derivirana_varijabla>
  </DomainObject.Predmet.ProtustrankaFormated>
  <DomainObject.Predmet.ProtustrankaFormatedOIB>
    <izvorni_sadrzaj>  "DOSTOJAN ŽIVOT" UDRUGA ZA ZAŠTITU LJUDSKIH PRAVA I DOSTOJANSTVA OSOBA U POTREBI, OIB 75721926644</izvorni_sadrzaj>
    <derivirana_varijabla naziv="DomainObject.Predmet.ProtustrankaFormatedOIB_1">  "DOSTOJAN ŽIVOT" UDRUGA ZA ZAŠTITU LJUDSKIH PRAVA I DOSTOJANSTVA OSOBA U POTREBI, OIB 75721926644</derivirana_varijabla>
  </DomainObject.Predmet.ProtustrankaFormatedOIB>
  <DomainObject.Predmet.ProtustrankaFormatedWithAdress>
    <izvorni_sadrzaj> "DOSTOJAN ŽIVOT" UDRUGA ZA ZAŠTITU LJUDSKIH PRAVA I DOSTOJANSTVA OSOBA U POTREBI, R.F. Mihanovića 3, 10000 Zagreb</izvorni_sadrzaj>
    <derivirana_varijabla naziv="DomainObject.Predmet.ProtustrankaFormatedWithAdress_1"> "DOSTOJAN ŽIVOT" UDRUGA ZA ZAŠTITU LJUDSKIH PRAVA I DOSTOJANSTVA OSOBA U POTREBI, R.F. Mihanovića 3, 10000 Zagreb</derivirana_varijabla>
  </DomainObject.Predmet.ProtustrankaFormatedWithAdress>
  <DomainObject.Predmet.ProtustrankaFormatedWithAdressOIB>
    <izvorni_sadrzaj> "DOSTOJAN ŽIVOT" UDRUGA ZA ZAŠTITU LJUDSKIH PRAVA I DOSTOJANSTVA OSOBA U POTREBI, OIB 75721926644, R.F. Mihanovića 3, 10000 Zagreb</izvorni_sadrzaj>
    <derivirana_varijabla naziv="DomainObject.Predmet.ProtustrankaFormatedWithAdressOIB_1"> "DOSTOJAN ŽIVOT" UDRUGA ZA ZAŠTITU LJUDSKIH PRAVA I DOSTOJANSTVA OSOBA U POTREBI, OIB 75721926644, R.F. Mihanovića 3, 10000 Zagreb</derivirana_varijabla>
  </DomainObject.Predmet.ProtustrankaFormatedWithAdressOIB>
  <DomainObject.Predmet.ProtustrankaWithAdress>
    <izvorni_sadrzaj>"DOSTOJAN ŽIVOT" UDRUGA ZA ZAŠTITU LJUDSKIH PRAVA I DOSTOJANSTVA OSOBA U POTREBI R.F. Mihanovića 3, 10000 Zagreb</izvorni_sadrzaj>
    <derivirana_varijabla naziv="DomainObject.Predmet.ProtustrankaWithAdress_1">"DOSTOJAN ŽIVOT" UDRUGA ZA ZAŠTITU LJUDSKIH PRAVA I DOSTOJANSTVA OSOBA U POTREBI R.F. Mihanovića 3, 10000 Zagreb</derivirana_varijabla>
  </DomainObject.Predmet.ProtustrankaWithAdress>
  <DomainObject.Predmet.ProtustrankaWithAdressOIB>
    <izvorni_sadrzaj>"DOSTOJAN ŽIVOT" UDRUGA ZA ZAŠTITU LJUDSKIH PRAVA I DOSTOJANSTVA OSOBA U POTREBI, OIB 75721926644, R.F. Mihanovića 3, 10000 Zagreb</izvorni_sadrzaj>
    <derivirana_varijabla naziv="DomainObject.Predmet.ProtustrankaWithAdressOIB_1">"DOSTOJAN ŽIVOT" UDRUGA ZA ZAŠTITU LJUDSKIH PRAVA I DOSTOJANSTVA OSOBA U POTREBI, OIB 75721926644, R.F. Mihanovića 3, 10000 Zagreb</derivirana_varijabla>
  </DomainObject.Predmet.ProtustrankaWithAdressOIB>
  <DomainObject.Predmet.ProtustrankaNazivFormated>
    <izvorni_sadrzaj>"DOSTOJAN ŽIVOT" UDRUGA ZA ZAŠTITU LJUDSKIH PRAVA I DOSTOJANSTVA OSOBA U POTREBI</izvorni_sadrzaj>
    <derivirana_varijabla naziv="DomainObject.Predmet.ProtustrankaNazivFormated_1">"DOSTOJAN ŽIVOT" UDRUGA ZA ZAŠTITU LJUDSKIH PRAVA I DOSTOJANSTVA OSOBA U POTREBI</derivirana_varijabla>
  </DomainObject.Predmet.ProtustrankaNazivFormated>
  <DomainObject.Predmet.ProtustrankaNazivFormatedOIB>
    <izvorni_sadrzaj>"DOSTOJAN ŽIVOT" UDRUGA ZA ZAŠTITU LJUDSKIH PRAVA I DOSTOJANSTVA OSOBA U POTREBI, OIB 75721926644</izvorni_sadrzaj>
    <derivirana_varijabla naziv="DomainObject.Predmet.ProtustrankaNazivFormatedOIB_1">"DOSTOJAN ŽIVOT" UDRUGA ZA ZAŠTITU LJUDSKIH PRAVA I DOSTOJANSTVA OSOBA U POTREBI, OIB 75721926644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"DOSTOJAN ŽIVOT" UDRUGA ZA ZAŠTITU LJUDSKIH PRAVA I DOSTOJANSTVA OSOBA U POTREBI</item>
    </izvorni_sadrzaj>
    <derivirana_varijabla naziv="DomainObject.Predmet.ProtuStrankaListFormated_1">
      <item>"DOSTOJAN ŽIVOT" UDRUGA ZA ZAŠTITU LJUDSKIH PRAVA I DOSTOJANSTVA OSOBA U POTREBI</item>
    </derivirana_varijabla>
  </DomainObject.Predmet.ProtuStrankaListFormated>
  <DomainObject.Predmet.ProtuStrankaListFormatedOIB>
    <izvorni_sadrzaj>
      <item>"DOSTOJAN ŽIVOT" UDRUGA ZA ZAŠTITU LJUDSKIH PRAVA I DOSTOJANSTVA OSOBA U POTREBI, OIB 75721926644</item>
    </izvorni_sadrzaj>
    <derivirana_varijabla naziv="DomainObject.Predmet.ProtuStrankaListFormatedOIB_1">
      <item>"DOSTOJAN ŽIVOT" UDRUGA ZA ZAŠTITU LJUDSKIH PRAVA I DOSTOJANSTVA OSOBA U POTREBI, OIB 75721926644</item>
    </derivirana_varijabla>
  </DomainObject.Predmet.ProtuStrankaListFormatedOIB>
  <DomainObject.Predmet.ProtuStrankaListFormatedWithAdress>
    <izvorni_sadrzaj>
      <item>"DOSTOJAN ŽIVOT" UDRUGA ZA ZAŠTITU LJUDSKIH PRAVA I DOSTOJANSTVA OSOBA U POTREBI, R.F. Mihanovića 3, 10000 Zagreb</item>
    </izvorni_sadrzaj>
    <derivirana_varijabla naziv="DomainObject.Predmet.ProtuStrankaListFormatedWithAdress_1">
      <item>"DOSTOJAN ŽIVOT" UDRUGA ZA ZAŠTITU LJUDSKIH PRAVA I DOSTOJANSTVA OSOBA U POTREBI, R.F. Mihanovića 3, 10000 Zagreb</item>
    </derivirana_varijabla>
  </DomainObject.Predmet.ProtuStrankaListFormatedWithAdress>
  <DomainObject.Predmet.ProtuStrankaListFormatedWithAdressOIB>
    <izvorni_sadrzaj>
      <item>"DOSTOJAN ŽIVOT" UDRUGA ZA ZAŠTITU LJUDSKIH PRAVA I DOSTOJANSTVA OSOBA U POTREBI, OIB 75721926644, R.F. Mihanovića 3, 10000 Zagreb</item>
    </izvorni_sadrzaj>
    <derivirana_varijabla naziv="DomainObject.Predmet.ProtuStrankaListFormatedWithAdressOIB_1">
      <item>"DOSTOJAN ŽIVOT" UDRUGA ZA ZAŠTITU LJUDSKIH PRAVA I DOSTOJANSTVA OSOBA U POTREBI, OIB 75721926644, R.F. Mihanovića 3, 10000 Zagreb</item>
    </derivirana_varijabla>
  </DomainObject.Predmet.ProtuStrankaListFormatedWithAdressOIB>
  <DomainObject.Predmet.ProtuStrankaListNazivFormated>
    <izvorni_sadrzaj>
      <item>"DOSTOJAN ŽIVOT" UDRUGA ZA ZAŠTITU LJUDSKIH PRAVA I DOSTOJANSTVA OSOBA U POTREBI</item>
    </izvorni_sadrzaj>
    <derivirana_varijabla naziv="DomainObject.Predmet.ProtuStrankaListNazivFormated_1">
      <item>"DOSTOJAN ŽIVOT" UDRUGA ZA ZAŠTITU LJUDSKIH PRAVA I DOSTOJANSTVA OSOBA U POTREBI</item>
    </derivirana_varijabla>
  </DomainObject.Predmet.ProtuStrankaListNazivFormated>
  <DomainObject.Predmet.ProtuStrankaListNazivFormatedOIB>
    <izvorni_sadrzaj>
      <item>"DOSTOJAN ŽIVOT" UDRUGA ZA ZAŠTITU LJUDSKIH PRAVA I DOSTOJANSTVA OSOBA U POTREBI, OIB 75721926644</item>
    </izvorni_sadrzaj>
    <derivirana_varijabla naziv="DomainObject.Predmet.ProtuStrankaListNazivFormatedOIB_1">
      <item>"DOSTOJAN ŽIVOT" UDRUGA ZA ZAŠTITU LJUDSKIH PRAVA I DOSTOJANSTVA OSOBA U POTREBI, OIB 75721926644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"DOSTOJAN ŽIVOT" UDRUGA ZA ZAŠTITU LJUDSKIH PRAVA I DOSTOJANSTVA OSOBA U POTREBI</izvorni_sadrzaj>
    <derivirana_varijabla naziv="DomainObject.Predmet.ProtustrankaIDrugi_1">"DOSTOJAN ŽIVOT" UDRUGA ZA ZAŠTITU LJUDSKIH PRAVA I DOSTOJANSTVA OSOBA U POTREBI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"DOSTOJAN ŽIVOT" UDRUGA ZA ZAŠTITU LJUDSKIH PRAVA I DOSTOJANSTVA OSOBA U POTREBI, OIB 75721926644, R.F. Mihanovića 3, 10000 Zagreb</izvorni_sadrzaj>
    <derivirana_varijabla naziv="DomainObject.Predmet.ProtustrankaIDrugiAdressOIB_1">"DOSTOJAN ŽIVOT" UDRUGA ZA ZAŠTITU LJUDSKIH PRAVA I DOSTOJANSTVA OSOBA U POTREBI, OIB 75721926644, R.F. Mihanovića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"DOSTOJAN ŽIVOT" UDRUGA ZA ZAŠTITU LJUDSKIH PRAVA I DOSTOJANSTVA OSOBA U POTREBI</item>
    </izvorni_sadrzaj>
    <derivirana_varijabla naziv="DomainObject.Predmet.SudioniciListNaziv_1">
      <item>FINA Regionalni centar Zagreb</item>
      <item>"DOSTOJAN ŽIVOT" UDRUGA ZA ZAŠTITU LJUDSKIH PRAVA I DOSTOJANSTVA OSOBA U POTREBI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"DOSTOJAN ŽIVOT" UDRUGA ZA ZAŠTITU LJUDSKIH PRAVA I DOSTOJANSTVA OSOBA U POTREBI, OIB 75721926644, R.F. Mihanovića 3,10000 Zagreb</item>
    </izvorni_sadrzaj>
    <derivirana_varijabla naziv="DomainObject.Predmet.SudioniciListAdressOIB_1">
      <item>FINA Regionalni centar Zagreb, OIB 85821130368, Trg svibanjskih žrtava 1995. br. 1,10000 Zagreb</item>
      <item>"DOSTOJAN ŽIVOT" UDRUGA ZA ZAŠTITU LJUDSKIH PRAVA I DOSTOJANSTVA OSOBA U POTREBI, OIB 75721926644, R.F.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75721926644</item>
    </izvorni_sadrzaj>
    <derivirana_varijabla naziv="DomainObject.Predmet.SudioniciListNazivOIB_1">
      <item>, OIB 85821130368</item>
      <item>, OIB 75721926644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1391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2018-07-23T08:44:00Z</dcterms:created>
  <dc:creator>Ivana Manestar</dc:creator>
  <cp:lastModifiedBy>Petra Komučar</cp:lastModifiedBy>
  <dcterms:modified xmlns:xsi="http://www.w3.org/2001/XMLSchema-instance" xsi:type="dcterms:W3CDTF">2018-07-23T08:47:00Z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(St-1426-18 DOSTOJAN ŽIVOT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