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22009" w:rsidR="003C3839" w:rsidRPr="00482933">
        <w:tc>
          <w:tcPr>
            <w:tcW w:type="dxa" w:w="3060"/>
          </w:tcPr>
          <w:p w:rsidRDefault="003C3839" w:rsidP="00322009" w:rsidR="003C3839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</w:t>
            </w:r>
          </w:p>
          <w:p w:rsidRDefault="003C3839" w:rsidP="00322009" w:rsidR="003C3839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C3839" w:rsidP="00322009" w:rsidR="003C3839" w:rsidRPr="00482933">
            <w:pPr>
              <w:jc w:val="center"/>
            </w:pPr>
            <w:r w:rsidRPr="00482933">
              <w:t>Trgovački sud u Zagrebu</w:t>
            </w:r>
          </w:p>
          <w:p w:rsidRDefault="003C3839" w:rsidP="00322009" w:rsidR="003C3839" w:rsidRPr="00482933">
            <w:pPr>
              <w:jc w:val="center"/>
            </w:pPr>
            <w:r w:rsidRPr="00482933">
              <w:t>Zagreb, Amruševa 2/II</w:t>
            </w:r>
          </w:p>
        </w:tc>
      </w:tr>
    </w:tbl>
    <w:p w14:textId="eadb098" w14:paraId="eadb098" w:rsidRDefault="003C3839" w:rsidP="003C3839" w:rsidR="003C3839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proofErr w:type="spellStart"/>
      <w:r w:rsidRPr="00482933">
        <w:t>40</w:t>
      </w:r>
      <w:proofErr w:type="spellEnd"/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>
        <w:t>688</w:t>
      </w:r>
      <w:proofErr w:type="spellEnd"/>
      <w:r>
        <w:t>/</w:t>
      </w:r>
      <w:proofErr w:type="spellStart"/>
      <w:r>
        <w:t>15</w:t>
      </w:r>
      <w:proofErr w:type="spellEnd"/>
      <w:r>
        <w:t xml:space="preserve">  </w:t>
      </w:r>
    </w:p>
    <w:p w:rsidRDefault="003C3839" w:rsidP="003C3839" w:rsidR="003C3839">
      <w:pPr>
        <w:jc w:val="center"/>
      </w:pPr>
    </w:p>
    <w:p w:rsidRDefault="003C3839" w:rsidP="003C3839" w:rsidR="003C3839">
      <w:pPr>
        <w:jc w:val="center"/>
      </w:pPr>
      <w:r>
        <w:t>R E P U B L I K A  H R V A T S K A</w:t>
      </w:r>
    </w:p>
    <w:p w:rsidRDefault="003C3839" w:rsidP="003C3839" w:rsidR="003C383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311" w:val="right"/>
        </w:tabs>
        <w:jc w:val="center"/>
      </w:pPr>
      <w:r w:rsidRPr="00FF0B18">
        <w:t>R J E Š E NJ E</w:t>
      </w:r>
    </w:p>
    <w:p w:rsidRDefault="003C3839" w:rsidP="003C3839" w:rsidR="003C3839">
      <w:pPr>
        <w:jc w:val="center"/>
        <w:rPr>
          <w:b/>
        </w:rPr>
      </w:pPr>
      <w:r>
        <w:tab/>
      </w:r>
    </w:p>
    <w:p w:rsidRDefault="003C3839" w:rsidP="003C3839" w:rsidR="003C3839">
      <w:pPr>
        <w:jc w:val="both"/>
      </w:pPr>
      <w:r>
        <w:tab/>
      </w:r>
      <w:r w:rsidRPr="008A2CA9">
        <w:t xml:space="preserve">TRGOVAČKI SUD U ZAGREBU, po sucu Anti Galiću, kao stečajnom sucu, postupajući po prijedlogu dužnika kao predlagatelja </w:t>
      </w:r>
      <w:r>
        <w:t xml:space="preserve">SUPER </w:t>
      </w:r>
      <w:proofErr w:type="spellStart"/>
      <w:r>
        <w:t>POLIMEDIA</w:t>
      </w:r>
      <w:proofErr w:type="spellEnd"/>
      <w:r>
        <w:t xml:space="preserve"> d.o.o., Zagreb, Antuna Šoljana </w:t>
      </w:r>
      <w:proofErr w:type="spellStart"/>
      <w:r>
        <w:t>12</w:t>
      </w:r>
      <w:proofErr w:type="spellEnd"/>
      <w:r>
        <w:t xml:space="preserve">, dana </w:t>
      </w:r>
      <w:proofErr w:type="spellStart"/>
      <w:r>
        <w:t>15.lipnja</w:t>
      </w:r>
      <w:proofErr w:type="spellEnd"/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E56243" w:rsidP="00D677F7" w:rsidR="00E56243" w:rsidRPr="003C3839">
      <w:pPr>
        <w:jc w:val="both"/>
        <w:rPr>
          <w:sz w:val="40"/>
          <w:szCs w:val="40"/>
        </w:rPr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D259AB" w:rsidR="00D259AB" w:rsidRPr="00E56243">
      <w:pPr>
        <w:ind w:firstLine="720"/>
        <w:jc w:val="both"/>
      </w:pPr>
      <w:r w:rsidRPr="00E56243">
        <w:t>I</w:t>
      </w:r>
      <w:r w:rsidR="00D677F7" w:rsidRPr="00E56243">
        <w:t>.</w:t>
      </w:r>
      <w:r w:rsidR="00D259AB" w:rsidRPr="00E56243">
        <w:t xml:space="preserve"> Pozivaju se </w:t>
      </w:r>
      <w:r w:rsidR="00D259AB">
        <w:t xml:space="preserve">osobe koje imaju pravni interes za provedbu </w:t>
      </w:r>
      <w:r w:rsidR="00D259AB" w:rsidRPr="00E56243">
        <w:t>s</w:t>
      </w:r>
      <w:r w:rsidR="00D259AB">
        <w:t>tečajnog postupka nad d</w:t>
      </w:r>
      <w:r w:rsidR="00D259AB" w:rsidRPr="00E56243">
        <w:t>užnik</w:t>
      </w:r>
      <w:r w:rsidR="00D259AB">
        <w:t>om</w:t>
      </w:r>
      <w:r w:rsidR="00D259AB" w:rsidRPr="00E56243">
        <w:t xml:space="preserve"> </w:t>
      </w:r>
      <w:r w:rsidR="00D259AB">
        <w:t xml:space="preserve">SUPER </w:t>
      </w:r>
      <w:proofErr w:type="spellStart"/>
      <w:r w:rsidR="00D259AB">
        <w:t>POLIMEDIA</w:t>
      </w:r>
      <w:proofErr w:type="spellEnd"/>
      <w:r w:rsidR="00D259AB">
        <w:t xml:space="preserve"> d.o.o., Zagreb, Antuna Šoljana </w:t>
      </w:r>
      <w:proofErr w:type="spellStart"/>
      <w:r w:rsidR="00D259AB">
        <w:t>12</w:t>
      </w:r>
      <w:proofErr w:type="spellEnd"/>
      <w:r w:rsidR="00D259AB">
        <w:t>,</w:t>
      </w:r>
      <w:r w:rsidR="00D259AB" w:rsidRPr="008A2CA9">
        <w:t xml:space="preserve"> </w:t>
      </w:r>
      <w:r w:rsidR="00D259AB">
        <w:t xml:space="preserve"> ( </w:t>
      </w:r>
      <w:proofErr w:type="spellStart"/>
      <w:r w:rsidR="00D259AB">
        <w:t>OIB</w:t>
      </w:r>
      <w:proofErr w:type="spellEnd"/>
      <w:r w:rsidR="00D259AB">
        <w:t xml:space="preserve">: </w:t>
      </w:r>
      <w:proofErr w:type="spellStart"/>
      <w:r w:rsidR="00D259AB">
        <w:t>37708377264</w:t>
      </w:r>
      <w:proofErr w:type="spellEnd"/>
      <w:r w:rsidR="00D259AB">
        <w:t xml:space="preserve">), </w:t>
      </w:r>
      <w:r w:rsidR="00D259AB" w:rsidRPr="00E56243">
        <w:t xml:space="preserve">u roku </w:t>
      </w:r>
      <w:proofErr w:type="spellStart"/>
      <w:r w:rsidR="00D259AB">
        <w:t>15</w:t>
      </w:r>
      <w:proofErr w:type="spellEnd"/>
      <w:r w:rsidR="00D259AB" w:rsidRPr="00E56243">
        <w:t xml:space="preserve"> dana </w:t>
      </w:r>
      <w:r w:rsidR="00D259AB">
        <w:t xml:space="preserve">uplatiti predujam u iznosu </w:t>
      </w:r>
      <w:r w:rsidR="00D259AB" w:rsidRPr="00E56243">
        <w:t xml:space="preserve">od </w:t>
      </w:r>
      <w:proofErr w:type="spellStart"/>
      <w:r w:rsidR="00457690">
        <w:t>27.</w:t>
      </w:r>
      <w:r w:rsidR="00D259AB">
        <w:t>000</w:t>
      </w:r>
      <w:proofErr w:type="spellEnd"/>
      <w:r w:rsidR="00D259AB">
        <w:t>,</w:t>
      </w:r>
      <w:proofErr w:type="spellStart"/>
      <w:r w:rsidR="00D259AB">
        <w:t>00</w:t>
      </w:r>
      <w:proofErr w:type="spellEnd"/>
      <w:r w:rsidR="00D259AB" w:rsidRPr="00B11FC7">
        <w:t xml:space="preserve"> kn</w:t>
      </w:r>
      <w:r w:rsidR="00D259AB" w:rsidRPr="00E56243">
        <w:t xml:space="preserve"> za </w:t>
      </w:r>
      <w:r w:rsidR="00D259AB">
        <w:t xml:space="preserve">namirenje </w:t>
      </w:r>
      <w:r w:rsidR="00D259AB" w:rsidRPr="00E56243">
        <w:t xml:space="preserve">troškova prethodnog i </w:t>
      </w:r>
      <w:r w:rsidR="00D259AB">
        <w:t xml:space="preserve">otvorenog </w:t>
      </w:r>
      <w:r w:rsidR="00D259AB" w:rsidRPr="00E56243">
        <w:t xml:space="preserve">stečajnog postupka na račun Trgovačkog suda u Zagrebu otvoren pri Hrvatskoj poštanskoj banci d.d., Zagreb, </w:t>
      </w:r>
      <w:proofErr w:type="spellStart"/>
      <w:r w:rsidR="00D259AB" w:rsidRPr="00E56243">
        <w:t>IBAN</w:t>
      </w:r>
      <w:proofErr w:type="spellEnd"/>
      <w:r w:rsidR="00D259AB" w:rsidRPr="00E56243">
        <w:t xml:space="preserve"> </w:t>
      </w:r>
      <w:proofErr w:type="spellStart"/>
      <w:r w:rsidR="00D259AB" w:rsidRPr="00E56243">
        <w:t>HR9223900011300000460</w:t>
      </w:r>
      <w:proofErr w:type="spellEnd"/>
      <w:r w:rsidR="00D259AB" w:rsidRPr="00E56243">
        <w:t xml:space="preserve">, pozivom na broj </w:t>
      </w:r>
      <w:proofErr w:type="spellStart"/>
      <w:r w:rsidR="00D259AB" w:rsidRPr="00E56243">
        <w:t>05</w:t>
      </w:r>
      <w:proofErr w:type="spellEnd"/>
      <w:r w:rsidR="00D259AB" w:rsidRPr="00E56243">
        <w:t xml:space="preserve"> </w:t>
      </w:r>
      <w:proofErr w:type="spellStart"/>
      <w:r w:rsidR="00457690">
        <w:t>688</w:t>
      </w:r>
      <w:proofErr w:type="spellEnd"/>
      <w:r w:rsidR="00D259AB">
        <w:t>-</w:t>
      </w:r>
      <w:proofErr w:type="spellStart"/>
      <w:r w:rsidR="00D259AB">
        <w:t>1</w:t>
      </w:r>
      <w:r w:rsidR="00457690">
        <w:t>5</w:t>
      </w:r>
      <w:proofErr w:type="spellEnd"/>
      <w:r w:rsidR="00D259AB" w:rsidRPr="00E56243">
        <w:t>.</w:t>
      </w:r>
    </w:p>
    <w:p w:rsidRDefault="00D259AB" w:rsidP="00D259AB" w:rsidR="00D259AB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 w:rsidRPr="00E56243">
      <w:pPr>
        <w:jc w:val="center"/>
      </w:pPr>
      <w:r w:rsidRPr="00E56243">
        <w:t>Obrazloženje</w:t>
      </w:r>
    </w:p>
    <w:p w:rsidRDefault="00065B42" w:rsidP="00065B42" w:rsidR="00065B42" w:rsidRPr="00E56243">
      <w:r w:rsidRPr="00E56243">
        <w:t xml:space="preserve"> </w:t>
      </w:r>
    </w:p>
    <w:p w:rsidRDefault="00457690" w:rsidP="00457690" w:rsidR="00457690" w:rsidRPr="008A2CA9">
      <w:pPr>
        <w:ind w:firstLine="708"/>
        <w:jc w:val="both"/>
      </w:pPr>
      <w:r w:rsidRPr="008A2CA9">
        <w:t>Dužnik kao predlagatelj</w:t>
      </w:r>
      <w:r>
        <w:t xml:space="preserve"> SUPER </w:t>
      </w:r>
      <w:proofErr w:type="spellStart"/>
      <w:r>
        <w:t>POLIMEDIA</w:t>
      </w:r>
      <w:proofErr w:type="spellEnd"/>
      <w:r>
        <w:t xml:space="preserve"> d.o.o., Zagreb, Antuna Šoljana </w:t>
      </w:r>
      <w:proofErr w:type="spellStart"/>
      <w:r>
        <w:t>12</w:t>
      </w:r>
      <w:proofErr w:type="spellEnd"/>
      <w:r>
        <w:t xml:space="preserve">, koga zastupa Antonija </w:t>
      </w:r>
      <w:proofErr w:type="spellStart"/>
      <w:r>
        <w:t>Selak</w:t>
      </w:r>
      <w:proofErr w:type="spellEnd"/>
      <w:r>
        <w:t xml:space="preserve">, odvjetnica iz Zagreba, </w:t>
      </w:r>
      <w:proofErr w:type="spellStart"/>
      <w:r>
        <w:t>Drenovečka</w:t>
      </w:r>
      <w:proofErr w:type="spellEnd"/>
      <w:r>
        <w:t xml:space="preserve"> 3/3,</w:t>
      </w:r>
      <w:r w:rsidRPr="008A2CA9">
        <w:t xml:space="preserve"> podnio je dana </w:t>
      </w:r>
      <w:proofErr w:type="spellStart"/>
      <w:r>
        <w:t>31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>.</w:t>
      </w:r>
      <w:r w:rsidRPr="008A2CA9">
        <w:t xml:space="preserve"> prijedlog za</w:t>
      </w:r>
      <w:r>
        <w:t xml:space="preserve"> otvaranje</w:t>
      </w:r>
      <w:r w:rsidRPr="008A2CA9">
        <w:t xml:space="preserve"> stečajnog postupka.   </w:t>
      </w:r>
    </w:p>
    <w:p w:rsidRDefault="00457690" w:rsidP="00457690" w:rsidR="00457690">
      <w:pPr>
        <w:ind w:firstLine="720"/>
        <w:jc w:val="both"/>
      </w:pPr>
      <w:r w:rsidRPr="008A2CA9">
        <w:t>U prijedlogu navodi kako</w:t>
      </w:r>
      <w:r>
        <w:t xml:space="preserve"> su računu dužnika blokirani za razdoblje od </w:t>
      </w:r>
      <w:proofErr w:type="spellStart"/>
      <w:r>
        <w:t>372</w:t>
      </w:r>
      <w:proofErr w:type="spellEnd"/>
      <w:r>
        <w:t xml:space="preserve"> dana, te da dužnik nema nikakve imovine i nesposoban je za plaćanje. </w:t>
      </w:r>
    </w:p>
    <w:p w:rsidRDefault="00457690" w:rsidP="00457690" w:rsidR="00457690">
      <w:pPr>
        <w:ind w:firstLine="720"/>
        <w:jc w:val="both"/>
      </w:pPr>
    </w:p>
    <w:p w:rsidRDefault="00457690" w:rsidP="00457690" w:rsidR="00457690">
      <w:pPr>
        <w:ind w:firstLine="720"/>
        <w:jc w:val="both"/>
      </w:pPr>
      <w:r>
        <w:t xml:space="preserve">Dužnik je uz prijedlog dostavio potvrdu FINA-e od </w:t>
      </w:r>
      <w:proofErr w:type="spellStart"/>
      <w:r>
        <w:t>26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 xml:space="preserve">., te </w:t>
      </w:r>
      <w:proofErr w:type="spellStart"/>
      <w:r>
        <w:t>javnoovjerovljeni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popis imovine. </w:t>
      </w:r>
    </w:p>
    <w:p w:rsidRDefault="00457690" w:rsidP="00457690" w:rsidR="00457690">
      <w:pPr>
        <w:ind w:firstLine="720"/>
        <w:jc w:val="both"/>
      </w:pPr>
    </w:p>
    <w:p w:rsidRDefault="00457690" w:rsidP="00457690" w:rsidR="00457690">
      <w:pPr>
        <w:ind w:firstLine="720"/>
        <w:jc w:val="both"/>
      </w:pPr>
      <w:r>
        <w:t xml:space="preserve">Prema </w:t>
      </w:r>
      <w:proofErr w:type="spellStart"/>
      <w:r>
        <w:t>javnoovjerovljenom</w:t>
      </w:r>
      <w:proofErr w:type="spellEnd"/>
      <w:r>
        <w:t xml:space="preserve">  </w:t>
      </w:r>
      <w:proofErr w:type="spellStart"/>
      <w:r>
        <w:t>prokaznom</w:t>
      </w:r>
      <w:proofErr w:type="spellEnd"/>
      <w:r>
        <w:t xml:space="preserve"> popisu imovine, dužnik nema nikakve imovine. </w:t>
      </w:r>
    </w:p>
    <w:p w:rsidRDefault="00C22E20" w:rsidP="000C2DF8" w:rsidR="00C22E20">
      <w:pPr>
        <w:ind w:firstLine="708"/>
        <w:jc w:val="both"/>
      </w:pPr>
    </w:p>
    <w:p w:rsidRDefault="00E56243" w:rsidP="00C22E20" w:rsidR="00065B42" w:rsidRPr="00E56243">
      <w:pPr>
        <w:pStyle w:val="Tijeloteksta"/>
      </w:pPr>
      <w:r w:rsidRPr="00E56243">
        <w:tab/>
        <w:t xml:space="preserve">Rješenjem od </w:t>
      </w:r>
      <w:proofErr w:type="spellStart"/>
      <w:r w:rsidR="00C22E20">
        <w:t>1</w:t>
      </w:r>
      <w:r w:rsidR="00457690">
        <w:t>0.veljače</w:t>
      </w:r>
      <w:proofErr w:type="spellEnd"/>
      <w:r w:rsidR="00C22E20">
        <w:t xml:space="preserve"> </w:t>
      </w:r>
      <w:proofErr w:type="spellStart"/>
      <w:r w:rsidR="00C22E20">
        <w:t>201</w:t>
      </w:r>
      <w:r w:rsidR="00457690">
        <w:t>5</w:t>
      </w:r>
      <w:proofErr w:type="spellEnd"/>
      <w:r w:rsidR="00C22E20">
        <w:t>.</w:t>
      </w:r>
      <w:r w:rsidR="00D803A5" w:rsidRPr="00E56243">
        <w:t xml:space="preserve"> imenovan</w:t>
      </w:r>
      <w:r w:rsidR="00BF01D0" w:rsidRPr="00E56243">
        <w:t xml:space="preserve"> je </w:t>
      </w:r>
      <w:r w:rsidR="00B83C35">
        <w:t xml:space="preserve">Petar Popović </w:t>
      </w:r>
      <w:r w:rsidR="00535D8E" w:rsidRPr="00E56243">
        <w:t>privremenim stečajnim upraviteljem</w:t>
      </w:r>
      <w:r w:rsidR="00D677F7" w:rsidRPr="00E56243">
        <w:t xml:space="preserve"> u ovom predmetu, </w:t>
      </w:r>
      <w:r w:rsidR="00065B42" w:rsidRPr="00E56243">
        <w:t>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D677F7" w:rsidP="00D677F7" w:rsidR="00D677F7" w:rsidRPr="00E56243">
      <w:pPr>
        <w:pStyle w:val="Tijeloteksta"/>
        <w:ind w:firstLine="708"/>
      </w:pPr>
    </w:p>
    <w:p w:rsidRDefault="00E56243" w:rsidP="00E56243" w:rsidR="001013EE" w:rsidRPr="00E56243">
      <w:pPr>
        <w:ind w:firstLine="708"/>
        <w:jc w:val="both"/>
      </w:pPr>
      <w:r w:rsidRPr="00E56243">
        <w:t xml:space="preserve">Iz izvješća stečajnog upravitelja proizlazi da </w:t>
      </w:r>
      <w:r w:rsidR="00C22E20">
        <w:t>su</w:t>
      </w:r>
      <w:r w:rsidRPr="00E56243">
        <w:t xml:space="preserve"> kod dužnika ostvaren</w:t>
      </w:r>
      <w:r w:rsidR="00C22E20">
        <w:t>i</w:t>
      </w:r>
      <w:r w:rsidRPr="00E56243">
        <w:t xml:space="preserve"> stečajni razlog-</w:t>
      </w:r>
      <w:r w:rsidR="000C2DF8">
        <w:t>nesposobnost za plaćanje</w:t>
      </w:r>
      <w:r w:rsidR="00C22E20">
        <w:t>, prezaduženosti</w:t>
      </w:r>
      <w:r w:rsidR="000C2DF8">
        <w:t xml:space="preserve">, te da </w:t>
      </w:r>
      <w:r w:rsidRPr="00E56243">
        <w:t>imovin</w:t>
      </w:r>
      <w:r w:rsidR="000C2DF8">
        <w:t xml:space="preserve">a dužnika nije dostatna za namirenje </w:t>
      </w:r>
      <w:r w:rsidR="000C2DF8">
        <w:lastRenderedPageBreak/>
        <w:t xml:space="preserve">troškova </w:t>
      </w:r>
      <w:r w:rsidRPr="00E56243">
        <w:t xml:space="preserve"> prethodnog i stečajnog postupka. Slijedom navedenog, predložio je </w:t>
      </w:r>
      <w:r w:rsidR="00EF6B48">
        <w:t xml:space="preserve">pozvati </w:t>
      </w:r>
      <w:r w:rsidRPr="00E56243">
        <w:t xml:space="preserve">zainteresirani vjerovnici predujmiti troškove stečajnog postupka u iznosu od </w:t>
      </w:r>
      <w:proofErr w:type="spellStart"/>
      <w:r w:rsidR="00EF6B48">
        <w:t>27.0</w:t>
      </w:r>
      <w:r w:rsidR="000C2DF8">
        <w:t>00</w:t>
      </w:r>
      <w:proofErr w:type="spellEnd"/>
      <w:r w:rsidR="000C2DF8">
        <w:t>,</w:t>
      </w:r>
      <w:proofErr w:type="spellStart"/>
      <w:r w:rsidR="000C2DF8">
        <w:t>00</w:t>
      </w:r>
      <w:proofErr w:type="spellEnd"/>
      <w:r w:rsidR="000C2DF8">
        <w:t xml:space="preserve"> kn, te</w:t>
      </w:r>
      <w:r w:rsidRPr="00E56243">
        <w:t xml:space="preserve"> ako nitko ne predujmi navedene troškove, predložio je stečaj otvoriti i istovremeno zaključiti u skladu s čl. 63. st. 1. Stečajnog zakona.</w:t>
      </w:r>
    </w:p>
    <w:p w:rsidRDefault="00E56243" w:rsidP="00E56243" w:rsidR="00E56243">
      <w:pPr>
        <w:ind w:firstLine="708"/>
        <w:jc w:val="both"/>
      </w:pPr>
    </w:p>
    <w:p w:rsidRDefault="00EF6B48" w:rsidP="00E56243" w:rsidR="00E56243" w:rsidRPr="00E56243">
      <w:pPr>
        <w:ind w:firstLine="708"/>
        <w:jc w:val="both"/>
      </w:pPr>
      <w:r>
        <w:t xml:space="preserve">Dužnik </w:t>
      </w:r>
      <w:r w:rsidR="00C22E20">
        <w:t xml:space="preserve">nije </w:t>
      </w:r>
      <w:r w:rsidR="00E56243" w:rsidRPr="00E56243">
        <w:t>ima</w:t>
      </w:r>
      <w:r w:rsidR="00C22E20">
        <w:t>o</w:t>
      </w:r>
      <w:r w:rsidR="00E56243" w:rsidRPr="00E56243">
        <w:t xml:space="preserve"> primjedbi na izvješće privremenog stečajnog upravitelja.</w:t>
      </w:r>
    </w:p>
    <w:p w:rsidRDefault="00E56243" w:rsidP="00E56243" w:rsidR="00E56243">
      <w:pPr>
        <w:ind w:firstLine="708"/>
        <w:jc w:val="both"/>
      </w:pPr>
    </w:p>
    <w:p w:rsidRDefault="00B83C35" w:rsidP="00B83C35" w:rsidR="00B83C35">
      <w:pPr>
        <w:overflowPunct w:val="false"/>
        <w:jc w:val="both"/>
      </w:pPr>
      <w:r>
        <w:t xml:space="preserve">           Prema odredbi članka </w:t>
      </w:r>
      <w:proofErr w:type="spellStart"/>
      <w:r>
        <w:t>132</w:t>
      </w:r>
      <w:proofErr w:type="spellEnd"/>
      <w:r>
        <w:t>. stavak 1. S</w:t>
      </w:r>
      <w:r w:rsidR="00EF6B48">
        <w:t>tečajnog zakona( N.N.br.71/</w:t>
      </w:r>
      <w:proofErr w:type="spellStart"/>
      <w:r w:rsidR="00EF6B48">
        <w:t>15</w:t>
      </w:r>
      <w:proofErr w:type="spellEnd"/>
      <w:r w:rsidR="00EF6B48">
        <w:t xml:space="preserve">)  koji se u ovom postupku primjenjuje temeljem članka </w:t>
      </w:r>
      <w:proofErr w:type="spellStart"/>
      <w:r w:rsidR="00EF6B48">
        <w:t>441</w:t>
      </w:r>
      <w:proofErr w:type="spellEnd"/>
      <w:r w:rsidR="00EF6B48">
        <w:t xml:space="preserve">. stavak 2. istog Zakona </w:t>
      </w:r>
      <w:r>
        <w:t xml:space="preserve">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B83C35" w:rsidP="00B83C35" w:rsidR="00B83C35">
      <w:pPr>
        <w:ind w:firstLine="720"/>
        <w:jc w:val="both"/>
      </w:pPr>
    </w:p>
    <w:p w:rsidRDefault="00B83C35" w:rsidP="00B83C35" w:rsidR="00B83C35">
      <w:pPr>
        <w:overflowPunct w:val="false"/>
        <w:jc w:val="both"/>
      </w:pPr>
      <w:r>
        <w:tab/>
        <w:t xml:space="preserve">Slijedom svega naprijed navedenog 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pozvati osobe koje imaju pravni interes za provedbom stečajnog postupka na uplatu predujma za namirenje troškova prethodnog i otvorenog stečajnog postupka ( točka I rješenja).</w:t>
      </w:r>
    </w:p>
    <w:p w:rsidRDefault="00B83C35" w:rsidP="004B0A36" w:rsidR="00065B42" w:rsidRPr="00E56243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 (točka II rješenja).</w:t>
      </w:r>
      <w:r w:rsidR="00065B42" w:rsidRPr="00E56243">
        <w:t xml:space="preserve">       </w:t>
      </w:r>
    </w:p>
    <w:p w:rsidRDefault="001013EE" w:rsidP="004B0A36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F740B6">
        <w:t>15.lipnja</w:t>
      </w:r>
      <w:proofErr w:type="spellEnd"/>
      <w:r w:rsidR="00C22E20">
        <w:t xml:space="preserve"> </w:t>
      </w:r>
      <w:proofErr w:type="spellStart"/>
      <w:r w:rsidR="00C22E20">
        <w:t>2015</w:t>
      </w:r>
      <w:proofErr w:type="spellEnd"/>
      <w:r w:rsidR="00C22E20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74070D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74070D" w:rsidP="001013EE" w:rsidR="0074070D">
      <w:pPr>
        <w:jc w:val="both"/>
      </w:pPr>
    </w:p>
    <w:p w:rsidRDefault="0074070D" w:rsidP="00422EE0" w:rsidR="0074070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4070D" w:rsidP="00422EE0" w:rsidR="0074070D">
      <w:pPr>
        <w:jc w:val="both"/>
      </w:pPr>
      <w:r>
        <w:t xml:space="preserve">               Valentina Delač</w:t>
      </w:r>
    </w:p>
    <w:p w:rsidRDefault="0074070D" w:rsidP="001013EE" w:rsidR="0074070D">
      <w:pPr>
        <w:jc w:val="both"/>
      </w:pPr>
    </w:p>
    <w:p w:rsidRDefault="001B28BD" w:rsidP="001013EE" w:rsidR="001B28BD">
      <w:pPr>
        <w:jc w:val="both"/>
      </w:pPr>
    </w:p>
    <w:sectPr w:rsidR="001B28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6B9" w:rsidP="00C90729" w:rsidR="008346B9">
      <w:r>
        <w:separator/>
      </w:r>
    </w:p>
  </w:endnote>
  <w:endnote w:id="0" w:type="continuationSeparator">
    <w:p w:rsidRDefault="008346B9" w:rsidP="00C90729" w:rsidR="0083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6B9" w:rsidP="00C90729" w:rsidR="008346B9">
      <w:r>
        <w:separator/>
      </w:r>
    </w:p>
  </w:footnote>
  <w:footnote w:id="0" w:type="continuationSeparator">
    <w:p w:rsidRDefault="008346B9" w:rsidP="00C90729" w:rsidR="008346B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DC1B5C"/>
    <w:multiLevelType w:val="hybridMultilevel"/>
    <w:tmpl w:val="1708CE1E"/>
    <w:lvl w:tplc="A81E2A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E2A"/>
    <w:rsid w:val="000C2DF8"/>
    <w:rsid w:val="001013EE"/>
    <w:rsid w:val="001A762F"/>
    <w:rsid w:val="001B28BD"/>
    <w:rsid w:val="0021298E"/>
    <w:rsid w:val="0024560F"/>
    <w:rsid w:val="00260C00"/>
    <w:rsid w:val="002817DE"/>
    <w:rsid w:val="00284174"/>
    <w:rsid w:val="002D5087"/>
    <w:rsid w:val="003B679F"/>
    <w:rsid w:val="003C3839"/>
    <w:rsid w:val="003F3702"/>
    <w:rsid w:val="00412D47"/>
    <w:rsid w:val="00457690"/>
    <w:rsid w:val="004B0A36"/>
    <w:rsid w:val="004F117A"/>
    <w:rsid w:val="00535D8E"/>
    <w:rsid w:val="00614340"/>
    <w:rsid w:val="00643B41"/>
    <w:rsid w:val="0074070D"/>
    <w:rsid w:val="007B068E"/>
    <w:rsid w:val="008346B9"/>
    <w:rsid w:val="008B669A"/>
    <w:rsid w:val="00947BCF"/>
    <w:rsid w:val="009B3D51"/>
    <w:rsid w:val="00A0793E"/>
    <w:rsid w:val="00A42AF7"/>
    <w:rsid w:val="00A75EA1"/>
    <w:rsid w:val="00A75F17"/>
    <w:rsid w:val="00A851A3"/>
    <w:rsid w:val="00B83C35"/>
    <w:rsid w:val="00BE5577"/>
    <w:rsid w:val="00BF01D0"/>
    <w:rsid w:val="00C22E20"/>
    <w:rsid w:val="00C23ADD"/>
    <w:rsid w:val="00C90729"/>
    <w:rsid w:val="00D259AB"/>
    <w:rsid w:val="00D677F7"/>
    <w:rsid w:val="00D803A5"/>
    <w:rsid w:val="00E24B5E"/>
    <w:rsid w:val="00E423A6"/>
    <w:rsid w:val="00E56243"/>
    <w:rsid w:val="00EF6B48"/>
    <w:rsid w:val="00F47803"/>
    <w:rsid w:val="00F740B6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3C383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3C3839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3C38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38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B0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17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3C383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3C3839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3C38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38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B0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17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St-688/2015-19</izvorni_sadrzaj>
    <derivirana_varijabla naziv="DomainObject.Oznaka_1">St-688/2015-19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POLIMEDIA d.o.o. zastupanog po punomoćniku Antonia Selak</izvorni_sadrzaj>
    <derivirana_varijabla naziv="DomainObject.Predmet.ProtustrankaFormated_1">  SUPER POLIMEDIA d.o.o. zastupanog po punomoćniku Antonia Selak</derivirana_varijabla>
  </DomainObject.Predmet.ProtustrankaFormated>
  <DomainObject.Predmet.ProtustrankaFormatedOIB>
    <izvorni_sadrzaj>  SUPER POLIMEDIA d.o.o., OIB 37708377264 zastupanog po punomoćniku Antonia Selak</izvorni_sadrzaj>
    <derivirana_varijabla naziv="DomainObject.Predmet.ProtustrankaFormatedOIB_1">  SUPER POLIMEDIA d.o.o., OIB 37708377264 zastupanog po punomoćniku Antonia Selak</derivirana_varijabla>
  </DomainObject.Predmet.ProtustrankaFormatedOIB>
  <DomainObject.Predmet.ProtustrankaFormatedWithAdress>
    <izvorni_sadrzaj> SUPER POLIMEDIA d.o.o., Antuna Šoljana 12, 10000 Zagreb zastupanog po punomoćniku Antonia Selak</izvorni_sadrzaj>
    <derivirana_varijabla naziv="DomainObject.Predmet.ProtustrankaFormatedWithAdress_1"> SUPER POLIMEDIA d.o.o., Antuna Šoljana 12, 10000 Zagreb zastupanog po punomoćniku Antonia Selak</derivirana_varijabla>
  </DomainObject.Predmet.ProtustrankaFormatedWithAdress>
  <DomainObject.Predmet.ProtustrankaFormatedWithAdressOIB>
    <izvorni_sadrzaj> SUPER POLIMEDIA d.o.o., OIB 37708377264, Antuna Šoljana 12, 10000 Zagreb zastupanog po punomoćniku Antonia Selak</izvorni_sadrzaj>
    <derivirana_varijabla naziv="DomainObject.Predmet.ProtustrankaFormatedWithAdressOIB_1"> SUPER POLIMEDIA d.o.o., OIB 37708377264, Antuna Šoljana 12, 10000 Zagreb zastupanog po punomoćniku Antonia Selak</derivirana_varijabla>
  </DomainObject.Predmet.ProtustrankaFormatedWithAdressOIB>
  <DomainObject.Predmet.ProtustrankaWithAdress>
    <izvorni_sadrzaj>SUPER POLIMEDIA d.o.o. Antuna Šoljana 12, 10000 Zagreb</izvorni_sadrzaj>
    <derivirana_varijabla naziv="DomainObject.Predmet.ProtustrankaWithAdress_1">SUPER POLIMEDIA d.o.o. Antuna Šoljana 12, 10000 Zagreb</derivirana_varijabla>
  </DomainObject.Predmet.ProtustrankaWithAdress>
  <DomainObject.Predmet.ProtustrankaWithAdressOIB>
    <izvorni_sadrzaj>SUPER POLIMEDIA d.o.o., OIB 37708377264, Antuna Šoljana 12, 10000 Zagreb</izvorni_sadrzaj>
    <derivirana_varijabla naziv="DomainObject.Predmet.ProtustrankaWithAdressOIB_1">SUPER POLIMEDIA d.o.o., OIB 37708377264, Antuna Šoljana 12, 10000 Zagreb</derivirana_varijabla>
  </DomainObject.Predmet.ProtustrankaWithAdressOIB>
  <DomainObject.Predmet.ProtustrankaNazivFormated>
    <izvorni_sadrzaj>SUPER POLIMEDIA d.o.o.</izvorni_sadrzaj>
    <derivirana_varijabla naziv="DomainObject.Predmet.ProtustrankaNazivFormated_1">SUPER POLIMEDIA d.o.o.</derivirana_varijabla>
  </DomainObject.Predmet.ProtustrankaNazivFormated>
  <DomainObject.Predmet.ProtustrankaNazivFormatedOIB>
    <izvorni_sadrzaj>SUPER POLIMEDIA d.o.o., OIB 37708377264</izvorni_sadrzaj>
    <derivirana_varijabla naziv="DomainObject.Predmet.ProtustrankaNazivFormatedOIB_1">SUPER POLIMEDIA d.o.o., OIB 37708377264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 POLIMEDIA d.o.o.</izvorni_sadrzaj>
    <derivirana_varijabla naziv="DomainObject.Predmet.StrankaFormated_1">  SUPER POLIMEDIA d.o.o.</derivirana_varijabla>
  </DomainObject.Predmet.StrankaFormated>
  <DomainObject.Predmet.StrankaFormatedOIB>
    <izvorni_sadrzaj>  SUPER POLIMEDIA d.o.o., OIB 37708377264</izvorni_sadrzaj>
    <derivirana_varijabla naziv="DomainObject.Predmet.StrankaFormatedOIB_1">  SUPER POLIMEDIA d.o.o., OIB 37708377264</derivirana_varijabla>
  </DomainObject.Predmet.StrankaFormatedOIB>
  <DomainObject.Predmet.StrankaFormatedWithAdress>
    <izvorni_sadrzaj> SUPER POLIMEDIA d.o.o., Antuna Šoljana 12, 10000 Zagreb</izvorni_sadrzaj>
    <derivirana_varijabla naziv="DomainObject.Predmet.StrankaFormatedWithAdress_1"> SUPER POLIMEDIA d.o.o., Antuna Šoljana 12, 10000 Zagreb</derivirana_varijabla>
  </DomainObject.Predmet.StrankaFormatedWithAdress>
  <DomainObject.Predmet.StrankaFormatedWithAdressOIB>
    <izvorni_sadrzaj> SUPER POLIMEDIA d.o.o., OIB 37708377264, Antuna Šoljana 12, 10000 Zagreb</izvorni_sadrzaj>
    <derivirana_varijabla naziv="DomainObject.Predmet.StrankaFormatedWithAdressOIB_1"> SUPER POLIMEDIA d.o.o., OIB 37708377264, Antuna Šoljana 12, 10000 Zagreb</derivirana_varijabla>
  </DomainObject.Predmet.StrankaFormatedWithAdressOIB>
  <DomainObject.Predmet.StrankaWithAdress>
    <izvorni_sadrzaj>SUPER POLIMEDIA d.o.o. Antuna Šoljana 12,10000 Zagreb</izvorni_sadrzaj>
    <derivirana_varijabla naziv="DomainObject.Predmet.StrankaWithAdress_1">SUPER POLIMEDIA d.o.o. Antuna Šoljana 12,10000 Zagreb</derivirana_varijabla>
  </DomainObject.Predmet.StrankaWithAdress>
  <DomainObject.Predmet.StrankaWithAdressOIB>
    <izvorni_sadrzaj>SUPER POLIMEDIA d.o.o., OIB 37708377264, Antuna Šoljana 12,10000 Zagreb</izvorni_sadrzaj>
    <derivirana_varijabla naziv="DomainObject.Predmet.StrankaWithAdressOIB_1">SUPER POLIMEDIA d.o.o., OIB 37708377264, Antuna Šoljana 12,10000 Zagreb</derivirana_varijabla>
  </DomainObject.Predmet.StrankaWithAdressOIB>
  <DomainObject.Predmet.StrankaNazivFormated>
    <izvorni_sadrzaj>SUPER POLIMEDIA d.o.o.</izvorni_sadrzaj>
    <derivirana_varijabla naziv="DomainObject.Predmet.StrankaNazivFormated_1">SUPER POLIMEDIA d.o.o.</derivirana_varijabla>
  </DomainObject.Predmet.StrankaNazivFormated>
  <DomainObject.Predmet.StrankaNazivFormatedOIB>
    <izvorni_sadrzaj>SUPER POLIMEDIA d.o.o., OIB 37708377264</izvorni_sadrzaj>
    <derivirana_varijabla naziv="DomainObject.Predmet.StrankaNazivFormatedOIB_1">SUPER POLIMEDIA d.o.o., OIB 37708377264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SUPER POLIMEDIA d.o.o.</item>
    </izvorni_sadrzaj>
    <derivirana_varijabla naziv="DomainObject.Predmet.StrankaListFormated_1">
      <item>SUPER POLIMEDIA d.o.o.</item>
    </derivirana_varijabla>
  </DomainObject.Predmet.StrankaListFormated>
  <DomainObject.Predmet.StrankaListFormatedOIB>
    <izvorni_sadrzaj>
      <item>SUPER POLIMEDIA d.o.o., OIB 37708377264</item>
    </izvorni_sadrzaj>
    <derivirana_varijabla naziv="DomainObject.Predmet.StrankaListFormatedOIB_1">
      <item>SUPER POLIMEDIA d.o.o., OIB 37708377264</item>
    </derivirana_varijabla>
  </DomainObject.Predmet.StrankaListFormatedOIB>
  <DomainObject.Predmet.StrankaListFormatedWithAdress>
    <izvorni_sadrzaj>
      <item>SUPER POLIMEDIA d.o.o., Antuna Šoljana 12, 10000 Zagreb</item>
    </izvorni_sadrzaj>
    <derivirana_varijabla naziv="DomainObject.Predmet.StrankaListFormatedWithAdress_1">
      <item>SUPER POLIMEDIA d.o.o., Antuna Šoljana 12, 10000 Zagreb</item>
    </derivirana_varijabla>
  </DomainObject.Predmet.StrankaListFormatedWithAdress>
  <DomainObject.Predmet.StrankaListFormatedWithAdressOIB>
    <izvorni_sadrzaj>
      <item>SUPER POLIMEDIA d.o.o., OIB 37708377264, Antuna Šoljana 12, 10000 Zagreb</item>
    </izvorni_sadrzaj>
    <derivirana_varijabla naziv="DomainObject.Predmet.StrankaListFormatedWithAdressOIB_1">
      <item>SUPER POLIMEDIA d.o.o., OIB 37708377264, Antuna Šoljana 12, 10000 Zagreb</item>
    </derivirana_varijabla>
  </DomainObject.Predmet.StrankaListFormatedWithAdressOIB>
  <DomainObject.Predmet.StrankaListNazivFormated>
    <izvorni_sadrzaj>
      <item>SUPER POLIMEDIA d.o.o.</item>
    </izvorni_sadrzaj>
    <derivirana_varijabla naziv="DomainObject.Predmet.StrankaListNazivFormated_1">
      <item>SUPER POLIMEDIA d.o.o.</item>
    </derivirana_varijabla>
  </DomainObject.Predmet.StrankaListNazivFormated>
  <DomainObject.Predmet.StrankaListNazivFormatedOIB>
    <izvorni_sadrzaj>
      <item>SUPER POLIMEDIA d.o.o., OIB 37708377264</item>
    </izvorni_sadrzaj>
    <derivirana_varijabla naziv="DomainObject.Predmet.StrankaListNazivFormatedOIB_1">
      <item>SUPER POLIMEDIA d.o.o., OIB 37708377264</item>
    </derivirana_varijabla>
  </DomainObject.Predmet.StrankaListNazivFormatedOIB>
  <DomainObject.Predmet.ProtuStrankaListFormated>
    <izvorni_sadrzaj>
      <item>SUPER POLIMEDIA d.o.o. zastupanog po punomoćniku Antonia Selak</item>
    </izvorni_sadrzaj>
    <derivirana_varijabla naziv="DomainObject.Predmet.ProtuStrankaListFormated_1">
      <item>SUPER POLIMEDIA d.o.o. zastupanog po punomoćniku Antonia Selak</item>
    </derivirana_varijabla>
  </DomainObject.Predmet.ProtuStrankaListFormated>
  <DomainObject.Predmet.ProtuStrankaListFormatedOIB>
    <izvorni_sadrzaj>
      <item>SUPER POLIMEDIA d.o.o., OIB 37708377264 zastupanog po punomoćniku Antonia Selak</item>
    </izvorni_sadrzaj>
    <derivirana_varijabla naziv="DomainObject.Predmet.ProtuStrankaListFormatedOIB_1">
      <item>SUPER POLIMEDIA d.o.o., OIB 37708377264 zastupanog po punomoćniku Antonia Selak</item>
    </derivirana_varijabla>
  </DomainObject.Predmet.ProtuStrankaListFormatedOIB>
  <DomainObject.Predmet.ProtuStrankaListFormatedWithAdress>
    <izvorni_sadrzaj>
      <item>SUPER POLIMEDIA d.o.o., Antuna Šoljana 12, 10000 Zagreb zastupanog po punomoćniku Antonia Selak</item>
    </izvorni_sadrzaj>
    <derivirana_varijabla naziv="DomainObject.Predmet.ProtuStrankaListFormatedWithAdress_1">
      <item>SUPER POLIMEDIA d.o.o., Antuna Šoljana 12, 10000 Zagreb zastupanog po punomoćniku Antonia Selak</item>
    </derivirana_varijabla>
  </DomainObject.Predmet.ProtuStrankaListFormatedWithAdress>
  <DomainObject.Predmet.ProtuStrankaListFormatedWithAdressOIB>
    <izvorni_sadrzaj>
      <item>SUPER POLIMEDIA d.o.o., OIB 37708377264, Antuna Šoljana 12, 10000 Zagreb zastupanog po punomoćniku Antonia Selak</item>
    </izvorni_sadrzaj>
    <derivirana_varijabla naziv="DomainObject.Predmet.ProtuStrankaListFormatedWithAdressOIB_1">
      <item>SUPER POLIMEDIA d.o.o., OIB 37708377264, Antuna Šoljana 12, 10000 Zagreb zastupanog po punomoćniku Antonia Selak</item>
    </derivirana_varijabla>
  </DomainObject.Predmet.ProtuStrankaListFormatedWithAdressOIB>
  <DomainObject.Predmet.ProtuStrankaListNazivFormated>
    <izvorni_sadrzaj>
      <item>SUPER POLIMEDIA d.o.o.</item>
    </izvorni_sadrzaj>
    <derivirana_varijabla naziv="DomainObject.Predmet.ProtuStrankaListNazivFormated_1">
      <item>SUPER POLIMEDIA d.o.o.</item>
    </derivirana_varijabla>
  </DomainObject.Predmet.ProtuStrankaListNazivFormated>
  <DomainObject.Predmet.ProtuStrankaListNazivFormatedOIB>
    <izvorni_sadrzaj>
      <item>SUPER POLIMEDIA d.o.o., OIB 37708377264</item>
    </izvorni_sadrzaj>
    <derivirana_varijabla naziv="DomainObject.Predmet.ProtuStrankaListNazivFormatedOIB_1">
      <item>SUPER POLIMEDIA d.o.o., OIB 37708377264</item>
    </derivirana_varijabla>
  </DomainObject.Predmet.ProtuStrankaListNazivFormatedOIB>
  <DomainObject.Predmet.OstaliListFormated>
    <izvorni_sadrzaj>
      <item>Antonia Selak punomoćnik sudionika u postupku SUPER POLIMEDIA d.o.o.</item>
      <item>Bruno Balen</item>
    </izvorni_sadrzaj>
    <derivirana_varijabla naziv="DomainObject.Predmet.OstaliListFormated_1">
      <item>Antonia Selak punomoćnik sudionika u postupku SUPER POLIMEDIA d.o.o.</item>
      <item>Bruno Balen</item>
    </derivirana_varijabla>
  </DomainObject.Predmet.OstaliListFormated>
  <DomainObject.Predmet.OstaliListFormatedOIB>
    <izvorni_sadrzaj>
      <item>Antonia Selak punomoćnik sudionika u postupku SUPER POLIMEDIA d.o.o.</item>
      <item>Bruno Balen, OIB 11868455414</item>
    </izvorni_sadrzaj>
    <derivirana_varijabla naziv="DomainObject.Predmet.OstaliListFormatedOIB_1">
      <item>Antonia Selak punomoćnik sudionika u postupku SUPER POLIMEDIA d.o.o.</item>
      <item>Bruno Balen, OIB 11868455414</item>
    </derivirana_varijabla>
  </DomainObject.Predmet.OstaliListFormatedOIB>
  <DomainObject.Predmet.OstaliListFormatedWithAdress>
    <izvorni_sadrzaj>
      <item>Antonia Selak, Gorjanska 26, 10000 Zagreb punomoćnik sudionika u postupku SUPER POLIMEDIA d.o.o.</item>
      <item>Bruno Balen, Antuna Šoljana 12, 10000 Zagreb</item>
    </izvorni_sadrzaj>
    <derivirana_varijabla naziv="DomainObject.Predmet.OstaliListFormatedWithAdress_1">
      <item>Antonia Selak, Gorjanska 26, 10000 Zagreb punomoćnik sudionika u postupku SUPER POLIMEDIA d.o.o.</item>
      <item>Bruno Balen, Antuna Šoljana 12, 10000 Zagreb</item>
    </derivirana_varijabla>
  </DomainObject.Predmet.OstaliListFormatedWithAdress>
  <DomainObject.Predmet.OstaliListFormatedWithAdressOIB>
    <izvorni_sadrzaj>
      <item>Antonia Selak, Gorjanska 26, 10000 Zagreb punomoćnik sudionika u postupku SUPER POLIMEDIA d.o.o.</item>
      <item>Bruno Balen, OIB 11868455414, Antuna Šoljana 12, 10000 Zagreb</item>
    </izvorni_sadrzaj>
    <derivirana_varijabla naziv="DomainObject.Predmet.OstaliListFormatedWithAdressOIB_1">
      <item>Antonia Selak, Gorjanska 26, 10000 Zagreb punomoćnik sudionika u postupku SUPER POLIMEDIA d.o.o.</item>
      <item>Bruno Balen, OIB 11868455414, Antuna Šoljana 12, 10000 Zagreb</item>
    </derivirana_varijabla>
  </DomainObject.Predmet.OstaliListFormatedWithAdressOIB>
  <DomainObject.Predmet.OstaliListNazivFormated>
    <izvorni_sadrzaj>
      <item>Antonia Selak</item>
      <item>Bruno Balen</item>
    </izvorni_sadrzaj>
    <derivirana_varijabla naziv="DomainObject.Predmet.OstaliListNazivFormated_1">
      <item>Antonia Selak</item>
      <item>Bruno Balen</item>
    </derivirana_varijabla>
  </DomainObject.Predmet.OstaliListNazivFormated>
  <DomainObject.Predmet.OstaliListNazivFormatedOIB>
    <izvorni_sadrzaj>
      <item>Antonia Selak</item>
      <item>Bruno Balen, OIB 11868455414</item>
    </izvorni_sadrzaj>
    <derivirana_varijabla naziv="DomainObject.Predmet.OstaliListNazivFormatedOIB_1">
      <item>Antonia Selak</item>
      <item>Bruno Balen, OIB 11868455414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St-688/2015-19</izvorni_sadrzaj>
    <derivirana_varijabla naziv="DomainObject.PoslovniBrojDokumenta_1">St-688/2015-19</derivirana_varijabla>
  </DomainObject.PoslovniBrojDokumenta>
  <DomainObject.Predmet.StrankaIDrugi>
    <izvorni_sadrzaj>SUPER POLIMEDIA d.o.o.</izvorni_sadrzaj>
    <derivirana_varijabla naziv="DomainObject.Predmet.StrankaIDrugi_1">SUPER POLIMEDIA d.o.o.</derivirana_varijabla>
  </DomainObject.Predmet.StrankaIDrugi>
  <DomainObject.Predmet.ProtustrankaIDrugi>
    <izvorni_sadrzaj>SUPER POLIMEDIA d.o.o.</izvorni_sadrzaj>
    <derivirana_varijabla naziv="DomainObject.Predmet.ProtustrankaIDrugi_1">SUPER POLIMEDIA d.o.o.</derivirana_varijabla>
  </DomainObject.Predmet.ProtustrankaIDrugi>
  <DomainObject.Predmet.StrankaIDrugiAdressOIB>
    <izvorni_sadrzaj>SUPER POLIMEDIA d.o.o., OIB 37708377264, Antuna Šoljana 12, 10000 Zagreb</izvorni_sadrzaj>
    <derivirana_varijabla naziv="DomainObject.Predmet.StrankaIDrugiAdressOIB_1">SUPER POLIMEDIA d.o.o., OIB 37708377264, Antuna Šoljana 12, 10000 Zagreb</derivirana_varijabla>
  </DomainObject.Predmet.StrankaIDrugiAdressOIB>
  <DomainObject.Predmet.ProtustrankaIDrugiAdressOIB>
    <izvorni_sadrzaj>SUPER POLIMEDIA d.o.o., OIB 37708377264, Antuna Šoljana 12, 10000 Zagreb</izvorni_sadrzaj>
    <derivirana_varijabla naziv="DomainObject.Predmet.ProtustrankaIDrugiAdressOIB_1">SUPER POLIMEDIA d.o.o., OIB 37708377264,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POLIMEDIA d.o.o.</item>
      <item>SUPER POLIMEDIA d.o.o.</item>
      <item>Antonia Selak</item>
      <item>Bruno Balen</item>
    </izvorni_sadrzaj>
    <derivirana_varijabla naziv="DomainObject.Predmet.SudioniciListNaziv_1">
      <item>SUPER POLIMEDIA d.o.o.</item>
      <item>SUPER POLIMEDIA d.o.o.</item>
      <item>Antonia Selak</item>
      <item>Bruno Balen</item>
    </derivirana_varijabla>
  </DomainObject.Predmet.SudioniciListNaziv>
  <DomainObject.Predmet.SudioniciListAdressOIB>
    <izvorni_sadrzaj>
      <item>SUPER POLIMEDIA d.o.o., OIB 37708377264, Antuna Šoljana 12,10000 Zagreb</item>
      <item>SUPER POLIMEDIA d.o.o., OIB 37708377264, Antuna Šoljana 12,10000 Zagreb</item>
      <item>Antonia Selak, Gorjanska 26,10000 Zagreb</item>
      <item>Bruno Balen, OIB 11868455414, Antuna Šoljana 12,10000 Zagreb</item>
    </izvorni_sadrzaj>
    <derivirana_varijabla naziv="DomainObject.Predmet.SudioniciListAdressOIB_1">
      <item>SUPER POLIMEDIA d.o.o., OIB 37708377264, Antuna Šoljana 12,10000 Zagreb</item>
      <item>SUPER POLIMEDIA d.o.o., OIB 37708377264, Antuna Šoljana 12,10000 Zagreb</item>
      <item>Antonia Selak, Gorjanska 26,10000 Zagreb</item>
      <item>Bruno Balen, OIB 11868455414, Antuna Šoljana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37708377264</item>
      <item>, OIB 37708377264</item>
      <item>, OIB null</item>
      <item>, OIB 11868455414</item>
    </izvorni_sadrzaj>
    <derivirana_varijabla naziv="DomainObject.Predmet.SudioniciListNazivOIB_1">
      <item>, OIB 37708377264</item>
      <item>, OIB 37708377264</item>
      <item>, OIB null</item>
      <item>, OIB 11868455414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552</properties:Words>
  <properties:Characters>3115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2016-06-15T10:54:00Z</dcterms:created>
  <dc:creator>gzubak</dc:creator>
  <cp:lastModifiedBy>Valentina Delač</cp:lastModifiedBy>
  <cp:lastPrinted>2016-06-15T10:52:00Z</cp:lastPrinted>
  <dcterms:modified xmlns:xsi="http://www.w3.org/2001/XMLSchema-instance" xsi:type="dcterms:W3CDTF">2016-06-15T10:56:00Z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St-688/2015-19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