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bee0" w14:paraId="f83bee0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F521F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 w:rsidRPr="00F521FF">
        <w:rPr>
          <w:rFonts w:hAnsi="Times New Roman" w:ascii="Times New Roman"/>
          <w:szCs w:val="24"/>
          <w:lang w:val="hr-HR"/>
        </w:rPr>
        <w:t xml:space="preserve">Nadi Nekić Plevko 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F62A72" w:rsidRPr="00F521FF">
        <w:rPr>
          <w:rFonts w:hAnsi="Times New Roman" w:ascii="Times New Roman"/>
          <w:szCs w:val="24"/>
          <w:lang w:val="hr-HR"/>
        </w:rPr>
        <w:t xml:space="preserve">u </w:t>
      </w:r>
      <w:r w:rsidR="00932D82" w:rsidRPr="00F521FF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FD6ED2">
        <w:rPr>
          <w:rFonts w:hAnsi="Times New Roman" w:ascii="Times New Roman"/>
          <w:szCs w:val="24"/>
        </w:rPr>
        <w:t>SLAVIĆ GRADNJA i usluge d.o.o. (OIB93822167002) iz Zagreba, Ulica Ivekovićeva 19</w:t>
      </w:r>
      <w:r w:rsidR="005B4A2F" w:rsidRPr="00F521FF">
        <w:rPr>
          <w:rFonts w:hAnsi="Times New Roman" w:ascii="Times New Roman"/>
          <w:szCs w:val="24"/>
          <w:lang w:val="hr-HR"/>
        </w:rPr>
        <w:t>,</w:t>
      </w:r>
      <w:r w:rsidR="00DB4528" w:rsidRPr="00F521FF">
        <w:rPr>
          <w:rFonts w:hAnsi="Times New Roman" w:ascii="Times New Roman"/>
          <w:szCs w:val="24"/>
          <w:lang w:val="hr-HR"/>
        </w:rPr>
        <w:t xml:space="preserve"> dana </w:t>
      </w:r>
      <w:r w:rsidR="00A72604">
        <w:rPr>
          <w:rFonts w:hAnsi="Times New Roman" w:ascii="Times New Roman"/>
          <w:szCs w:val="24"/>
          <w:lang w:val="hr-HR"/>
        </w:rPr>
        <w:t>21</w:t>
      </w:r>
      <w:r w:rsidR="00131846" w:rsidRPr="00F521FF">
        <w:rPr>
          <w:rFonts w:hAnsi="Times New Roman" w:ascii="Times New Roman"/>
          <w:szCs w:val="24"/>
          <w:lang w:val="hr-HR"/>
        </w:rPr>
        <w:t>. prosinca</w:t>
      </w:r>
      <w:r w:rsidR="00D955F3" w:rsidRPr="00F521FF">
        <w:rPr>
          <w:rFonts w:hAnsi="Times New Roman" w:ascii="Times New Roman"/>
          <w:szCs w:val="24"/>
          <w:lang w:val="hr-HR"/>
        </w:rPr>
        <w:t xml:space="preserve"> 201</w:t>
      </w:r>
      <w:r w:rsidR="00840E3D" w:rsidRPr="00F521FF">
        <w:rPr>
          <w:rFonts w:hAnsi="Times New Roman" w:ascii="Times New Roman"/>
          <w:szCs w:val="24"/>
          <w:lang w:val="hr-HR"/>
        </w:rPr>
        <w:t>5</w:t>
      </w:r>
      <w:r w:rsidR="00D955F3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</w:t>
      </w:r>
      <w:r w:rsidR="00131846" w:rsidRPr="00F521FF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z a k l j u č i o</w:t>
      </w:r>
      <w:r w:rsidR="00997BA9" w:rsidRPr="00F521F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FD6ED2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 xml:space="preserve">SLAVIĆ GRADNJA i usluge d.o.o. (OIB93822167002) iz Zagreba, Ulica Ivekovićeva 19 </w:t>
      </w:r>
      <w:r w:rsidR="002521D2" w:rsidRPr="00F521F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F521FF">
        <w:rPr>
          <w:rFonts w:hAnsi="Times New Roman" w:ascii="Times New Roman"/>
          <w:szCs w:val="24"/>
          <w:lang w:val="hr-HR"/>
        </w:rPr>
        <w:t>ovog suda</w:t>
      </w:r>
      <w:r w:rsidR="00604095" w:rsidRPr="00F521FF">
        <w:rPr>
          <w:rFonts w:hAnsi="Times New Roman" w:ascii="Times New Roman"/>
          <w:szCs w:val="24"/>
          <w:lang w:val="hr-HR"/>
        </w:rPr>
        <w:t xml:space="preserve">, </w:t>
      </w:r>
      <w:r w:rsidR="002521D2" w:rsidRPr="00F521FF">
        <w:rPr>
          <w:rFonts w:hAnsi="Times New Roman" w:ascii="Times New Roman"/>
          <w:szCs w:val="24"/>
          <w:lang w:val="hr-HR"/>
        </w:rPr>
        <w:t>predlož</w:t>
      </w:r>
      <w:r w:rsidR="00604095" w:rsidRPr="00F521FF">
        <w:rPr>
          <w:rFonts w:hAnsi="Times New Roman" w:ascii="Times New Roman"/>
          <w:szCs w:val="24"/>
          <w:lang w:val="hr-HR"/>
        </w:rPr>
        <w:t xml:space="preserve">iti </w:t>
      </w:r>
      <w:r w:rsidR="002521D2" w:rsidRPr="00F521FF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>
        <w:rPr>
          <w:rFonts w:hAnsi="Times New Roman" w:ascii="Times New Roman"/>
          <w:szCs w:val="24"/>
        </w:rPr>
        <w:t>SLAVIĆ GRADNJA i usluge d.o.o. (OIB93822167002) iz Zagreba, Ulica Ivekovićeva 19</w:t>
      </w:r>
      <w:r w:rsidR="00F521FF" w:rsidRPr="00F521FF">
        <w:rPr>
          <w:rFonts w:hAnsi="Times New Roman" w:ascii="Times New Roman"/>
          <w:szCs w:val="24"/>
        </w:rPr>
        <w:t>.</w:t>
      </w:r>
    </w:p>
    <w:p w:rsidRDefault="003A13B6" w:rsidP="003A13B6" w:rsidR="003A13B6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Pravna osoba pod točkom 1</w:t>
      </w:r>
      <w:r w:rsidR="002521D2" w:rsidRPr="00F521F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FD6ED2">
        <w:rPr>
          <w:rFonts w:hAnsi="Times New Roman" w:ascii="Times New Roman"/>
          <w:szCs w:val="24"/>
          <w:lang w:val="hr-HR"/>
        </w:rPr>
        <w:t>1258</w:t>
      </w:r>
      <w:r w:rsidR="00A337A3" w:rsidRPr="00F521F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FD6ED2">
        <w:rPr>
          <w:rFonts w:hAnsi="Times New Roman" w:ascii="Times New Roman"/>
          <w:szCs w:val="24"/>
          <w:lang w:val="hr-HR"/>
        </w:rPr>
        <w:t>1.173.478,30</w:t>
      </w:r>
      <w:r w:rsidR="005B4A2F" w:rsidRPr="00F521F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F521F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F521FF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F521FF">
        <w:rPr>
          <w:rFonts w:hAnsi="Times New Roman" w:ascii="Times New Roman"/>
          <w:szCs w:val="24"/>
          <w:lang w:val="hr-HR"/>
        </w:rPr>
        <w:t xml:space="preserve">istovremenom </w:t>
      </w:r>
      <w:r w:rsidRPr="00F521FF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936464" w:rsidP="00B03169" w:rsidR="00936464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lastRenderedPageBreak/>
        <w:t>Obrazloženje</w:t>
      </w:r>
      <w:r w:rsidR="005B4A2F" w:rsidRPr="00F521F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="00EC322B" w:rsidRPr="00F521F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F521F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F521FF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F521FF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Nakon što je udovoljeno</w:t>
      </w:r>
      <w:r w:rsidR="00131846" w:rsidRPr="00F521FF">
        <w:rPr>
          <w:rFonts w:hAnsi="Times New Roman" w:ascii="Times New Roman"/>
          <w:lang w:val="hr-HR"/>
        </w:rPr>
        <w:t xml:space="preserve"> uvjetima  iz čl. 428. i 429. SZ-a</w:t>
      </w:r>
      <w:r w:rsidRPr="00F521FF">
        <w:rPr>
          <w:rFonts w:hAnsi="Times New Roman" w:ascii="Times New Roman"/>
          <w:lang w:val="hr-HR"/>
        </w:rPr>
        <w:t>, ovaj je sud  rješenjem br. St</w:t>
      </w:r>
      <w:r w:rsidR="00131846" w:rsidRPr="00F521FF">
        <w:rPr>
          <w:rFonts w:hAnsi="Times New Roman" w:ascii="Times New Roman"/>
          <w:lang w:val="hr-HR"/>
        </w:rPr>
        <w:t>-</w:t>
      </w:r>
      <w:r w:rsidR="005B4A2F" w:rsidRPr="00F521FF">
        <w:rPr>
          <w:rFonts w:hAnsi="Times New Roman" w:ascii="Times New Roman"/>
          <w:lang w:val="hr-HR"/>
        </w:rPr>
        <w:t>1937/2015</w:t>
      </w:r>
      <w:r w:rsidR="00131846" w:rsidRPr="00F521FF">
        <w:rPr>
          <w:rFonts w:hAnsi="Times New Roman" w:ascii="Times New Roman"/>
          <w:lang w:val="hr-HR"/>
        </w:rPr>
        <w:t xml:space="preserve"> </w:t>
      </w:r>
      <w:r w:rsidRPr="00F521FF">
        <w:rPr>
          <w:rFonts w:hAnsi="Times New Roman" w:ascii="Times New Roman"/>
          <w:lang w:val="hr-HR"/>
        </w:rPr>
        <w:t>od</w:t>
      </w:r>
      <w:r w:rsidR="005B4A2F" w:rsidRPr="00F521FF">
        <w:rPr>
          <w:rFonts w:hAnsi="Times New Roman" w:ascii="Times New Roman"/>
          <w:lang w:val="hr-HR"/>
        </w:rPr>
        <w:t xml:space="preserve"> 11</w:t>
      </w:r>
      <w:r w:rsidR="00131846" w:rsidRPr="00F521FF">
        <w:rPr>
          <w:rFonts w:hAnsi="Times New Roman" w:ascii="Times New Roman"/>
          <w:lang w:val="hr-HR"/>
        </w:rPr>
        <w:t>. prosinca 2015. godine</w:t>
      </w:r>
      <w:r w:rsidRPr="00F521FF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F521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F521FF">
        <w:rPr>
          <w:rFonts w:hAnsi="Times New Roman" w:ascii="Times New Roman"/>
          <w:szCs w:val="24"/>
          <w:lang w:val="hr-HR"/>
        </w:rPr>
        <w:t>-a</w:t>
      </w:r>
      <w:r w:rsidRPr="00F521FF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433 SZ</w:t>
      </w:r>
      <w:r w:rsidR="002521D2" w:rsidRPr="00F521FF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</w:p>
    <w:p w:rsidRDefault="00D44D4F" w:rsidP="00532B71" w:rsidR="00D44D4F" w:rsidRPr="00F521FF">
      <w:pPr>
        <w:jc w:val="center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>U Zagrebu</w:t>
      </w:r>
      <w:r w:rsidR="00A72604">
        <w:rPr>
          <w:rFonts w:hAnsi="Times New Roman" w:ascii="Times New Roman"/>
          <w:lang w:val="hr-HR"/>
        </w:rPr>
        <w:t>, 21</w:t>
      </w:r>
      <w:r w:rsidR="00131846" w:rsidRPr="00F521FF">
        <w:rPr>
          <w:rFonts w:hAnsi="Times New Roman" w:ascii="Times New Roman"/>
          <w:lang w:val="hr-HR"/>
        </w:rPr>
        <w:t>. prosinca</w:t>
      </w:r>
      <w:r w:rsidRPr="00F521FF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 w:rsidRPr="00F521F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>Sudac</w:t>
      </w:r>
    </w:p>
    <w:p w:rsidRDefault="003A13B6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 xml:space="preserve">Nada Nekić Plevko </w:t>
      </w:r>
      <w:r w:rsidR="00C86ACA" w:rsidRPr="00F521FF">
        <w:rPr>
          <w:rFonts w:hAnsi="Times New Roman" w:ascii="Times New Roman"/>
          <w:lang w:val="hr-HR"/>
        </w:rPr>
        <w:t>v.r.</w:t>
      </w: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521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ACA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>Za  točnost otpravka</w:t>
      </w:r>
    </w:p>
    <w:p w:rsidRDefault="00C86ACA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F521FF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Tomislav T</w:t>
      </w:r>
      <w:r w:rsidR="00C86ACA" w:rsidRPr="00F521FF">
        <w:rPr>
          <w:rFonts w:hAnsi="Times New Roman" w:ascii="Times New Roman"/>
          <w:szCs w:val="24"/>
          <w:lang w:val="hr-HR"/>
        </w:rPr>
        <w:t>ukač</w:t>
      </w:r>
    </w:p>
    <w:p w:rsidRDefault="00D44D4F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1</w:t>
      </w:r>
      <w:r w:rsidR="00586826" w:rsidRPr="00F521FF">
        <w:rPr>
          <w:rFonts w:hAnsi="Times New Roman" w:ascii="Times New Roman"/>
          <w:szCs w:val="24"/>
          <w:lang w:val="hr-HR"/>
        </w:rPr>
        <w:t xml:space="preserve">.) </w:t>
      </w:r>
      <w:r w:rsidR="00131846" w:rsidRPr="00F521FF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521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21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C9E" w:rsidP="00DB4528" w:rsidR="00176C9E">
      <w:r>
        <w:separator/>
      </w:r>
    </w:p>
  </w:endnote>
  <w:endnote w:id="0" w:type="continuationSeparator">
    <w:p w:rsidRDefault="00176C9E" w:rsidP="00DB4528" w:rsidR="00176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C9E" w:rsidP="00DB4528" w:rsidR="00176C9E">
      <w:r>
        <w:separator/>
      </w:r>
    </w:p>
  </w:footnote>
  <w:footnote w:id="0" w:type="continuationSeparator">
    <w:p w:rsidRDefault="00176C9E" w:rsidP="00DB4528" w:rsidR="00176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4598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FD6ED2">
      <w:rPr>
        <w:rFonts w:hAnsi="Times New Roman" w:ascii="Times New Roman"/>
        <w:lang w:val="hr-HR"/>
      </w:rPr>
      <w:t>2132</w:t>
    </w:r>
    <w:r w:rsidR="003A13B6">
      <w:rPr>
        <w:rFonts w:hAnsi="Times New Roman" w:ascii="Times New Roman"/>
        <w:lang w:val="hr-HR"/>
      </w:rPr>
      <w:t>/</w:t>
    </w:r>
    <w:r w:rsidRPr="007817B5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FD6ED2">
      <w:rPr>
        <w:rFonts w:hAnsi="Times New Roman" w:ascii="Times New Roman"/>
        <w:lang w:val="hr-HR"/>
      </w:rPr>
      <w:t>2132/2015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0F567C"/>
    <w:rsid w:val="00112B50"/>
    <w:rsid w:val="00131846"/>
    <w:rsid w:val="00176C9E"/>
    <w:rsid w:val="00182088"/>
    <w:rsid w:val="0022417B"/>
    <w:rsid w:val="002521D2"/>
    <w:rsid w:val="003A13B6"/>
    <w:rsid w:val="00404AEF"/>
    <w:rsid w:val="0042162E"/>
    <w:rsid w:val="00427250"/>
    <w:rsid w:val="004519A2"/>
    <w:rsid w:val="00474F91"/>
    <w:rsid w:val="004B6BF3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7E64D5"/>
    <w:rsid w:val="008301F7"/>
    <w:rsid w:val="00831391"/>
    <w:rsid w:val="00840E3D"/>
    <w:rsid w:val="00855EC1"/>
    <w:rsid w:val="00877ED1"/>
    <w:rsid w:val="00932D82"/>
    <w:rsid w:val="00936464"/>
    <w:rsid w:val="00956523"/>
    <w:rsid w:val="00997BA9"/>
    <w:rsid w:val="009A1F18"/>
    <w:rsid w:val="009E0957"/>
    <w:rsid w:val="00A337A3"/>
    <w:rsid w:val="00A72604"/>
    <w:rsid w:val="00A779A8"/>
    <w:rsid w:val="00A87013"/>
    <w:rsid w:val="00A95334"/>
    <w:rsid w:val="00AB7883"/>
    <w:rsid w:val="00AF40B4"/>
    <w:rsid w:val="00B03169"/>
    <w:rsid w:val="00B50CF6"/>
    <w:rsid w:val="00C16B58"/>
    <w:rsid w:val="00C86ACA"/>
    <w:rsid w:val="00CF2939"/>
    <w:rsid w:val="00D27B49"/>
    <w:rsid w:val="00D44D4F"/>
    <w:rsid w:val="00D45987"/>
    <w:rsid w:val="00D77C43"/>
    <w:rsid w:val="00D955F3"/>
    <w:rsid w:val="00DB29D2"/>
    <w:rsid w:val="00DB4528"/>
    <w:rsid w:val="00DF6AEF"/>
    <w:rsid w:val="00EC322B"/>
    <w:rsid w:val="00EE5750"/>
    <w:rsid w:val="00F521FF"/>
    <w:rsid w:val="00F62A72"/>
    <w:rsid w:val="00F667BC"/>
    <w:rsid w:val="00FD6ED2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59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9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98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9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9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59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9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98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9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9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2132</izvorni_sadrzaj>
    <derivirana_varijabla naziv="DomainObject.Predmet.Broj_1">2132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St-2132/2015</izvorni_sadrzaj>
    <derivirana_varijabla naziv="DomainObject.Predmet.OznakaBroj_1">St-2132/2015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SLAVIĆ GRADNJA d.o.o.</izvorni_sadrzaj>
    <derivirana_varijabla naziv="DomainObject.Predmet.ProtustrankaFormated_1">  SLAVIĆ GRADNJA d.o.o.</derivirana_varijabla>
  </DomainObject.Predmet.ProtustrankaFormated>
  <DomainObject.Predmet.ProtustrankaFormatedOIB>
    <izvorni_sadrzaj>  SLAVIĆ GRADNJA d.o.o., OIB 93822167002</izvorni_sadrzaj>
    <derivirana_varijabla naziv="DomainObject.Predmet.ProtustrankaFormatedOIB_1">  SLAVIĆ GRADNJA d.o.o., OIB 93822167002</derivirana_varijabla>
  </DomainObject.Predmet.ProtustrankaFormatedOIB>
  <DomainObject.Predmet.ProtustrankaFormatedWithAdress>
    <izvorni_sadrzaj> SLAVIĆ GRADNJA d.o.o., Ulica Ivekovićeva 19, 10000 Zagreb</izvorni_sadrzaj>
    <derivirana_varijabla naziv="DomainObject.Predmet.ProtustrankaFormatedWithAdress_1"> SLAVIĆ GRADNJA d.o.o., Ulica Ivekovićeva 19, 10000 Zagreb</derivirana_varijabla>
  </DomainObject.Predmet.ProtustrankaFormatedWithAdress>
  <DomainObject.Predmet.ProtustrankaFormatedWithAdressOIB>
    <izvorni_sadrzaj> SLAVIĆ GRADNJA d.o.o., OIB 93822167002, Ulica Ivekovićeva 19, 10000 Zagreb</izvorni_sadrzaj>
    <derivirana_varijabla naziv="DomainObject.Predmet.ProtustrankaFormatedWithAdressOIB_1"> SLAVIĆ GRADNJA d.o.o., OIB 93822167002, Ulica Ivekovićeva 19, 10000 Zagreb</derivirana_varijabla>
  </DomainObject.Predmet.ProtustrankaFormatedWithAdressOIB>
  <DomainObject.Predmet.ProtustrankaWithAdress>
    <izvorni_sadrzaj>SLAVIĆ GRADNJA d.o.o. Ulica Ivekovićeva 19, 10000 Zagreb</izvorni_sadrzaj>
    <derivirana_varijabla naziv="DomainObject.Predmet.ProtustrankaWithAdress_1">SLAVIĆ GRADNJA d.o.o. Ulica Ivekovićeva 19, 10000 Zagreb</derivirana_varijabla>
  </DomainObject.Predmet.ProtustrankaWithAdress>
  <DomainObject.Predmet.ProtustrankaWithAdressOIB>
    <izvorni_sadrzaj>SLAVIĆ GRADNJA d.o.o., OIB 93822167002, Ulica Ivekovićeva 19, 10000 Zagreb</izvorni_sadrzaj>
    <derivirana_varijabla naziv="DomainObject.Predmet.ProtustrankaWithAdressOIB_1">SLAVIĆ GRADNJA d.o.o., OIB 93822167002, Ulica Ivekovićeva 19, 10000 Zagreb</derivirana_varijabla>
  </DomainObject.Predmet.ProtustrankaWithAdressOIB>
  <DomainObject.Predmet.ProtustrankaNazivFormated>
    <izvorni_sadrzaj>SLAVIĆ GRADNJA d.o.o.</izvorni_sadrzaj>
    <derivirana_varijabla naziv="DomainObject.Predmet.ProtustrankaNazivFormated_1">SLAVIĆ GRADNJA d.o.o.</derivirana_varijabla>
  </DomainObject.Predmet.ProtustrankaNazivFormated>
  <DomainObject.Predmet.ProtustrankaNazivFormatedOIB>
    <izvorni_sadrzaj>SLAVIĆ GRADNJA d.o.o., OIB 93822167002</izvorni_sadrzaj>
    <derivirana_varijabla naziv="DomainObject.Predmet.ProtustrankaNazivFormatedOIB_1">SLAVIĆ GRADNJA d.o.o., OIB 93822167002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SLAVIĆ GRADNJA d.o.o.</item>
    </izvorni_sadrzaj>
    <derivirana_varijabla naziv="DomainObject.Predmet.ProtuStrankaListFormated_1">
      <item>SLAVIĆ GRADNJA d.o.o.</item>
    </derivirana_varijabla>
  </DomainObject.Predmet.ProtuStrankaListFormated>
  <DomainObject.Predmet.ProtuStrankaListFormatedOIB>
    <izvorni_sadrzaj>
      <item>SLAVIĆ GRADNJA d.o.o., OIB 93822167002</item>
    </izvorni_sadrzaj>
    <derivirana_varijabla naziv="DomainObject.Predmet.ProtuStrankaListFormatedOIB_1">
      <item>SLAVIĆ GRADNJA d.o.o., OIB 93822167002</item>
    </derivirana_varijabla>
  </DomainObject.Predmet.ProtuStrankaListFormatedOIB>
  <DomainObject.Predmet.ProtuStrankaListFormatedWithAdress>
    <izvorni_sadrzaj>
      <item>SLAVIĆ GRADNJA d.o.o., Ulica Ivekovićeva 19, 10000 Zagreb</item>
    </izvorni_sadrzaj>
    <derivirana_varijabla naziv="DomainObject.Predmet.ProtuStrankaListFormatedWithAdress_1">
      <item>SLAVIĆ GRADNJA d.o.o., Ulica Ivekovićeva 19, 10000 Zagreb</item>
    </derivirana_varijabla>
  </DomainObject.Predmet.ProtuStrankaListFormatedWithAdress>
  <DomainObject.Predmet.ProtuStrankaListFormatedWithAdressOIB>
    <izvorni_sadrzaj>
      <item>SLAVIĆ GRADNJA d.o.o., OIB 93822167002, Ulica Ivekovićeva 19, 10000 Zagreb</item>
    </izvorni_sadrzaj>
    <derivirana_varijabla naziv="DomainObject.Predmet.ProtuStrankaListFormatedWithAdressOIB_1">
      <item>SLAVIĆ GRADNJA d.o.o., OIB 93822167002, Ulica Ivekovićeva 19, 10000 Zagreb</item>
    </derivirana_varijabla>
  </DomainObject.Predmet.ProtuStrankaListFormatedWithAdressOIB>
  <DomainObject.Predmet.ProtuStrankaListNazivFormated>
    <izvorni_sadrzaj>
      <item>SLAVIĆ GRADNJA d.o.o.</item>
    </izvorni_sadrzaj>
    <derivirana_varijabla naziv="DomainObject.Predmet.ProtuStrankaListNazivFormated_1">
      <item>SLAVIĆ GRADNJA d.o.o.</item>
    </derivirana_varijabla>
  </DomainObject.Predmet.ProtuStrankaListNazivFormated>
  <DomainObject.Predmet.ProtuStrankaListNazivFormatedOIB>
    <izvorni_sadrzaj>
      <item>SLAVIĆ GRADNJA d.o.o., OIB 93822167002</item>
    </izvorni_sadrzaj>
    <derivirana_varijabla naziv="DomainObject.Predmet.ProtuStrankaListNazivFormatedOIB_1">
      <item>SLAVIĆ GRADNJA d.o.o., OIB 93822167002</item>
    </derivirana_varijabla>
  </DomainObject.Predmet.ProtuStrankaListNazivFormatedOIB>
  <DomainObject.Predmet.OstaliListFormated>
    <izvorni_sadrzaj>
      <item>Damir Slavić</item>
      <item>Aleksandr Katyshkin</item>
    </izvorni_sadrzaj>
    <derivirana_varijabla naziv="DomainObject.Predmet.OstaliListFormated_1">
      <item>Damir Slavić</item>
      <item>Aleksandr Katyshkin</item>
    </derivirana_varijabla>
  </DomainObject.Predmet.OstaliListFormated>
  <DomainObject.Predmet.OstaliListFormatedOIB>
    <izvorni_sadrzaj>
      <item>Damir Slavić, OIB 23869628251</item>
      <item>Aleksandr Katyshkin, OIB 96659874959</item>
    </izvorni_sadrzaj>
    <derivirana_varijabla naziv="DomainObject.Predmet.OstaliListFormatedOIB_1">
      <item>Damir Slavić, OIB 23869628251</item>
      <item>Aleksandr Katyshkin, OIB 96659874959</item>
    </derivirana_varijabla>
  </DomainObject.Predmet.OstaliListFormatedOIB>
  <DomainObject.Predmet.OstaliListFormatedWithAdress>
    <izvorni_sadrzaj>
      <item>Damir Slavić, Ulica Baltazara Bogišića 8, 10000 Zagreb</item>
      <item>Aleksandr Katyshkin, Ivekovićeva 19, 10000 Zagreb</item>
    </izvorni_sadrzaj>
    <derivirana_varijabla naziv="DomainObject.Predmet.OstaliListFormatedWithAdress_1">
      <item>Damir Slavić, Ulica Baltazara Bogišića 8, 10000 Zagreb</item>
      <item>Aleksandr Katyshkin, Ivekovićeva 19, 10000 Zagreb</item>
    </derivirana_varijabla>
  </DomainObject.Predmet.OstaliListFormatedWithAdress>
  <DomainObject.Predmet.OstaliListFormatedWithAdressOIB>
    <izvorni_sadrzaj>
      <item>Damir Slavić, OIB 23869628251, Ulica Baltazara Bogišića 8, 10000 Zagreb</item>
      <item>Aleksandr Katyshkin, OIB 96659874959, Ivekovićeva 19, 10000 Zagreb</item>
    </izvorni_sadrzaj>
    <derivirana_varijabla naziv="DomainObject.Predmet.OstaliListFormatedWithAdressOIB_1">
      <item>Damir Slavić, OIB 23869628251, Ulica Baltazara Bogišića 8, 10000 Zagreb</item>
      <item>Aleksandr Katyshkin, OIB 96659874959, Ivekovićeva 19, 10000 Zagreb</item>
    </derivirana_varijabla>
  </DomainObject.Predmet.OstaliListFormatedWithAdressOIB>
  <DomainObject.Predmet.OstaliListNazivFormated>
    <izvorni_sadrzaj>
      <item>Damir Slavić</item>
      <item>Aleksandr Katyshkin</item>
    </izvorni_sadrzaj>
    <derivirana_varijabla naziv="DomainObject.Predmet.OstaliListNazivFormated_1">
      <item>Damir Slavić</item>
      <item>Aleksandr Katyshkin</item>
    </derivirana_varijabla>
  </DomainObject.Predmet.OstaliListNazivFormated>
  <DomainObject.Predmet.OstaliListNazivFormatedOIB>
    <izvorni_sadrzaj>
      <item>Damir Slavić, OIB 23869628251</item>
      <item>Aleksandr Katyshkin, OIB 96659874959</item>
    </izvorni_sadrzaj>
    <derivirana_varijabla naziv="DomainObject.Predmet.OstaliListNazivFormatedOIB_1">
      <item>Damir Slavić, OIB 23869628251</item>
      <item>Aleksandr Katyshkin, OIB 96659874959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SLAVIĆ GRADNJA d.o.o.</izvorni_sadrzaj>
    <derivirana_varijabla naziv="DomainObject.Predmet.ProtustrankaIDrugi_1">SLAVIĆ GRADNJA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SLAVIĆ GRADNJA d.o.o., OIB 93822167002, Ulica Ivekovićeva 19, 10000 Zagreb</izvorni_sadrzaj>
    <derivirana_varijabla naziv="DomainObject.Predmet.ProtustrankaIDrugiAdressOIB_1">SLAVIĆ GRADNJA d.o.o., OIB 93822167002, Ulica Ivekovićeva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SLAVIĆ GRADNJA d.o.o.</item>
      <item>FINA Regionalni centar Zagreb</item>
      <item>Damir Slavić</item>
      <item>Aleksandr Katyshkin</item>
    </izvorni_sadrzaj>
    <derivirana_varijabla naziv="DomainObject.Predmet.SudioniciListNaziv_1">
      <item>SLAVIĆ GRADNJA d.o.o.</item>
      <item>FINA Regionalni centar Zagreb</item>
      <item>Damir Slavić</item>
      <item>Aleksandr Katyshkin</item>
    </derivirana_varijabla>
  </DomainObject.Predmet.SudioniciListNaziv>
  <DomainObject.Predmet.SudioniciListAdressOIB>
    <izvorni_sadrzaj>
      <item>SLAVIĆ GRADNJA d.o.o., OIB 93822167002, Ulica Ivekovićeva 19,10000 Zagreb</item>
      <item>FINA Regionalni centar Zagreb, OIB 85821130368, Trg Svibanjskih žrtava 1995. br 1,10000 Zagreb</item>
      <item>Damir Slavić, OIB 23869628251, Ulica Baltazara Bogišića 8,10000 Zagreb</item>
      <item>Aleksandr Katyshkin, OIB 96659874959, Ivekovićeva 19,10000 Zagreb</item>
    </izvorni_sadrzaj>
    <derivirana_varijabla naziv="DomainObject.Predmet.SudioniciListAdressOIB_1">
      <item>SLAVIĆ GRADNJA d.o.o., OIB 93822167002, Ulica Ivekovićeva 19,10000 Zagreb</item>
      <item>FINA Regionalni centar Zagreb, OIB 85821130368, Trg Svibanjskih žrtava 1995. br 1,10000 Zagreb</item>
      <item>Damir Slavić, OIB 23869628251, Ulica Baltazara Bogišića 8,10000 Zagreb</item>
      <item>Aleksandr Katyshkin, OIB 96659874959, Ivekovićeva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93822167002</item>
      <item>, OIB 85821130368</item>
      <item>, OIB 23869628251</item>
      <item>, OIB 96659874959</item>
    </izvorni_sadrzaj>
    <derivirana_varijabla naziv="DomainObject.Predmet.SudioniciListNazivOIB_1">
      <item>, OIB 93822167002</item>
      <item>, OIB 85821130368</item>
      <item>, OIB 23869628251</item>
      <item>, OIB 96659874959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435</properties:Words>
  <properties:Characters>2385</properties:Characters>
  <properties:Lines>77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2015-12-19T11:48:00Z</dcterms:created>
  <dc:creator>Sudsko vijeæe</dc:creator>
  <cp:lastModifiedBy>Ana Boršić Kolarić</cp:lastModifiedBy>
  <cp:lastPrinted>2015-12-19T11:47:00Z</cp:lastPrinted>
  <dcterms:modified xmlns:xsi="http://www.w3.org/2001/XMLSchema-instance" xsi:type="dcterms:W3CDTF">2015-12-21T15:19:00Z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