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a123" w14:paraId="114a123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CE1232">
        <w:rPr>
          <w:rFonts w:cs="Times New Roman" w:eastAsia="Times New Roman"/>
          <w:bCs/>
          <w:szCs w:val="24"/>
          <w:lang w:eastAsia="hr-HR"/>
        </w:rPr>
        <w:t>3854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AD2884">
        <w:rPr>
          <w:rFonts w:cs="Times New Roman" w:eastAsia="Times New Roman"/>
          <w:bCs/>
          <w:szCs w:val="24"/>
          <w:lang w:eastAsia="hr-HR"/>
        </w:rPr>
        <w:t>9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236EB6" w:rsidRPr="007E577B">
        <w:t>AN-ER d.o.o., Drage Gervaisa 14, Zagreb, OIB: 23096724243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236EB6" w:rsidRPr="007E577B">
        <w:t>AN-ER d.o.o., Drage Gervaisa 14, Zagreb, OIB: 23096724243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236EB6" w:rsidRPr="007E577B">
        <w:t>AN-ER d.o.o., Drage Gervaisa 14, Zagreb, OIB: 23096724243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236EB6">
        <w:rPr>
          <w:rFonts w:cs="Times New Roman" w:eastAsia="Times New Roman"/>
          <w:szCs w:val="24"/>
          <w:lang w:eastAsia="hr-HR"/>
        </w:rPr>
        <w:t>48.026,10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F8453C">
        <w:rPr>
          <w:rFonts w:cs="Times New Roman" w:eastAsia="Times New Roman"/>
          <w:szCs w:val="24"/>
          <w:lang w:eastAsia="hr-HR"/>
        </w:rPr>
        <w:t>,</w:t>
      </w:r>
      <w:r w:rsidR="00F8453C" w:rsidRPr="00F8453C">
        <w:rPr>
          <w:rFonts w:cs="Times New Roman" w:eastAsia="Times New Roman"/>
          <w:szCs w:val="24"/>
          <w:lang w:eastAsia="hr-HR"/>
        </w:rPr>
        <w:t xml:space="preserve"> </w:t>
      </w:r>
      <w:r w:rsidR="00F8453C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AD2884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AD2884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AD2884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AD2884" w:rsidP="00AD2884" w:rsidR="00377B9C">
      <w:pPr>
        <w:spacing w:lineRule="auto" w:line="276" w:after="200"/>
        <w:ind w:left="360"/>
        <w:contextualSpacing/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AD2884" w:rsidP="00AD2884" w:rsidR="00AD2884" w:rsidRPr="00377B9C">
      <w:pPr>
        <w:spacing w:lineRule="auto" w:line="276" w:after="200"/>
        <w:ind w:left="360"/>
        <w:contextualSpacing/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Tanja Štraubert </w:t>
      </w:r>
    </w:p>
    <w:p w:rsidRDefault="00377B9C" w:rsidP="00377B9C" w:rsidR="00377B9C" w:rsidRPr="00377B9C">
      <w:pPr>
        <w:rPr>
          <w:rFonts w:cs="Times New Roman" w:eastAsia="Calibri"/>
        </w:rPr>
      </w:pPr>
    </w:p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F14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002C0">
          <w:rPr>
            <w:rFonts w:eastAsia="Times New Roman"/>
            <w:bCs/>
            <w:szCs w:val="24"/>
            <w:lang w:eastAsia="hr-HR"/>
          </w:rPr>
          <w:t>86</w:t>
        </w:r>
        <w:r w:rsidR="006002C0" w:rsidRPr="00377B9C">
          <w:rPr>
            <w:rFonts w:eastAsia="Times New Roman"/>
            <w:bCs/>
            <w:szCs w:val="24"/>
            <w:lang w:eastAsia="hr-HR"/>
          </w:rPr>
          <w:t>. St-</w:t>
        </w:r>
        <w:r w:rsidR="00CE1232">
          <w:rPr>
            <w:rFonts w:eastAsia="Times New Roman"/>
            <w:bCs/>
            <w:szCs w:val="24"/>
            <w:lang w:eastAsia="hr-HR"/>
          </w:rPr>
          <w:t>3854</w:t>
        </w:r>
        <w:r w:rsidR="006002C0">
          <w:rPr>
            <w:rFonts w:eastAsia="Times New Roman"/>
            <w:bCs/>
            <w:szCs w:val="24"/>
            <w:lang w:eastAsia="hr-HR"/>
          </w:rPr>
          <w:t>/15</w:t>
        </w:r>
        <w:r w:rsidR="002E79C6">
          <w:t>-</w:t>
        </w:r>
        <w:r w:rsidR="00AD2884">
          <w:t>9</w:t>
        </w:r>
      </w:p>
    </w:sdtContent>
  </w:sdt>
  <w:p w:rsidRDefault="00E52F14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74C82"/>
    <w:rsid w:val="000F4E5C"/>
    <w:rsid w:val="001032F4"/>
    <w:rsid w:val="00131E95"/>
    <w:rsid w:val="0019711A"/>
    <w:rsid w:val="00197F24"/>
    <w:rsid w:val="001A1D04"/>
    <w:rsid w:val="001B2211"/>
    <w:rsid w:val="00236EB6"/>
    <w:rsid w:val="002E79C6"/>
    <w:rsid w:val="002F4B91"/>
    <w:rsid w:val="0034753A"/>
    <w:rsid w:val="00377B9C"/>
    <w:rsid w:val="00431FDA"/>
    <w:rsid w:val="00457EF8"/>
    <w:rsid w:val="0051079E"/>
    <w:rsid w:val="005840C5"/>
    <w:rsid w:val="006002C0"/>
    <w:rsid w:val="006704E7"/>
    <w:rsid w:val="006A12E5"/>
    <w:rsid w:val="006A6F78"/>
    <w:rsid w:val="007A1913"/>
    <w:rsid w:val="007F590A"/>
    <w:rsid w:val="008174B3"/>
    <w:rsid w:val="0085059C"/>
    <w:rsid w:val="00925337"/>
    <w:rsid w:val="00950F54"/>
    <w:rsid w:val="0096159D"/>
    <w:rsid w:val="009B24AA"/>
    <w:rsid w:val="009D3B13"/>
    <w:rsid w:val="00A34B14"/>
    <w:rsid w:val="00A53DC3"/>
    <w:rsid w:val="00AD2884"/>
    <w:rsid w:val="00B4105F"/>
    <w:rsid w:val="00B62716"/>
    <w:rsid w:val="00BC58CC"/>
    <w:rsid w:val="00C81BCE"/>
    <w:rsid w:val="00CA63C1"/>
    <w:rsid w:val="00CB6617"/>
    <w:rsid w:val="00CE1232"/>
    <w:rsid w:val="00D05353"/>
    <w:rsid w:val="00D733D5"/>
    <w:rsid w:val="00D90085"/>
    <w:rsid w:val="00E44B45"/>
    <w:rsid w:val="00E52F14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AD2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8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288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28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28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AD2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8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288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28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28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3854</izvorni_sadrzaj>
    <derivirana_varijabla naziv="DomainObject.Predmet.Broj_1">3854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St-3854/2015</izvorni_sadrzaj>
    <derivirana_varijabla naziv="DomainObject.Predmet.OznakaBroj_1">St-3854/2015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AN-ER d.o.o.</izvorni_sadrzaj>
    <derivirana_varijabla naziv="DomainObject.Predmet.ProtustrankaFormated_1">  AN-ER d.o.o.</derivirana_varijabla>
  </DomainObject.Predmet.ProtustrankaFormated>
  <DomainObject.Predmet.ProtustrankaFormatedOIB>
    <izvorni_sadrzaj>  AN-ER d.o.o., OIB 23096724243</izvorni_sadrzaj>
    <derivirana_varijabla naziv="DomainObject.Predmet.ProtustrankaFormatedOIB_1">  AN-ER d.o.o., OIB 23096724243</derivirana_varijabla>
  </DomainObject.Predmet.ProtustrankaFormatedOIB>
  <DomainObject.Predmet.ProtustrankaFormatedWithAdress>
    <izvorni_sadrzaj> AN-ER d.o.o., Drage Gervaisa 14, 10000 Zagreb</izvorni_sadrzaj>
    <derivirana_varijabla naziv="DomainObject.Predmet.ProtustrankaFormatedWithAdress_1"> AN-ER d.o.o., Drage Gervaisa 14, 10000 Zagreb</derivirana_varijabla>
  </DomainObject.Predmet.ProtustrankaFormatedWithAdress>
  <DomainObject.Predmet.ProtustrankaFormatedWithAdressOIB>
    <izvorni_sadrzaj> AN-ER d.o.o., OIB 23096724243, Drage Gervaisa 14, 10000 Zagreb</izvorni_sadrzaj>
    <derivirana_varijabla naziv="DomainObject.Predmet.ProtustrankaFormatedWithAdressOIB_1"> AN-ER d.o.o., OIB 23096724243, Drage Gervaisa 14, 10000 Zagreb</derivirana_varijabla>
  </DomainObject.Predmet.ProtustrankaFormatedWithAdressOIB>
  <DomainObject.Predmet.ProtustrankaWithAdress>
    <izvorni_sadrzaj>AN-ER d.o.o. Drage Gervaisa 14, 10000 Zagreb</izvorni_sadrzaj>
    <derivirana_varijabla naziv="DomainObject.Predmet.ProtustrankaWithAdress_1">AN-ER d.o.o. Drage Gervaisa 14, 10000 Zagreb</derivirana_varijabla>
  </DomainObject.Predmet.ProtustrankaWithAdress>
  <DomainObject.Predmet.ProtustrankaWithAdressOIB>
    <izvorni_sadrzaj>AN-ER d.o.o., OIB 23096724243, Drage Gervaisa 14, 10000 Zagreb</izvorni_sadrzaj>
    <derivirana_varijabla naziv="DomainObject.Predmet.ProtustrankaWithAdressOIB_1">AN-ER d.o.o., OIB 23096724243, Drage Gervaisa 14, 10000 Zagreb</derivirana_varijabla>
  </DomainObject.Predmet.ProtustrankaWithAdressOIB>
  <DomainObject.Predmet.ProtustrankaNazivFormated>
    <izvorni_sadrzaj>AN-ER d.o.o.</izvorni_sadrzaj>
    <derivirana_varijabla naziv="DomainObject.Predmet.ProtustrankaNazivFormated_1">AN-ER d.o.o.</derivirana_varijabla>
  </DomainObject.Predmet.ProtustrankaNazivFormated>
  <DomainObject.Predmet.ProtustrankaNazivFormatedOIB>
    <izvorni_sadrzaj>AN-ER d.o.o., OIB 23096724243</izvorni_sadrzaj>
    <derivirana_varijabla naziv="DomainObject.Predmet.ProtustrankaNazivFormatedOIB_1">AN-ER d.o.o., OIB 23096724243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AN-ER d.o.o.</item>
    </izvorni_sadrzaj>
    <derivirana_varijabla naziv="DomainObject.Predmet.ProtuStrankaListFormated_1">
      <item>AN-ER d.o.o.</item>
    </derivirana_varijabla>
  </DomainObject.Predmet.ProtuStrankaListFormated>
  <DomainObject.Predmet.ProtuStrankaListFormatedOIB>
    <izvorni_sadrzaj>
      <item>AN-ER d.o.o., OIB 23096724243</item>
    </izvorni_sadrzaj>
    <derivirana_varijabla naziv="DomainObject.Predmet.ProtuStrankaListFormatedOIB_1">
      <item>AN-ER d.o.o., OIB 23096724243</item>
    </derivirana_varijabla>
  </DomainObject.Predmet.ProtuStrankaListFormatedOIB>
  <DomainObject.Predmet.ProtuStrankaListFormatedWithAdress>
    <izvorni_sadrzaj>
      <item>AN-ER d.o.o., Drage Gervaisa 14, 10000 Zagreb</item>
    </izvorni_sadrzaj>
    <derivirana_varijabla naziv="DomainObject.Predmet.ProtuStrankaListFormatedWithAdress_1">
      <item>AN-ER d.o.o., Drage Gervaisa 14, 10000 Zagreb</item>
    </derivirana_varijabla>
  </DomainObject.Predmet.ProtuStrankaListFormatedWithAdress>
  <DomainObject.Predmet.ProtuStrankaListFormatedWithAdressOIB>
    <izvorni_sadrzaj>
      <item>AN-ER d.o.o., OIB 23096724243, Drage Gervaisa 14, 10000 Zagreb</item>
    </izvorni_sadrzaj>
    <derivirana_varijabla naziv="DomainObject.Predmet.ProtuStrankaListFormatedWithAdressOIB_1">
      <item>AN-ER d.o.o., OIB 23096724243, Drage Gervaisa 14, 10000 Zagreb</item>
    </derivirana_varijabla>
  </DomainObject.Predmet.ProtuStrankaListFormatedWithAdressOIB>
  <DomainObject.Predmet.ProtuStrankaListNazivFormated>
    <izvorni_sadrzaj>
      <item>AN-ER d.o.o.</item>
    </izvorni_sadrzaj>
    <derivirana_varijabla naziv="DomainObject.Predmet.ProtuStrankaListNazivFormated_1">
      <item>AN-ER d.o.o.</item>
    </derivirana_varijabla>
  </DomainObject.Predmet.ProtuStrankaListNazivFormated>
  <DomainObject.Predmet.ProtuStrankaListNazivFormatedOIB>
    <izvorni_sadrzaj>
      <item>AN-ER d.o.o., OIB 23096724243</item>
    </izvorni_sadrzaj>
    <derivirana_varijabla naziv="DomainObject.Predmet.ProtuStrankaListNazivFormatedOIB_1">
      <item>AN-ER d.o.o., OIB 23096724243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AN-ER d.o.o.</izvorni_sadrzaj>
    <derivirana_varijabla naziv="DomainObject.Predmet.ProtustrankaIDrugi_1">AN-ER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AN-ER d.o.o., OIB 23096724243, Drage Gervaisa 14, 10000 Zagreb</izvorni_sadrzaj>
    <derivirana_varijabla naziv="DomainObject.Predmet.ProtustrankaIDrugiAdressOIB_1">AN-ER d.o.o., OIB 23096724243, Drage Gervaisa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AN-ER d.o.o.</item>
      <item>FINA Regionalni centar Zagreb</item>
    </izvorni_sadrzaj>
    <derivirana_varijabla naziv="DomainObject.Predmet.SudioniciListNaziv_1">
      <item>AN-ER d.o.o.</item>
      <item>FINA Regionalni centar Zagreb</item>
    </derivirana_varijabla>
  </DomainObject.Predmet.SudioniciListNaziv>
  <DomainObject.Predmet.SudioniciListAdressOIB>
    <izvorni_sadrzaj>
      <item>AN-ER d.o.o., OIB 23096724243, Drage Gervaisa 14,10000 Zagreb</item>
      <item>FINA Regionalni centar Zagreb, OIB 85821130368, Trg svibanjskih žrtava 1995 br. 1,10000 Zagreb</item>
    </izvorni_sadrzaj>
    <derivirana_varijabla naziv="DomainObject.Predmet.SudioniciListAdressOIB_1">
      <item>AN-ER d.o.o., OIB 23096724243, Drage Gervaisa 14,10000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23096724243</item>
      <item>, OIB 85821130368</item>
    </izvorni_sadrzaj>
    <derivirana_varijabla naziv="DomainObject.Predmet.SudioniciListNazivOIB_1">
      <item>, OIB 23096724243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3313</properties:Characters>
  <properties:Lines>89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2016-09-23T11:38:00Z</dcterms:created>
  <dc:creator>Ivana Manestar</dc:creator>
  <cp:lastModifiedBy>Tanja Štraubert</cp:lastModifiedBy>
  <cp:lastPrinted>2016-09-27T07:22:00Z</cp:lastPrinted>
  <dcterms:modified xmlns:xsi="http://www.w3.org/2001/XMLSchema-instance" xsi:type="dcterms:W3CDTF">2016-09-27T07:26:00Z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