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9b68" w14:paraId="3649b68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85034F">
        <w:t>612</w:t>
      </w:r>
      <w:r w:rsidR="006B338C">
        <w:t>/</w:t>
      </w:r>
      <w:r w:rsidR="001B6BC1">
        <w:t>20</w:t>
      </w:r>
      <w:r w:rsidR="006B338C">
        <w:t>1</w:t>
      </w:r>
      <w:r w:rsidR="0085034F">
        <w:t>3</w:t>
      </w:r>
      <w:r w:rsidR="006B338C">
        <w:t>-</w:t>
      </w:r>
      <w:r w:rsidR="0085034F">
        <w:t>98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85034F" w:rsidRPr="00257C7B">
        <w:t xml:space="preserve">PROJEKTNO </w:t>
      </w:r>
      <w:r w:rsidR="0085034F">
        <w:t>DRUŠTVO d.o.o. u stečaju, Zadar,</w:t>
      </w:r>
      <w:r w:rsidR="006B338C">
        <w:t xml:space="preserve"> </w:t>
      </w:r>
      <w:r w:rsidR="00004614">
        <w:t>26. rujna</w:t>
      </w:r>
      <w:r w:rsidR="003E3E75">
        <w:t xml:space="preserve"> 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E3E75" w:rsidP="003E3E75" w:rsidR="003E3E75">
      <w:pPr>
        <w:pStyle w:val="Odlomakpopisa"/>
        <w:numPr>
          <w:ilvl w:val="0"/>
          <w:numId w:val="4"/>
        </w:numPr>
        <w:ind w:firstLine="708" w:left="0"/>
        <w:jc w:val="both"/>
      </w:pPr>
      <w:r>
        <w:t>Rješenje ovog suda pod brojem 1St-</w:t>
      </w:r>
      <w:r w:rsidR="0085034F">
        <w:t>612/13-85</w:t>
      </w:r>
      <w:r w:rsidR="00522C06">
        <w:t xml:space="preserve"> od </w:t>
      </w:r>
      <w:r w:rsidR="0085034F">
        <w:t>30. lipnja 2015</w:t>
      </w:r>
      <w:r w:rsidR="00522C06">
        <w:t>.</w:t>
      </w:r>
      <w:r>
        <w:t xml:space="preserve"> dopunjava se na način da se iza točke </w:t>
      </w:r>
      <w:r w:rsidR="0085034F">
        <w:t>IV</w:t>
      </w:r>
      <w:r w:rsidR="00522C06">
        <w:t>. dodaju točke</w:t>
      </w:r>
      <w:r>
        <w:t xml:space="preserve"> </w:t>
      </w:r>
      <w:r w:rsidR="00522C06">
        <w:t>V</w:t>
      </w:r>
      <w:r w:rsidR="006516D4">
        <w:t>.,</w:t>
      </w:r>
      <w:r w:rsidR="00522C06">
        <w:t xml:space="preserve"> VI.</w:t>
      </w:r>
      <w:r w:rsidR="006516D4">
        <w:t xml:space="preserve"> i VII.</w:t>
      </w:r>
      <w:r w:rsidR="00522C06">
        <w:t xml:space="preserve"> koje glase</w:t>
      </w:r>
      <w:r>
        <w:t>:</w:t>
      </w:r>
    </w:p>
    <w:p w:rsidRDefault="00522C06" w:rsidP="00522C06" w:rsidR="00522C06">
      <w:pPr>
        <w:jc w:val="both"/>
      </w:pPr>
    </w:p>
    <w:p w:rsidRDefault="00522C06" w:rsidP="00522C06" w:rsidR="00522C06">
      <w:pPr>
        <w:jc w:val="both"/>
      </w:pPr>
      <w:r w:rsidRPr="00261DA2">
        <w:t>V</w:t>
      </w:r>
      <w:r>
        <w:t xml:space="preserve">. Stečajna masa stečajnog dužnika </w:t>
      </w:r>
      <w:r w:rsidR="0085034F" w:rsidRPr="00257C7B">
        <w:t xml:space="preserve">PROJEKTNO </w:t>
      </w:r>
      <w:r w:rsidR="0085034F">
        <w:t xml:space="preserve">DRUŠTVO d.o.o. u stečaju, Zadar </w:t>
      </w:r>
      <w:r>
        <w:t>upisat će se u sudski registar.</w:t>
      </w:r>
    </w:p>
    <w:p w:rsidRDefault="00522C06" w:rsidP="00522C06" w:rsidR="00522C06">
      <w:pPr>
        <w:jc w:val="both"/>
      </w:pPr>
    </w:p>
    <w:p w:rsidRDefault="00522C06" w:rsidP="00522C06" w:rsidR="003E3E75">
      <w:pPr>
        <w:jc w:val="both"/>
      </w:pPr>
      <w:r w:rsidRPr="00261DA2">
        <w:t>V</w:t>
      </w:r>
      <w:r w:rsidR="0085034F">
        <w:t>I</w:t>
      </w:r>
      <w:r>
        <w:t xml:space="preserve">. Stečajni upravitelj stečajne mase stečajnog dužnika </w:t>
      </w:r>
      <w:r w:rsidR="0085034F" w:rsidRPr="00257C7B">
        <w:t xml:space="preserve">PROJEKTNO </w:t>
      </w:r>
      <w:r w:rsidR="0085034F">
        <w:t xml:space="preserve">DRUŠTVO d.o.o. u stečaju, Zadar </w:t>
      </w:r>
      <w:r>
        <w:t xml:space="preserve">je </w:t>
      </w:r>
      <w:r w:rsidR="0085034F">
        <w:t xml:space="preserve">Ante Poljak iz Zadra, </w:t>
      </w:r>
      <w:r w:rsidR="0085034F" w:rsidRPr="008E37E9">
        <w:t>Grigora Viteza 6, OIB: 30653663301</w:t>
      </w:r>
      <w:r>
        <w:t>, koji podatak će se upisati u sudski registar.</w:t>
      </w:r>
    </w:p>
    <w:p w:rsidRDefault="006516D4" w:rsidP="00522C06" w:rsidR="006516D4">
      <w:pPr>
        <w:jc w:val="both"/>
      </w:pPr>
    </w:p>
    <w:p w:rsidRDefault="006516D4" w:rsidP="006516D4" w:rsidR="006516D4">
      <w:pPr>
        <w:jc w:val="both"/>
      </w:pPr>
      <w:r>
        <w:t xml:space="preserve">VII. Odobrava se stečajnom upravitelju stečajne mase stečajnog dužnika </w:t>
      </w:r>
      <w:r w:rsidRPr="00257C7B">
        <w:t xml:space="preserve">PROJEKTNO </w:t>
      </w:r>
      <w:r>
        <w:t xml:space="preserve">DRUŠTVO d.o.o. u stečaju, Zadar otvoriti žiro račun stečajne mase. </w:t>
      </w:r>
    </w:p>
    <w:p w:rsidRDefault="00522C06" w:rsidP="00522C06" w:rsidR="00522C06">
      <w:pPr>
        <w:jc w:val="both"/>
      </w:pPr>
    </w:p>
    <w:p w:rsidRDefault="003E3E75" w:rsidP="003E3E75" w:rsidR="003E3E75" w:rsidRPr="000C3CA4">
      <w:pPr>
        <w:jc w:val="center"/>
      </w:pPr>
      <w:r w:rsidRPr="000C3CA4">
        <w:t>Obrazloženje</w:t>
      </w:r>
    </w:p>
    <w:p w:rsidRDefault="003E3E75" w:rsidP="003E3E75" w:rsidR="003E3E75" w:rsidRPr="000C3CA4"/>
    <w:p w:rsidRDefault="00522C06" w:rsidP="00522C06" w:rsidR="00522C06">
      <w:pPr>
        <w:pStyle w:val="Tijeloteksta"/>
        <w:ind w:firstLine="709"/>
      </w:pPr>
      <w:r>
        <w:t>Rješenjem ovog suda posl. br. 1 St-</w:t>
      </w:r>
      <w:r w:rsidR="0085034F">
        <w:t>612/13-85</w:t>
      </w:r>
      <w:r>
        <w:t xml:space="preserve"> od 3</w:t>
      </w:r>
      <w:r w:rsidR="0085034F">
        <w:t>0</w:t>
      </w:r>
      <w:r>
        <w:t xml:space="preserve">. </w:t>
      </w:r>
      <w:r w:rsidR="0085034F">
        <w:t>lipnja 2015</w:t>
      </w:r>
      <w:r>
        <w:t xml:space="preserve">. obustavljen je i zaključen stečajni postupak nad stečajnim dužnikom </w:t>
      </w:r>
      <w:r w:rsidR="0085034F" w:rsidRPr="00257C7B">
        <w:t xml:space="preserve">PROJEKTNO </w:t>
      </w:r>
      <w:r w:rsidR="0085034F">
        <w:t>DRUŠTVO d.o.o. u stečaju, Zadar</w:t>
      </w:r>
      <w:r>
        <w:t xml:space="preserve">. </w:t>
      </w:r>
      <w:r w:rsidR="0085034F">
        <w:t xml:space="preserve"> </w:t>
      </w:r>
    </w:p>
    <w:p w:rsidRDefault="00522C06" w:rsidP="00522C06" w:rsidR="002701FE" w:rsidRPr="002701FE">
      <w:pPr>
        <w:pStyle w:val="Tijeloteksta"/>
        <w:ind w:firstLine="709"/>
      </w:pPr>
      <w:r w:rsidRPr="002701FE">
        <w:t xml:space="preserve">Podneskom od </w:t>
      </w:r>
      <w:r w:rsidR="0085034F">
        <w:t>21</w:t>
      </w:r>
      <w:r w:rsidRPr="002701FE">
        <w:t xml:space="preserve">. rujna 2017. stečajni upravitelj stečajne mase stečajnog dužnika predložio je upis stečajne mase u sudski registar, dodjelu OIB-a </w:t>
      </w:r>
      <w:r w:rsidR="0085034F">
        <w:t xml:space="preserve">radi prodaje nekretnine </w:t>
      </w:r>
      <w:r w:rsidR="00004614">
        <w:t xml:space="preserve">kao naknadno pronađene imovine </w:t>
      </w:r>
      <w:r w:rsidR="0085034F">
        <w:t>u stečajnom postupku.</w:t>
      </w:r>
    </w:p>
    <w:p w:rsidRDefault="002701FE" w:rsidP="00522C06" w:rsidR="00522C06">
      <w:pPr>
        <w:pStyle w:val="Tijeloteksta"/>
        <w:ind w:firstLine="709"/>
      </w:pPr>
      <w:r>
        <w:t xml:space="preserve">Obzirom da su ispunjene odredbe čl. </w:t>
      </w:r>
      <w:r w:rsidR="00522C06">
        <w:t xml:space="preserve">438. Stečajnog zakona (Narodne novine 71/15), </w:t>
      </w:r>
      <w:r>
        <w:t xml:space="preserve">valjalo je odlučiti </w:t>
      </w:r>
      <w:r w:rsidR="00522C06">
        <w:t>kao u izreci</w:t>
      </w:r>
      <w:r>
        <w:t xml:space="preserve">, a odobrenje iz točke VI. ovog rješenja temelji se na odredbi čl. 133. st. 4. Stečajnog zakona. </w:t>
      </w:r>
    </w:p>
    <w:p w:rsidRDefault="003E3E75" w:rsidP="00522C06" w:rsidR="003E3E75">
      <w:pPr>
        <w:jc w:val="both"/>
      </w:pPr>
    </w:p>
    <w:p w:rsidRDefault="003E3E75" w:rsidP="003E3E75" w:rsidR="003E3E75">
      <w:pPr>
        <w:jc w:val="center"/>
      </w:pPr>
      <w:r w:rsidRPr="000C3CA4">
        <w:t xml:space="preserve">U Zadru, </w:t>
      </w:r>
      <w:r w:rsidR="00004614">
        <w:t>26. rujna</w:t>
      </w:r>
      <w:r>
        <w:t xml:space="preserve"> 2017</w:t>
      </w:r>
      <w:r w:rsidRPr="000C3CA4">
        <w:t>.</w:t>
      </w:r>
    </w:p>
    <w:p w:rsidRDefault="003E3E75" w:rsidP="003E3E75" w:rsidR="003E3E75" w:rsidRPr="000C3CA4">
      <w:pPr>
        <w:jc w:val="center"/>
      </w:pPr>
    </w:p>
    <w:p w:rsidRDefault="003E3E75" w:rsidP="003E3E75" w:rsidR="003E3E75" w:rsidRPr="000C3CA4">
      <w:pPr>
        <w:ind w:firstLine="708" w:left="5664"/>
        <w:jc w:val="right"/>
      </w:pPr>
      <w:r w:rsidRPr="000C3CA4">
        <w:t>S</w:t>
      </w:r>
      <w:r>
        <w:t>utkinja:</w:t>
      </w:r>
    </w:p>
    <w:p w:rsidRDefault="003E3E75" w:rsidP="003E3E75" w:rsidR="003E3E75" w:rsidRPr="000C3CA4">
      <w:pPr>
        <w:ind w:firstLine="708" w:left="5664"/>
        <w:jc w:val="right"/>
      </w:pPr>
      <w:r w:rsidRPr="000C3CA4">
        <w:t xml:space="preserve">    Ardena Bajlo</w:t>
      </w:r>
    </w:p>
    <w:p w:rsidRDefault="003E3E75" w:rsidP="003E3E75" w:rsidR="003E3E75"/>
    <w:p w:rsidRDefault="003E3E75" w:rsidP="003E3E75" w:rsidR="003E3E75"/>
    <w:p w:rsidRDefault="003E3E75" w:rsidP="003E3E75" w:rsidR="003E3E75"/>
    <w:p w:rsidRDefault="003E3E75" w:rsidP="003E3E75" w:rsidR="003E3E75"/>
    <w:p w:rsidRDefault="003E3E75" w:rsidP="003E3E75" w:rsidR="003E3E75" w:rsidRPr="000C3CA4"/>
    <w:p w:rsidRDefault="003E3E75" w:rsidP="003E3E75" w:rsidR="003E3E75" w:rsidRPr="000C3CA4">
      <w:r w:rsidRPr="000C3CA4">
        <w:t xml:space="preserve">UPUTA O PRAVNOM LIJEKU: </w:t>
      </w:r>
    </w:p>
    <w:p w:rsidRDefault="003E3E75" w:rsidP="003E3E75" w:rsidR="003E3E75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3E3E75" w:rsidP="003E3E75" w:rsidR="003E3E75" w:rsidRPr="000C3CA4">
      <w:pPr>
        <w:jc w:val="both"/>
      </w:pPr>
    </w:p>
    <w:p w:rsidRDefault="003E3E75" w:rsidP="003E3E75" w:rsidR="003E3E75" w:rsidRPr="000C3CA4">
      <w:pPr>
        <w:jc w:val="both"/>
      </w:pPr>
    </w:p>
    <w:p w:rsidRDefault="003E3E75" w:rsidP="003E3E75" w:rsidR="003E3E75" w:rsidRPr="000C3CA4">
      <w:pPr>
        <w:jc w:val="both"/>
      </w:pPr>
      <w:r w:rsidRPr="000C3CA4">
        <w:t xml:space="preserve">Dostaviti: </w:t>
      </w:r>
    </w:p>
    <w:p w:rsidRDefault="003E3E75" w:rsidP="003E3E75" w:rsidR="003E3E75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B96276" w:rsidP="003E3E75" w:rsidR="00B96276">
      <w:pPr>
        <w:numPr>
          <w:ilvl w:val="0"/>
          <w:numId w:val="1"/>
        </w:numPr>
        <w:jc w:val="both"/>
      </w:pPr>
      <w:r>
        <w:t xml:space="preserve">stečajni </w:t>
      </w:r>
      <w:r w:rsidR="00124943">
        <w:t>upravitelj</w:t>
      </w:r>
    </w:p>
    <w:p w:rsidRDefault="003E3E75" w:rsidP="003E3E75" w:rsidR="003E3E75">
      <w:pPr>
        <w:numPr>
          <w:ilvl w:val="0"/>
          <w:numId w:val="1"/>
        </w:numPr>
        <w:jc w:val="both"/>
      </w:pPr>
      <w:r>
        <w:t>registar suda</w:t>
      </w:r>
    </w:p>
    <w:p w:rsidRDefault="003E3E75" w:rsidP="003E3E75" w:rsidR="003E3E75" w:rsidRPr="000C3CA4">
      <w:pPr>
        <w:numPr>
          <w:ilvl w:val="0"/>
          <w:numId w:val="1"/>
        </w:numPr>
        <w:jc w:val="both"/>
      </w:pPr>
      <w:r>
        <w:t>u spis.</w:t>
      </w:r>
    </w:p>
    <w:p w:rsidRDefault="003E3E75" w:rsidP="003E3E75" w:rsidR="003E3E75" w:rsidRPr="000C3CA4">
      <w:pPr>
        <w:ind w:left="360"/>
        <w:jc w:val="both"/>
      </w:pPr>
    </w:p>
    <w:p w:rsidRDefault="000302FB" w:rsidP="003E3E75" w:rsidR="000302FB" w:rsidRPr="000C3CA4">
      <w:pPr>
        <w:pStyle w:val="Odlomakpopisa"/>
        <w:ind w:firstLine="660" w:left="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1FE" w:rsidP="00DF177E" w:rsidR="002701FE">
      <w:r>
        <w:separator/>
      </w:r>
    </w:p>
  </w:endnote>
  <w:endnote w:id="0" w:type="continuationSeparator">
    <w:p w:rsidRDefault="002701FE" w:rsidP="00DF177E" w:rsidR="00270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1FE" w:rsidP="00DF177E" w:rsidR="002701FE">
      <w:r>
        <w:separator/>
      </w:r>
    </w:p>
  </w:footnote>
  <w:footnote w:id="0" w:type="continuationSeparator">
    <w:p w:rsidRDefault="002701FE" w:rsidP="00DF177E" w:rsidR="00270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2701FE" w:rsidP="00DF177E" w:rsidR="002701FE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94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85034F">
          <w:t>612/2013-98</w:t>
        </w:r>
      </w:p>
      <w:p w:rsidRDefault="00124943" w:rsidR="002701FE">
        <w:pPr>
          <w:pStyle w:val="Zaglavlje"/>
          <w:jc w:val="center"/>
        </w:pPr>
      </w:p>
    </w:sdtContent>
  </w:sdt>
  <w:p w:rsidRDefault="002701FE" w:rsidR="002701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5177F71"/>
    <w:multiLevelType w:val="hybridMultilevel"/>
    <w:tmpl w:val="846E0074"/>
    <w:lvl w:tplc="0D22561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4614"/>
    <w:rsid w:val="000075D5"/>
    <w:rsid w:val="000302FB"/>
    <w:rsid w:val="00077513"/>
    <w:rsid w:val="000C1AFC"/>
    <w:rsid w:val="000C3CA4"/>
    <w:rsid w:val="00124943"/>
    <w:rsid w:val="00174339"/>
    <w:rsid w:val="00192D9A"/>
    <w:rsid w:val="001B6BC1"/>
    <w:rsid w:val="001C0852"/>
    <w:rsid w:val="0021510A"/>
    <w:rsid w:val="002701FE"/>
    <w:rsid w:val="0027651C"/>
    <w:rsid w:val="002C185E"/>
    <w:rsid w:val="00351412"/>
    <w:rsid w:val="00387A9D"/>
    <w:rsid w:val="00391689"/>
    <w:rsid w:val="003A47CB"/>
    <w:rsid w:val="003B23F0"/>
    <w:rsid w:val="003D4686"/>
    <w:rsid w:val="003E3E75"/>
    <w:rsid w:val="004A3683"/>
    <w:rsid w:val="004F4201"/>
    <w:rsid w:val="00513B95"/>
    <w:rsid w:val="00517489"/>
    <w:rsid w:val="00522C06"/>
    <w:rsid w:val="0053370D"/>
    <w:rsid w:val="005A1847"/>
    <w:rsid w:val="00602548"/>
    <w:rsid w:val="0060535F"/>
    <w:rsid w:val="00633176"/>
    <w:rsid w:val="006516D4"/>
    <w:rsid w:val="0065704D"/>
    <w:rsid w:val="0066271E"/>
    <w:rsid w:val="00664993"/>
    <w:rsid w:val="0069338A"/>
    <w:rsid w:val="006B338C"/>
    <w:rsid w:val="006D5987"/>
    <w:rsid w:val="006D6236"/>
    <w:rsid w:val="00745785"/>
    <w:rsid w:val="007935DC"/>
    <w:rsid w:val="007A66AD"/>
    <w:rsid w:val="007F2B3D"/>
    <w:rsid w:val="0085034F"/>
    <w:rsid w:val="008B3276"/>
    <w:rsid w:val="008E1367"/>
    <w:rsid w:val="009217D3"/>
    <w:rsid w:val="009E05AD"/>
    <w:rsid w:val="00A57FE5"/>
    <w:rsid w:val="00A628BE"/>
    <w:rsid w:val="00A94666"/>
    <w:rsid w:val="00AC105E"/>
    <w:rsid w:val="00B96276"/>
    <w:rsid w:val="00BE6C59"/>
    <w:rsid w:val="00C04AAD"/>
    <w:rsid w:val="00C052B0"/>
    <w:rsid w:val="00C23D62"/>
    <w:rsid w:val="00C431C4"/>
    <w:rsid w:val="00C55CCE"/>
    <w:rsid w:val="00D21088"/>
    <w:rsid w:val="00D21F59"/>
    <w:rsid w:val="00D45752"/>
    <w:rsid w:val="00D93AA0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  <w:rsid w:val="00FE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customStyle="true" w:styleId="TekstbaloniaChar" w:type="character">
    <w:name w:val="Tekst balončića Char"/>
    <w:basedOn w:val="Zadanifontodlomka"/>
    <w:link w:val="Tekstbalonia"/>
    <w:rsid w:val="00522C0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22C06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22C0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4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9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9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9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9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customStyle="1" w:styleId="TekstbaloniaChar" w:type="character">
    <w:name w:val="Tekst balončića Char"/>
    <w:basedOn w:val="Zadanifontodlomka"/>
    <w:link w:val="Tekstbalonia"/>
    <w:rsid w:val="00522C0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22C06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22C0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4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9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9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9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9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St-612/2013-76</izvorni_sadrzaj>
    <derivirana_varijabla naziv="DomainObject.Oznaka_1">St-612/2013-76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studenog 2015.</izvorni_sadrzaj>
    <derivirana_varijabla naziv="DomainObject.Predmet.DatumArhiviranja_1">5. studenog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2013.</izvorni_sadrzaj>
    <derivirana_varijabla naziv="DomainObject.Predmet.DatumOsnivanja_1">25.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rujna 2015.</izvorni_sadrzaj>
    <derivirana_varijabla naziv="DomainObject.Predmet.DatumRjesavanja_1">15. rujna 2015.</derivirana_varijabla>
  </DomainObject.Predmet.DatumRjesavanja>
  <DomainObject.Predmet.DatumRokaCuvanja>
    <izvorni_sadrzaj>17. srpnja 2025.</izvorni_sadrzaj>
    <derivirana_varijabla naziv="DomainObject.Predmet.DatumRokaCuvanja_1">17. srpnja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studenog 2015.</izvorni_sadrzaj>
    <derivirana_varijabla naziv="DomainObject.Predmet.DatumZatvaranja_1">5. studenog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hr.ibm.icms.common.model.sluzbeneosobe.Referada@1aa71aa7[id=5815, dbStatus=null, naziv=Referada 1, oznaka=null, sudac=null] &lt;-hr.ibm.icms.common.model.sluzbeneosobe.Referada@1aa71aa7[status dodjele: =false]</izvorni_sadrzaj>
    <derivirana_varijabla naziv="DomainObject.Predmet.MjestoCuvanja_1">hr.ibm.icms.common.model.sluzbeneosobe.Referada@1aa71aa7[id=5815, dbStatus=null, naziv=Referada 1, oznaka=null, sudac=null] &lt;-hr.ibm.icms.common.model.sluzbeneosobe.Referada@1aa71aa7[status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St-612/2013</izvorni_sadrzaj>
    <derivirana_varijabla naziv="DomainObject.Predmet.OznakaBroj_1">St-612/2013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PROJEKTNO DRUŠTVO d.o.o. za poslovanje nekretninama i gradnju</izvorni_sadrzaj>
    <derivirana_varijabla naziv="DomainObject.Predmet.ProtustrankaFormated_1">  PROJEKTNO DRUŠTVO d.o.o. za poslovanje nekretninama i gradnju</derivirana_varijabla>
  </DomainObject.Predmet.ProtustrankaFormated>
  <DomainObject.Predmet.ProtustrankaFormatedOIB>
    <izvorni_sadrzaj>  PROJEKTNO DRUŠTVO d.o.o. za poslovanje nekretninama i gradnju, OIB 31432533822</izvorni_sadrzaj>
    <derivirana_varijabla naziv="DomainObject.Predmet.ProtustrankaFormatedOIB_1">  PROJEKTNO DRUŠTVO d.o.o. za poslovanje nekretninama i gradnju, OIB 31432533822</derivirana_varijabla>
  </DomainObject.Predmet.ProtustrankaFormatedOIB>
  <DomainObject.Predmet.ProtustrankaFormatedWithAdress>
    <izvorni_sadrzaj> PROJEKTNO DRUŠTVO d.o.o. za poslovanje nekretninama i gradnju, Široka Ulica 10, Zadar</izvorni_sadrzaj>
    <derivirana_varijabla naziv="DomainObject.Predmet.ProtustrankaFormatedWithAdress_1"> PROJEKTNO DRUŠTVO d.o.o. za poslovanje nekretninama i gradnju, Široka Ulica 10, Zadar</derivirana_varijabla>
  </DomainObject.Predmet.ProtustrankaFormatedWithAdress>
  <DomainObject.Predmet.ProtustrankaFormatedWithAdressOIB>
    <izvorni_sadrzaj> PROJEKTNO DRUŠTVO d.o.o. za poslovanje nekretninama i gradnju, OIB 31432533822, Široka Ulica 10, Zadar</izvorni_sadrzaj>
    <derivirana_varijabla naziv="DomainObject.Predmet.ProtustrankaFormatedWithAdressOIB_1"> PROJEKTNO DRUŠTVO d.o.o. za poslovanje nekretninama i gradnju, OIB 31432533822, Široka Ulica 10, Zadar</derivirana_varijabla>
  </DomainObject.Predmet.ProtustrankaFormatedWithAdressOIB>
  <DomainObject.Predmet.ProtustrankaWithAdress>
    <izvorni_sadrzaj>PROJEKTNO DRUŠTVO d.o.o. za poslovanje nekretninama i gradnju Široka Ulica 10, Zadar</izvorni_sadrzaj>
    <derivirana_varijabla naziv="DomainObject.Predmet.ProtustrankaWithAdress_1">PROJEKTNO DRUŠTVO d.o.o. za poslovanje nekretninama i gradnju Široka Ulica 10, Zadar</derivirana_varijabla>
  </DomainObject.Predmet.ProtustrankaWithAdress>
  <DomainObject.Predmet.ProtustrankaWithAdressOIB>
    <izvorni_sadrzaj>PROJEKTNO DRUŠTVO d.o.o. za poslovanje nekretninama i gradnju, OIB 31432533822, Široka Ulica 10, Zadar</izvorni_sadrzaj>
    <derivirana_varijabla naziv="DomainObject.Predmet.ProtustrankaWithAdressOIB_1">PROJEKTNO DRUŠTVO d.o.o. za poslovanje nekretninama i gradnju, OIB 31432533822, Široka Ulica 10, Zadar</derivirana_varijabla>
  </DomainObject.Predmet.ProtustrankaWithAdressOIB>
  <DomainObject.Predmet.ProtustrankaNazivFormated>
    <izvorni_sadrzaj>PROJEKTNO DRUŠTVO d.o.o. za poslovanje nekretninama i gradnju</izvorni_sadrzaj>
    <derivirana_varijabla naziv="DomainObject.Predmet.ProtustrankaNazivFormated_1">PROJEKTNO DRUŠTVO d.o.o. za poslovanje nekretninama i gradnju</derivirana_varijabla>
  </DomainObject.Predmet.ProtustrankaNazivFormated>
  <DomainObject.Predmet.ProtustrankaNazivFormatedOIB>
    <izvorni_sadrzaj>PROJEKTNO DRUŠTVO d.o.o. za poslovanje nekretninama i gradnju, OIB 31432533822</izvorni_sadrzaj>
    <derivirana_varijabla naziv="DomainObject.Predmet.ProtustrankaNazivFormatedOIB_1">PROJEKTNO DRUŠTVO d.o.o. za poslovanje nekretninama i gradnju, OIB 31432533822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ovrhu; ALPE ADRIA POSLOVODSTVO d.o.o. za promet nekretninama; Tomislav Bakić</izvorni_sadrzaj>
    <derivirana_varijabla naziv="DomainObject.Predmet.StrankaFormated_1">  MF, POREZNA UPRAVA, PODRUČNI URED ZADAR, Služba za ovrhu; ALPE ADRIA POSLOVODSTVO d.o.o. za promet nekretninama; Tomislav Bakić</derivirana_varijabla>
  </DomainObject.Predmet.StrankaFormated>
  <DomainObject.Predmet.StrankaFormatedOIB>
    <izvorni_sadrzaj>  MF, POREZNA UPRAVA, PODRUČNI URED ZADAR, Služba za ovrhu, OIB 18683136487; ALPE ADRIA POSLOVODSTVO d.o.o. za promet nekretninama; Tomislav Bakić, OIB 44223918661</izvorni_sadrzaj>
    <derivirana_varijabla naziv="DomainObject.Predmet.StrankaFormatedOIB_1">  MF, POREZNA UPRAVA, PODRUČNI URED ZADAR, Služba za ovrhu, OIB 18683136487; ALPE ADRIA POSLOVODSTVO d.o.o. za promet nekretninama; Tomislav Bakić, OIB 44223918661</derivirana_varijabla>
  </DomainObject.Predmet.StrankaFormatedOIB>
  <DomainObject.Predmet.StrankaFormatedWithAdress>
    <izvorni_sadrzaj> MF, POREZNA UPRAVA, PODRUČNI URED ZADAR, Služba za ovrhu; ALPE ADRIA POSLOVODSTVO d.o.o. za promet nekretninama; Tomislav Bakić, Sv. Vinka Paulskog 16, 23000 Zadar</izvorni_sadrzaj>
    <derivirana_varijabla naziv="DomainObject.Predmet.StrankaFormatedWithAdress_1"> MF, POREZNA UPRAVA, PODRUČNI URED ZADAR, Služba za ovrhu; ALPE ADRIA POSLOVODSTVO d.o.o. za promet nekretninama; Tomislav Bakić, Sv. Vinka Paulskog 16, 23000 Zadar</derivirana_varijabla>
  </DomainObject.Predmet.StrankaFormatedWithAdress>
  <DomainObject.Predmet.StrankaFormatedWithAdressOIB>
    <izvorni_sadrzaj> MF, POREZNA UPRAVA, PODRUČNI URED ZADAR, Služba za ovrhu, OIB 18683136487; ALPE ADRIA POSLOVODSTVO d.o.o. za promet nekretninama; Tomislav Bakić, OIB 44223918661, Sv. Vinka Paulskog 16, 23000 Zadar</izvorni_sadrzaj>
    <derivirana_varijabla naziv="DomainObject.Predmet.StrankaFormatedWithAdressOIB_1"> MF, POREZNA UPRAVA, PODRUČNI URED ZADAR, Služba za ovrhu, OIB 18683136487; ALPE ADRIA POSLOVODSTVO d.o.o. za promet nekretninama; Tomislav Bakić, OIB 44223918661, Sv. Vinka Paulskog 16, 23000 Zadar</derivirana_varijabla>
  </DomainObject.Predmet.StrankaFormatedWithAdressOIB>
  <DomainObject.Predmet.StrankaWithAdress>
    <izvorni_sadrzaj>MF, POREZNA UPRAVA, PODRUČNI URED ZADAR, Služba za ovrhu ,ALPE ADRIA POSLOVODSTVO d.o.o. za promet nekretninama ,Tomislav Bakić Sv. Vinka Paulskog 16,23000 Zadar</izvorni_sadrzaj>
    <derivirana_varijabla naziv="DomainObject.Predmet.StrankaWithAdress_1">MF, POREZNA UPRAVA, PODRUČNI URED ZADAR, Služba za ovrhu ,ALPE ADRIA POSLOVODSTVO d.o.o. za promet nekretninama ,Tomislav Bakić Sv. Vinka Paulskog 16,23000 Zadar</derivirana_varijabla>
  </DomainObject.Predmet.StrankaWithAdress>
  <DomainObject.Predmet.StrankaWithAdressOIB>
    <izvorni_sadrzaj>MF, POREZNA UPRAVA, PODRUČNI URED ZADAR, Služba za ovrhu, OIB 18683136487,ALPE ADRIA POSLOVODSTVO d.o.o. za promet nekretninama,Tomislav Bakić, OIB 44223918661, Sv. Vinka Paulskog 16,23000 Zadar</izvorni_sadrzaj>
    <derivirana_varijabla naziv="DomainObject.Predmet.StrankaWithAdressOIB_1">MF, POREZNA UPRAVA, PODRUČNI URED ZADAR, Služba za ovrhu, OIB 18683136487,ALPE ADRIA POSLOVODSTVO d.o.o. za promet nekretninama,Tomislav Bakić, OIB 44223918661, Sv. Vinka Paulskog 16,23000 Zadar</derivirana_varijabla>
  </DomainObject.Predmet.StrankaWithAdressOIB>
  <DomainObject.Predmet.StrankaNazivFormated>
    <izvorni_sadrzaj>MF, POREZNA UPRAVA, PODRUČNI URED ZADAR, Služba za ovrhu,ALPE ADRIA POSLOVODSTVO d.o.o. za promet nekretninama,Tomislav Bakić</izvorni_sadrzaj>
    <derivirana_varijabla naziv="DomainObject.Predmet.StrankaNazivFormated_1">MF, POREZNA UPRAVA, PODRUČNI URED ZADAR, Služba za ovrhu,ALPE ADRIA POSLOVODSTVO d.o.o. za promet nekretninama,Tomislav Bakić</derivirana_varijabla>
  </DomainObject.Predmet.StrankaNazivFormated>
  <DomainObject.Predmet.StrankaNazivFormatedOIB>
    <izvorni_sadrzaj>MF, POREZNA UPRAVA, PODRUČNI URED ZADAR, Služba za ovrhu, OIB 18683136487,ALPE ADRIA POSLOVODSTVO d.o.o. za promet nekretninama,Tomislav Bakić, OIB 44223918661</izvorni_sadrzaj>
    <derivirana_varijabla naziv="DomainObject.Predmet.StrankaNazivFormatedOIB_1">MF, POREZNA UPRAVA, PODRUČNI URED ZADAR, Služba za ovrhu, OIB 18683136487,ALPE ADRIA POSLOVODSTVO d.o.o. za promet nekretninama,Tomislav Bakić, OIB 44223918661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MF, POREZNA UPRAVA, PODRUČNI URED ZADAR, Služba za ovrhu</item>
      <item>ALPE ADRIA POSLOVODSTVO d.o.o. za promet nekretninama</item>
      <item>Tomislav Bakić</item>
    </izvorni_sadrzaj>
    <derivirana_varijabla naziv="DomainObject.Predmet.StrankaListFormated_1">
      <item>MF, POREZNA UPRAVA, PODRUČNI URED ZADAR, Služba za ovrhu</item>
      <item>ALPE ADRIA POSLOVODSTVO d.o.o. za promet nekretninama</item>
      <item>Tomislav Bakić</item>
    </derivirana_varijabla>
  </DomainObject.Predmet.StrankaListFormated>
  <DomainObject.Predmet.StrankaListFormatedOIB>
    <izvorni_sadrzaj>
      <item>MF, POREZNA UPRAVA, PODRUČNI URED ZADAR, Služba za ovrhu, OIB 18683136487</item>
      <item>ALPE ADRIA POSLOVODSTVO d.o.o. za promet nekretninama</item>
      <item>Tomislav Bakić, OIB 44223918661</item>
    </izvorni_sadrzaj>
    <derivirana_varijabla naziv="DomainObject.Predmet.StrankaListFormatedOIB_1">
      <item>MF, POREZNA UPRAVA, PODRUČNI URED ZADAR, Služba za ovrhu, OIB 18683136487</item>
      <item>ALPE ADRIA POSLOVODSTVO d.o.o. za promet nekretninama</item>
      <item>Tomislav Bakić, OIB 44223918661</item>
    </derivirana_varijabla>
  </DomainObject.Predmet.StrankaListFormatedOIB>
  <DomainObject.Predmet.StrankaListFormatedWithAdress>
    <izvorni_sadrzaj>
      <item>MF, POREZNA UPRAVA, PODRUČNI URED ZADAR, Služba za ovrhu</item>
      <item>ALPE ADRIA POSLOVODSTVO d.o.o. za promet nekretninama</item>
      <item>Tomislav Bakić, Sv. Vinka Paulskog 16, 23000 Zadar</item>
    </izvorni_sadrzaj>
    <derivirana_varijabla naziv="DomainObject.Predmet.StrankaListFormatedWithAdress_1">
      <item>MF, POREZNA UPRAVA, PODRUČNI URED ZADAR, Služba za ovrhu</item>
      <item>ALPE ADRIA POSLOVODSTVO d.o.o. za promet nekretninama</item>
      <item>Tomislav Bakić, Sv. Vinka Paulskog 16, 23000 Zadar</item>
    </derivirana_varijabla>
  </DomainObject.Predmet.StrankaListFormatedWithAdress>
  <DomainObject.Predmet.StrankaListFormatedWithAdressOIB>
    <izvorni_sadrzaj>
      <item>MF, POREZNA UPRAVA, PODRUČNI URED ZADAR, Služba za ovrhu, OIB 18683136487</item>
      <item>ALPE ADRIA POSLOVODSTVO d.o.o. za promet nekretninama</item>
      <item>Tomislav Bakić, OIB 44223918661, Sv. Vinka Paulskog 16, 23000 Zadar</item>
    </izvorni_sadrzaj>
    <derivirana_varijabla naziv="DomainObject.Predmet.StrankaListFormatedWithAdressOIB_1">
      <item>MF, POREZNA UPRAVA, PODRUČNI URED ZADAR, Služba za ovrhu, OIB 18683136487</item>
      <item>ALPE ADRIA POSLOVODSTVO d.o.o. za promet nekretninama</item>
      <item>Tomislav Bakić, OIB 44223918661, Sv. Vinka Paulskog 16, 23000 Zadar</item>
    </derivirana_varijabla>
  </DomainObject.Predmet.StrankaListFormatedWithAdressOIB>
  <DomainObject.Predmet.StrankaListNazivFormated>
    <izvorni_sadrzaj>
      <item>MF, POREZNA UPRAVA, PODRUČNI URED ZADAR, Služba za ovrhu</item>
      <item>ALPE ADRIA POSLOVODSTVO d.o.o. za promet nekretninama</item>
      <item>Tomislav Bakić</item>
    </izvorni_sadrzaj>
    <derivirana_varijabla naziv="DomainObject.Predmet.StrankaListNazivFormated_1">
      <item>MF, POREZNA UPRAVA, PODRUČNI URED ZADAR, Služba za ovrhu</item>
      <item>ALPE ADRIA POSLOVODSTVO d.o.o. za promet nekretninama</item>
      <item>Tomislav Bakić</item>
    </derivirana_varijabla>
  </DomainObject.Predmet.StrankaListNazivFormated>
  <DomainObject.Predmet.StrankaListNazivFormatedOIB>
    <izvorni_sadrzaj>
      <item>MF, POREZNA UPRAVA, PODRUČNI URED ZADAR, Služba za ovrhu, OIB 18683136487</item>
      <item>ALPE ADRIA POSLOVODSTVO d.o.o. za promet nekretninama</item>
      <item>Tomislav Bakić, OIB 44223918661</item>
    </izvorni_sadrzaj>
    <derivirana_varijabla naziv="DomainObject.Predmet.StrankaListNazivFormatedOIB_1">
      <item>MF, POREZNA UPRAVA, PODRUČNI URED ZADAR, Služba za ovrhu, OIB 18683136487</item>
      <item>ALPE ADRIA POSLOVODSTVO d.o.o. za promet nekretninama</item>
      <item>Tomislav Bakić, OIB 44223918661</item>
    </derivirana_varijabla>
  </DomainObject.Predmet.StrankaListNazivFormatedOIB>
  <DomainObject.Predmet.ProtuStrankaListFormated>
    <izvorni_sadrzaj>
      <item>PROJEKTNO DRUŠTVO d.o.o. za poslovanje nekretninama i gradnju</item>
    </izvorni_sadrzaj>
    <derivirana_varijabla naziv="DomainObject.Predmet.ProtuStrankaListFormated_1">
      <item>PROJEKTNO DRUŠTVO d.o.o. za poslovanje nekretninama i gradnju</item>
    </derivirana_varijabla>
  </DomainObject.Predmet.ProtuStrankaListFormated>
  <DomainObject.Predmet.ProtuStrankaListFormatedOIB>
    <izvorni_sadrzaj>
      <item>PROJEKTNO DRUŠTVO d.o.o. za poslovanje nekretninama i gradnju, OIB 31432533822</item>
    </izvorni_sadrzaj>
    <derivirana_varijabla naziv="DomainObject.Predmet.ProtuStrankaListFormatedOIB_1">
      <item>PROJEKTNO DRUŠTVO d.o.o. za poslovanje nekretninama i gradnju, OIB 31432533822</item>
    </derivirana_varijabla>
  </DomainObject.Predmet.ProtuStrankaListFormatedOIB>
  <DomainObject.Predmet.ProtuStrankaListFormatedWithAdress>
    <izvorni_sadrzaj>
      <item>PROJEKTNO DRUŠTVO d.o.o. za poslovanje nekretninama i gradnju, Široka Ulica 10, Zadar</item>
    </izvorni_sadrzaj>
    <derivirana_varijabla naziv="DomainObject.Predmet.ProtuStrankaListFormatedWithAdress_1">
      <item>PROJEKTNO DRUŠTVO d.o.o. za poslovanje nekretninama i gradnju, Široka Ulica 10, Zadar</item>
    </derivirana_varijabla>
  </DomainObject.Predmet.ProtuStrankaListFormatedWithAdress>
  <DomainObject.Predmet.ProtuStrankaListFormatedWithAdressOIB>
    <izvorni_sadrzaj>
      <item>PROJEKTNO DRUŠTVO d.o.o. za poslovanje nekretninama i gradnju, OIB 31432533822, Široka Ulica 10, Zadar</item>
    </izvorni_sadrzaj>
    <derivirana_varijabla naziv="DomainObject.Predmet.ProtuStrankaListFormatedWithAdressOIB_1">
      <item>PROJEKTNO DRUŠTVO d.o.o. za poslovanje nekretninama i gradnju, OIB 31432533822, Široka Ulica 10, Zadar</item>
    </derivirana_varijabla>
  </DomainObject.Predmet.ProtuStrankaListFormatedWithAdressOIB>
  <DomainObject.Predmet.ProtuStrankaListNazivFormated>
    <izvorni_sadrzaj>
      <item>PROJEKTNO DRUŠTVO d.o.o. za poslovanje nekretninama i gradnju</item>
    </izvorni_sadrzaj>
    <derivirana_varijabla naziv="DomainObject.Predmet.ProtuStrankaListNazivFormated_1">
      <item>PROJEKTNO DRUŠTVO d.o.o. za poslovanje nekretninama i gradnju</item>
    </derivirana_varijabla>
  </DomainObject.Predmet.ProtuStrankaListNazivFormated>
  <DomainObject.Predmet.ProtuStrankaListNazivFormatedOIB>
    <izvorni_sadrzaj>
      <item>PROJEKTNO DRUŠTVO d.o.o. za poslovanje nekretninama i gradnju, OIB 31432533822</item>
    </izvorni_sadrzaj>
    <derivirana_varijabla naziv="DomainObject.Predmet.ProtuStrankaListNazivFormatedOIB_1">
      <item>PROJEKTNO DRUŠTVO d.o.o. za poslovanje nekretninama i gradnju, OIB 31432533822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>St-612/2013-76</izvorni_sadrzaj>
    <derivirana_varijabla naziv="DomainObject.PoslovniBrojDokumenta_1">St-612/2013-76</derivirana_varijabla>
  </DomainObject.PoslovniBrojDokumenta>
  <DomainObject.Predmet.StrankaIDrugi>
    <izvorni_sadrzaj>MF, POREZNA UPRAVA, PODRUČNI URED ZADAR, Služba za ovrhu i dr.</izvorni_sadrzaj>
    <derivirana_varijabla naziv="DomainObject.Predmet.StrankaIDrugi_1">MF, POREZNA UPRAVA, PODRUČNI URED ZADAR, Služba za ovrhu i dr.</derivirana_varijabla>
  </DomainObject.Predmet.StrankaIDrugi>
  <DomainObject.Predmet.ProtustrankaIDrugi>
    <izvorni_sadrzaj>PROJEKTNO DRUŠTVO d.o.o. za poslovanje nekretninama i gradnju</izvorni_sadrzaj>
    <derivirana_varijabla naziv="DomainObject.Predmet.ProtustrankaIDrugi_1">PROJEKTNO DRUŠTVO d.o.o. za poslovanje nekretninama i gradnju</derivirana_varijabla>
  </DomainObject.Predmet.ProtustrankaIDrugi>
  <DomainObject.Predmet.StrankaIDrugiAdressOIB>
    <izvorni_sadrzaj>MF, POREZNA UPRAVA, PODRUČNI URED ZADAR, Služba za ovrhu, OIB 18683136487 i dr.</izvorni_sadrzaj>
    <derivirana_varijabla naziv="DomainObject.Predmet.StrankaIDrugiAdressOIB_1">MF, POREZNA UPRAVA, PODRUČNI URED ZADAR, Služba za ovrhu, OIB 18683136487 i dr.</derivirana_varijabla>
  </DomainObject.Predmet.StrankaIDrugiAdressOIB>
  <DomainObject.Predmet.ProtustrankaIDrugiAdressOIB>
    <izvorni_sadrzaj>PROJEKTNO DRUŠTVO d.o.o. za poslovanje nekretninama i gradnju, OIB 31432533822, Široka Ulica 10, Zadar</izvorni_sadrzaj>
    <derivirana_varijabla naziv="DomainObject.Predmet.ProtustrankaIDrugiAdressOIB_1">PROJEKTNO DRUŠTVO d.o.o. za poslovanje nekretninama i gradnju, OIB 31432533822, Široka Ulica 10,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lipnja 2015.</izvorni_sadrzaj>
    <derivirana_varijabla naziv="DomainObject.Predmet.OdlukaRjesenje.DatumDonosenjaOdluke_1">30. lipnja 2015.</derivirana_varijabla>
  </DomainObject.Predmet.OdlukaRjesenje.DatumDonosenjaOdluke>
  <DomainObject.Predmet.OdlukaRjesenje.DatumPravomocnosti>
    <izvorni_sadrzaj>17. srpnja 2015.</izvorni_sadrzaj>
    <derivirana_varijabla naziv="DomainObject.Predmet.OdlukaRjesenje.DatumPravomocnosti_1">17. srpnja 2015.</derivirana_varijabla>
  </DomainObject.Predmet.OdlukaRjesenje.DatumPravomocnosti>
  <DomainObject.Predmet.OdlukaRjesenje.Oznaka>
    <izvorni_sadrzaj>St-612/2013-64</izvorni_sadrzaj>
    <derivirana_varijabla naziv="DomainObject.Predmet.OdlukaRjesenje.Oznaka_1">St-612/2013-64</derivirana_varijabla>
  </DomainObject.Predmet.OdlukaRjesenje.Oznaka>
  <DomainObject.Predmet.SudioniciListNaziv>
    <izvorni_sadrzaj>
      <item>MF, POREZNA UPRAVA, PODRUČNI URED ZADAR, Služba za ovrhu</item>
      <item>ALPE ADRIA POSLOVODSTVO d.o.o. za promet nekretninama</item>
      <item>PROJEKTNO DRUŠTVO d.o.o. za poslovanje nekretninama i gradnju</item>
      <item>Tomislav Bakić</item>
    </izvorni_sadrzaj>
    <derivirana_varijabla naziv="DomainObject.Predmet.SudioniciListNaziv_1">
      <item>MF, POREZNA UPRAVA, PODRUČNI URED ZADAR, Služba za ovrhu</item>
      <item>ALPE ADRIA POSLOVODSTVO d.o.o. za promet nekretninama</item>
      <item>PROJEKTNO DRUŠTVO d.o.o. za poslovanje nekretninama i gradnju</item>
      <item>Tomislav Bakić</item>
    </derivirana_varijabla>
  </DomainObject.Predmet.SudioniciListNaziv>
  <DomainObject.Predmet.SudioniciListAdressOIB>
    <izvorni_sadrzaj>
      <item>MF, POREZNA UPRAVA, PODRUČNI URED ZADAR, Služba za ovrhu, OIB 18683136487</item>
      <item>ALPE ADRIA POSLOVODSTVO d.o.o. za promet nekretninama</item>
      <item>PROJEKTNO DRUŠTVO d.o.o. za poslovanje nekretninama i gradnju, OIB 31432533822, Široka Ulica 10,Zadar</item>
      <item>Tomislav Bakić, OIB 44223918661, Sv. Vinka Paulskog 16,23000 Zadar</item>
    </izvorni_sadrzaj>
    <derivirana_varijabla naziv="DomainObject.Predmet.SudioniciListAdressOIB_1">
      <item>MF, POREZNA UPRAVA, PODRUČNI URED ZADAR, Služba za ovrhu, OIB 18683136487</item>
      <item>ALPE ADRIA POSLOVODSTVO d.o.o. za promet nekretninama</item>
      <item>PROJEKTNO DRUŠTVO d.o.o. za poslovanje nekretninama i gradnju, OIB 31432533822, Široka Ulica 10,Zadar</item>
      <item>Tomislav Bakić, OIB 44223918661, Sv. Vinka Paulskog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31432533822</item>
      <item>, OIB 44223918661</item>
    </izvorni_sadrzaj>
    <derivirana_varijabla naziv="DomainObject.Predmet.SudioniciListNazivOIB_1">
      <item>, OIB 18683136487</item>
      <item>, OIB null</item>
      <item>, OIB 31432533822</item>
      <item>, OIB 44223918661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332</properties:Words>
  <properties:Characters>1616</properties:Characters>
  <properties:Lines>66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2017-09-22T07:24:00Z</dcterms:created>
  <dc:creator>Ardena Bajlo</dc:creator>
  <cp:lastModifiedBy>Ardena Bajlo</cp:lastModifiedBy>
  <cp:lastPrinted>2017-09-06T08:19:00Z</cp:lastPrinted>
  <dcterms:modified xmlns:xsi="http://www.w3.org/2001/XMLSchema-instance" xsi:type="dcterms:W3CDTF">2017-09-26T10:52:00Z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St-612/2013-76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