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96db" w14:paraId="c0896d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EE38D7">
        <w:t>2</w:t>
      </w:r>
      <w:r w:rsidR="001D158D">
        <w:t>388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814EA3" w:rsidR="00224AFF" w:rsidRPr="00814EA3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>Trgov</w:t>
      </w:r>
      <w:r w:rsidR="000938B8">
        <w:t>ački sud u Osijeku, po</w:t>
      </w:r>
      <w:r>
        <w:t xml:space="preserve"> sucu </w:t>
      </w:r>
      <w:r w:rsidR="00AF3DBE">
        <w:t xml:space="preserve">Jadranki Pajur </w:t>
      </w:r>
      <w:proofErr w:type="spellStart"/>
      <w:r w:rsidR="00AF3DBE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7145E">
        <w:t xml:space="preserve">Financijske agencije OIB 85821130368, Regionalni centar Zagreb </w:t>
      </w:r>
      <w:r w:rsidR="0047145E" w:rsidRPr="0064455A">
        <w:t>Podružnica Zagreb, Trg svibanjskih žrtava 1995. 1, Zagreb</w:t>
      </w:r>
      <w:r w:rsidR="004A0D7B" w:rsidRPr="0064455A">
        <w:t>, za pokretan</w:t>
      </w:r>
      <w:r w:rsidR="00D2228D" w:rsidRPr="0064455A">
        <w:t>je skraćenog stečajnog postupka</w:t>
      </w:r>
      <w:r w:rsidR="004A0D7B" w:rsidRPr="0064455A">
        <w:t xml:space="preserve"> </w:t>
      </w:r>
      <w:r w:rsidR="004A0D7B" w:rsidRPr="00814EA3">
        <w:t>nad dužnikom</w:t>
      </w:r>
      <w:r w:rsidR="00AF1FFD" w:rsidRPr="00814EA3">
        <w:t xml:space="preserve"> </w:t>
      </w:r>
      <w:r w:rsidR="00814EA3" w:rsidRPr="00814EA3">
        <w:rPr>
          <w:b/>
        </w:rPr>
        <w:t>AUDICIJA j.d.o.o.</w:t>
      </w:r>
      <w:r w:rsidR="007C56B0" w:rsidRPr="00814EA3">
        <w:rPr>
          <w:b/>
        </w:rPr>
        <w:t xml:space="preserve">, </w:t>
      </w:r>
      <w:r w:rsidR="0064455A" w:rsidRPr="00814EA3">
        <w:rPr>
          <w:b/>
        </w:rPr>
        <w:t>Zagreb</w:t>
      </w:r>
      <w:r w:rsidR="007C56B0" w:rsidRPr="00814EA3">
        <w:rPr>
          <w:b/>
        </w:rPr>
        <w:t xml:space="preserve">, </w:t>
      </w:r>
      <w:r w:rsidR="00814EA3" w:rsidRPr="00814EA3">
        <w:rPr>
          <w:b/>
        </w:rPr>
        <w:t xml:space="preserve">Mije </w:t>
      </w:r>
      <w:proofErr w:type="spellStart"/>
      <w:r w:rsidR="00814EA3" w:rsidRPr="00814EA3">
        <w:rPr>
          <w:b/>
        </w:rPr>
        <w:t>Silobod</w:t>
      </w:r>
      <w:proofErr w:type="spellEnd"/>
      <w:r w:rsidR="00814EA3" w:rsidRPr="00814EA3">
        <w:rPr>
          <w:b/>
        </w:rPr>
        <w:t xml:space="preserve"> </w:t>
      </w:r>
      <w:proofErr w:type="spellStart"/>
      <w:r w:rsidR="00814EA3" w:rsidRPr="00814EA3">
        <w:rPr>
          <w:b/>
        </w:rPr>
        <w:t>Bolšića</w:t>
      </w:r>
      <w:proofErr w:type="spellEnd"/>
      <w:r w:rsidR="00814EA3" w:rsidRPr="00814EA3">
        <w:rPr>
          <w:b/>
        </w:rPr>
        <w:t xml:space="preserve"> 13</w:t>
      </w:r>
      <w:r w:rsidR="0013450E" w:rsidRPr="00814EA3">
        <w:rPr>
          <w:b/>
        </w:rPr>
        <w:t xml:space="preserve">, </w:t>
      </w:r>
      <w:r w:rsidR="007C56B0" w:rsidRPr="00814EA3">
        <w:rPr>
          <w:b/>
        </w:rPr>
        <w:t xml:space="preserve">MBS: </w:t>
      </w:r>
      <w:r w:rsidR="00814EA3" w:rsidRPr="00814EA3">
        <w:rPr>
          <w:b/>
        </w:rPr>
        <w:t>080978239</w:t>
      </w:r>
      <w:r w:rsidR="007C56B0" w:rsidRPr="00814EA3">
        <w:rPr>
          <w:b/>
        </w:rPr>
        <w:t xml:space="preserve">, OIB: </w:t>
      </w:r>
      <w:r w:rsidR="00814EA3" w:rsidRPr="00814EA3">
        <w:rPr>
          <w:b/>
        </w:rPr>
        <w:t>65792802086</w:t>
      </w:r>
      <w:r w:rsidR="004A4789" w:rsidRPr="00814EA3">
        <w:rPr>
          <w:b/>
        </w:rPr>
        <w:t>,</w:t>
      </w:r>
      <w:r w:rsidR="009E195D" w:rsidRPr="00814EA3">
        <w:t xml:space="preserve"> </w:t>
      </w:r>
      <w:r w:rsidR="004A0D7B" w:rsidRPr="00814EA3">
        <w:t>temeljem članka 430. Stečajnog zakona ( „Narodne nov</w:t>
      </w:r>
      <w:r w:rsidR="00316816" w:rsidRPr="00814EA3">
        <w:t>ine“ 71/15)</w:t>
      </w:r>
      <w:r w:rsidR="00224AFF" w:rsidRPr="00814EA3">
        <w:t xml:space="preserve">, dana </w:t>
      </w:r>
      <w:r w:rsidR="0047145E" w:rsidRPr="00814EA3">
        <w:t>2</w:t>
      </w:r>
      <w:r w:rsidR="00B33773">
        <w:t>1</w:t>
      </w:r>
      <w:r w:rsidR="008123BC" w:rsidRPr="00814EA3">
        <w:t xml:space="preserve">. </w:t>
      </w:r>
      <w:r w:rsidR="008123BC" w:rsidRPr="00E73E79">
        <w:t>listopada</w:t>
      </w:r>
      <w:r w:rsidR="00DB3B95" w:rsidRPr="00E73E79">
        <w:t xml:space="preserve"> 2016</w:t>
      </w:r>
      <w:r w:rsidR="00224AFF" w:rsidRPr="00E73E79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814EA3" w:rsidRPr="00814EA3">
        <w:rPr>
          <w:b/>
        </w:rPr>
        <w:t xml:space="preserve">AUDICIJA j.d.o.o., Zagreb, Mije </w:t>
      </w:r>
      <w:proofErr w:type="spellStart"/>
      <w:r w:rsidR="00814EA3" w:rsidRPr="00814EA3">
        <w:rPr>
          <w:b/>
        </w:rPr>
        <w:t>Silobod</w:t>
      </w:r>
      <w:proofErr w:type="spellEnd"/>
      <w:r w:rsidR="00814EA3" w:rsidRPr="00814EA3">
        <w:rPr>
          <w:b/>
        </w:rPr>
        <w:t xml:space="preserve"> </w:t>
      </w:r>
      <w:proofErr w:type="spellStart"/>
      <w:r w:rsidR="00814EA3" w:rsidRPr="00814EA3">
        <w:rPr>
          <w:b/>
        </w:rPr>
        <w:t>Bolšića</w:t>
      </w:r>
      <w:proofErr w:type="spellEnd"/>
      <w:r w:rsidR="00814EA3" w:rsidRPr="00814EA3">
        <w:rPr>
          <w:b/>
        </w:rPr>
        <w:t xml:space="preserve"> 13, MBS: 080978239, OIB: 65792802086</w:t>
      </w:r>
      <w:r w:rsidR="00E73E79">
        <w:rPr>
          <w:b/>
        </w:rPr>
        <w:t xml:space="preserve"> </w:t>
      </w:r>
      <w:r w:rsidR="00224AFF">
        <w:t xml:space="preserve">iznosi </w:t>
      </w:r>
      <w:r w:rsidR="00814EA3">
        <w:t>43.968,72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 w:rsidRPr="00E81BC1">
        <w:t xml:space="preserve">II Poziva se </w:t>
      </w:r>
      <w:r w:rsidR="00CF37F3" w:rsidRPr="00E81BC1">
        <w:t>osob</w:t>
      </w:r>
      <w:r w:rsidR="006D6816" w:rsidRPr="00E81BC1">
        <w:t>a</w:t>
      </w:r>
      <w:r w:rsidR="00CF37F3" w:rsidRPr="00E81BC1">
        <w:t xml:space="preserve"> ovlašten</w:t>
      </w:r>
      <w:r w:rsidR="006D6816" w:rsidRPr="00E81BC1">
        <w:t>a</w:t>
      </w:r>
      <w:r w:rsidR="00A7506A" w:rsidRPr="00E81BC1">
        <w:t xml:space="preserve"> za zastupanje dužnika</w:t>
      </w:r>
      <w:r w:rsidR="00B1170E" w:rsidRPr="00E81BC1">
        <w:t xml:space="preserve"> </w:t>
      </w:r>
      <w:r w:rsidR="00E81BC1" w:rsidRPr="00E81BC1">
        <w:t xml:space="preserve">Ivan </w:t>
      </w:r>
      <w:proofErr w:type="spellStart"/>
      <w:r w:rsidR="00E81BC1" w:rsidRPr="00E81BC1">
        <w:t>Čarapina</w:t>
      </w:r>
      <w:proofErr w:type="spellEnd"/>
      <w:r w:rsidR="00E81BC1" w:rsidRPr="00E81BC1">
        <w:t>, OIB: 77704205226</w:t>
      </w:r>
      <w:r w:rsidR="00AF1FFD" w:rsidRPr="00E81BC1">
        <w:t xml:space="preserve">, </w:t>
      </w:r>
      <w:r w:rsidR="00E81BC1" w:rsidRPr="00E81BC1">
        <w:t xml:space="preserve">Zagreb, Mije </w:t>
      </w:r>
      <w:proofErr w:type="spellStart"/>
      <w:r w:rsidR="00E81BC1" w:rsidRPr="00E81BC1">
        <w:t>Silobod</w:t>
      </w:r>
      <w:proofErr w:type="spellEnd"/>
      <w:r w:rsidR="00E81BC1" w:rsidRPr="00E81BC1">
        <w:t xml:space="preserve"> </w:t>
      </w:r>
      <w:proofErr w:type="spellStart"/>
      <w:r w:rsidR="00E81BC1" w:rsidRPr="00E81BC1">
        <w:t>Bolšića</w:t>
      </w:r>
      <w:proofErr w:type="spellEnd"/>
      <w:r w:rsidR="00E81BC1" w:rsidRPr="00E81BC1">
        <w:t xml:space="preserve"> 13</w:t>
      </w:r>
      <w:r w:rsidR="00975702" w:rsidRPr="00E81BC1">
        <w:t xml:space="preserve">, </w:t>
      </w:r>
      <w:r w:rsidR="00B32948" w:rsidRPr="00E81BC1">
        <w:t xml:space="preserve">da </w:t>
      </w:r>
      <w:r w:rsidR="00936874" w:rsidRPr="00E73E79">
        <w:t xml:space="preserve">u roku od 15 dana od dana objave ovog oglasa na e-oglasnoj ploči </w:t>
      </w:r>
      <w:r w:rsidR="00936874" w:rsidRPr="00313E7C">
        <w:t>suda</w:t>
      </w:r>
      <w:r w:rsidR="00B32948" w:rsidRPr="00313E7C">
        <w:t xml:space="preserve"> </w:t>
      </w:r>
      <w:r w:rsidR="00B32948">
        <w:t>podnes</w:t>
      </w:r>
      <w:r w:rsidR="008D2A9E">
        <w:t>e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EE38D7">
        <w:t>2</w:t>
      </w:r>
      <w:r w:rsidR="001D158D">
        <w:t>388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>Ako osob</w:t>
      </w:r>
      <w:r w:rsidR="008D2A9E">
        <w:t>a</w:t>
      </w:r>
      <w:r>
        <w:t xml:space="preserve"> </w:t>
      </w:r>
      <w:r w:rsidR="00316816">
        <w:t xml:space="preserve">iz točke II, </w:t>
      </w:r>
      <w:r>
        <w:t>ovlašten</w:t>
      </w:r>
      <w:r w:rsidR="008D2A9E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8D2A9E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87331">
        <w:t>2</w:t>
      </w:r>
      <w:r w:rsidR="00B33773">
        <w:t>1</w:t>
      </w:r>
      <w:r w:rsidR="008123BC">
        <w:t>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975702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Jadranka Pajur </w:t>
      </w:r>
      <w:proofErr w:type="spellStart"/>
      <w:r>
        <w:rPr>
          <w:bCs/>
        </w:rPr>
        <w:t>Vranješ</w:t>
      </w:r>
      <w:proofErr w:type="spellEnd"/>
    </w:p>
    <w:p w:rsidRDefault="00047A8F" w:rsidP="00047A8F" w:rsidR="00047A8F" w:rsidRPr="00F12A87">
      <w:pPr>
        <w:rPr>
          <w:sz w:val="20"/>
          <w:szCs w:val="20"/>
        </w:rPr>
      </w:pPr>
      <w:r w:rsidRPr="00F12A87">
        <w:rPr>
          <w:sz w:val="20"/>
          <w:szCs w:val="20"/>
        </w:rPr>
        <w:t>DNA</w:t>
      </w:r>
    </w:p>
    <w:p w:rsidRDefault="008B0E56" w:rsidP="00F2165F" w:rsidR="00A57DB1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e-oglasna ploča</w:t>
      </w:r>
    </w:p>
    <w:p w:rsidRDefault="00A84FF6" w:rsidP="00F2165F" w:rsidR="008B0E56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</w:t>
      </w:r>
      <w:r w:rsidR="00A57DB1" w:rsidRPr="00F12A87">
        <w:rPr>
          <w:sz w:val="20"/>
          <w:szCs w:val="20"/>
        </w:rPr>
        <w:t>oglasna ploča - zahtjev</w:t>
      </w:r>
    </w:p>
    <w:p w:rsidRDefault="00F2165F" w:rsidR="00532E0A" w:rsidRPr="00F12A87">
      <w:pPr>
        <w:numPr>
          <w:ilvl w:val="0"/>
          <w:numId w:val="1"/>
        </w:numPr>
        <w:rPr>
          <w:sz w:val="20"/>
          <w:szCs w:val="20"/>
        </w:rPr>
      </w:pPr>
      <w:r w:rsidRPr="00F12A87">
        <w:rPr>
          <w:sz w:val="20"/>
          <w:szCs w:val="20"/>
        </w:rPr>
        <w:t>kal</w:t>
      </w:r>
      <w:r w:rsidR="00A7506A" w:rsidRPr="00F12A87">
        <w:rPr>
          <w:sz w:val="20"/>
          <w:szCs w:val="20"/>
        </w:rPr>
        <w:t xml:space="preserve">. </w:t>
      </w:r>
      <w:r w:rsidR="008123BC" w:rsidRPr="00F12A87">
        <w:rPr>
          <w:sz w:val="20"/>
          <w:szCs w:val="20"/>
        </w:rPr>
        <w:t>1</w:t>
      </w:r>
      <w:r w:rsidR="00095736" w:rsidRPr="00F12A87">
        <w:rPr>
          <w:sz w:val="20"/>
          <w:szCs w:val="20"/>
        </w:rPr>
        <w:t>2</w:t>
      </w:r>
      <w:r w:rsidR="008123BC" w:rsidRPr="00F12A87">
        <w:rPr>
          <w:sz w:val="20"/>
          <w:szCs w:val="20"/>
        </w:rPr>
        <w:t>/</w:t>
      </w:r>
      <w:proofErr w:type="spellStart"/>
      <w:r w:rsidR="008123BC" w:rsidRPr="00F12A87">
        <w:rPr>
          <w:sz w:val="20"/>
          <w:szCs w:val="20"/>
        </w:rPr>
        <w:t>12</w:t>
      </w:r>
      <w:proofErr w:type="spellEnd"/>
    </w:p>
    <w:sectPr w:rsidSect="00F2165F" w:rsidR="00532E0A" w:rsidRPr="00F12A87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BD3" w:rsidR="00003BD3">
      <w:r>
        <w:separator/>
      </w:r>
    </w:p>
  </w:endnote>
  <w:endnote w:id="0" w:type="continuationSeparator">
    <w:p w:rsidRDefault="00003BD3" w:rsidR="00003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BD3" w:rsidR="00003BD3">
      <w:r>
        <w:separator/>
      </w:r>
    </w:p>
  </w:footnote>
  <w:footnote w:id="0" w:type="continuationSeparator">
    <w:p w:rsidRDefault="00003BD3" w:rsidR="00003B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D3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95736"/>
    <w:rsid w:val="000B0EBD"/>
    <w:rsid w:val="000C26C6"/>
    <w:rsid w:val="000C5EBC"/>
    <w:rsid w:val="000D0569"/>
    <w:rsid w:val="000E463F"/>
    <w:rsid w:val="000E762A"/>
    <w:rsid w:val="000F61EA"/>
    <w:rsid w:val="00102060"/>
    <w:rsid w:val="00106669"/>
    <w:rsid w:val="0013272E"/>
    <w:rsid w:val="0013450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158D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27046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3E7C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4532"/>
    <w:rsid w:val="004351D0"/>
    <w:rsid w:val="00436570"/>
    <w:rsid w:val="00443F69"/>
    <w:rsid w:val="004467E4"/>
    <w:rsid w:val="004563CE"/>
    <w:rsid w:val="004638F5"/>
    <w:rsid w:val="0046632E"/>
    <w:rsid w:val="0047145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87331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4455A"/>
    <w:rsid w:val="00652724"/>
    <w:rsid w:val="00660CB0"/>
    <w:rsid w:val="00666402"/>
    <w:rsid w:val="00671C02"/>
    <w:rsid w:val="0067446F"/>
    <w:rsid w:val="0069656A"/>
    <w:rsid w:val="006A11E9"/>
    <w:rsid w:val="006A6EBE"/>
    <w:rsid w:val="006B29B9"/>
    <w:rsid w:val="006B5168"/>
    <w:rsid w:val="006C36CE"/>
    <w:rsid w:val="006C4FDF"/>
    <w:rsid w:val="006D6816"/>
    <w:rsid w:val="006E2725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80B96"/>
    <w:rsid w:val="00796AED"/>
    <w:rsid w:val="007A2158"/>
    <w:rsid w:val="007A4540"/>
    <w:rsid w:val="007A5699"/>
    <w:rsid w:val="007A6AD3"/>
    <w:rsid w:val="007C56B0"/>
    <w:rsid w:val="007C7E8E"/>
    <w:rsid w:val="007D2A69"/>
    <w:rsid w:val="007D3A53"/>
    <w:rsid w:val="007D429B"/>
    <w:rsid w:val="007E196B"/>
    <w:rsid w:val="007E7376"/>
    <w:rsid w:val="007F1C41"/>
    <w:rsid w:val="008023F7"/>
    <w:rsid w:val="008123BC"/>
    <w:rsid w:val="00814EA3"/>
    <w:rsid w:val="00817C66"/>
    <w:rsid w:val="008233CD"/>
    <w:rsid w:val="00836CE2"/>
    <w:rsid w:val="0084069A"/>
    <w:rsid w:val="00842FD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161A"/>
    <w:rsid w:val="008D2A9E"/>
    <w:rsid w:val="00901EF5"/>
    <w:rsid w:val="00912CF5"/>
    <w:rsid w:val="009137B1"/>
    <w:rsid w:val="00925EAD"/>
    <w:rsid w:val="00930B0A"/>
    <w:rsid w:val="0093489C"/>
    <w:rsid w:val="00936874"/>
    <w:rsid w:val="00937840"/>
    <w:rsid w:val="00944616"/>
    <w:rsid w:val="009525D4"/>
    <w:rsid w:val="00975702"/>
    <w:rsid w:val="00980E4D"/>
    <w:rsid w:val="009A412B"/>
    <w:rsid w:val="009B40D7"/>
    <w:rsid w:val="009B46D8"/>
    <w:rsid w:val="009B51B6"/>
    <w:rsid w:val="009B67B3"/>
    <w:rsid w:val="009C1900"/>
    <w:rsid w:val="009C670C"/>
    <w:rsid w:val="009D2630"/>
    <w:rsid w:val="009E195D"/>
    <w:rsid w:val="009E5D6D"/>
    <w:rsid w:val="00A07CA2"/>
    <w:rsid w:val="00A11D60"/>
    <w:rsid w:val="00A17566"/>
    <w:rsid w:val="00A214C9"/>
    <w:rsid w:val="00A405B5"/>
    <w:rsid w:val="00A44965"/>
    <w:rsid w:val="00A46436"/>
    <w:rsid w:val="00A57AB7"/>
    <w:rsid w:val="00A57DB1"/>
    <w:rsid w:val="00A63F24"/>
    <w:rsid w:val="00A7506A"/>
    <w:rsid w:val="00A806EF"/>
    <w:rsid w:val="00A82556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1A55"/>
    <w:rsid w:val="00B23A07"/>
    <w:rsid w:val="00B24B41"/>
    <w:rsid w:val="00B32948"/>
    <w:rsid w:val="00B33773"/>
    <w:rsid w:val="00B67389"/>
    <w:rsid w:val="00B75A60"/>
    <w:rsid w:val="00B82540"/>
    <w:rsid w:val="00B86000"/>
    <w:rsid w:val="00B90487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5877"/>
    <w:rsid w:val="00C56925"/>
    <w:rsid w:val="00C66216"/>
    <w:rsid w:val="00C8590C"/>
    <w:rsid w:val="00C93ED2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59EB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73E79"/>
    <w:rsid w:val="00E81BC1"/>
    <w:rsid w:val="00E859DA"/>
    <w:rsid w:val="00E96356"/>
    <w:rsid w:val="00EA028A"/>
    <w:rsid w:val="00EC0019"/>
    <w:rsid w:val="00EC38B1"/>
    <w:rsid w:val="00ED0975"/>
    <w:rsid w:val="00ED4C16"/>
    <w:rsid w:val="00EE38D7"/>
    <w:rsid w:val="00EE50AD"/>
    <w:rsid w:val="00F02A50"/>
    <w:rsid w:val="00F040DB"/>
    <w:rsid w:val="00F04C8D"/>
    <w:rsid w:val="00F1067A"/>
    <w:rsid w:val="00F12A87"/>
    <w:rsid w:val="00F15837"/>
    <w:rsid w:val="00F2165F"/>
    <w:rsid w:val="00F26B12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A777F"/>
    <w:rsid w:val="00FB1D59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45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45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5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5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5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45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45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5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5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5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926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03712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1789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86659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3404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0671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8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411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3307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2040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9370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19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6921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940250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9626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87744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15271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19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63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75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652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395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29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31390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58621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28077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0615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8413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479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431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392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0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737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St-2388/2016</izvorni_sadrzaj>
    <derivirana_varijabla naziv="DomainObject.Predmet.OznakaBroj_1">St-2388/2016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AUDICIJA jednostavno društvo s ograničenom odgovornošću za trgovinu i usluge</izvorni_sadrzaj>
    <derivirana_varijabla naziv="DomainObject.Predmet.ProtustrankaFormated_1">  AUDICIJA jednostavno društvo s ograničenom odgovornošću za trgovinu i usluge</derivirana_varijabla>
  </DomainObject.Predmet.ProtustrankaFormated>
  <DomainObject.Predmet.ProtustrankaFormatedOIB>
    <izvorni_sadrzaj>  AUDICIJA jednostavno društvo s ograničenom odgovornošću za trgovinu i usluge, OIB 65792802086</izvorni_sadrzaj>
    <derivirana_varijabla naziv="DomainObject.Predmet.ProtustrankaFormatedOIB_1">  AUDICIJA jednostavno društvo s ograničenom odgovornošću za trgovinu i usluge, OIB 65792802086</derivirana_varijabla>
  </DomainObject.Predmet.ProtustrankaFormatedOIB>
  <DomainObject.Predmet.ProtustrankaFormatedWithAdress>
    <izvorni_sadrzaj> AUDICIJA jednostavno društvo s ograničenom odgovornošću za trgovinu i usluge, Mije Silobod Bolšića 13, 10000 Zagreb</izvorni_sadrzaj>
    <derivirana_varijabla naziv="DomainObject.Predmet.ProtustrankaFormatedWithAdress_1"> AUDICIJA jednostavno društvo s ograničenom odgovornošću za trgovinu i usluge, Mije Silobod Bolšića 13, 10000 Zagreb</derivirana_varijabla>
  </DomainObject.Predmet.ProtustrankaFormatedWithAdress>
  <DomainObject.Predmet.ProtustrankaFormatedWithAdressOIB>
    <izvorni_sadrzaj> AUDICIJA jednostavno društvo s ograničenom odgovornošću za trgovinu i usluge, OIB 65792802086, Mije Silobod Bolšića 13, 10000 Zagreb</izvorni_sadrzaj>
    <derivirana_varijabla naziv="DomainObject.Predmet.ProtustrankaFormatedWithAdressOIB_1"> AUDICIJA jednostavno društvo s ograničenom odgovornošću za trgovinu i usluge, OIB 65792802086, Mije Silobod Bolšića 13, 10000 Zagreb</derivirana_varijabla>
  </DomainObject.Predmet.ProtustrankaFormatedWithAdressOIB>
  <DomainObject.Predmet.ProtustrankaWithAdress>
    <izvorni_sadrzaj>AUDICIJA jednostavno društvo s ograničenom odgovornošću za trgovinu i usluge Mije Silobod Bolšića 13, 10000 Zagreb</izvorni_sadrzaj>
    <derivirana_varijabla naziv="DomainObject.Predmet.ProtustrankaWithAdress_1">AUDICIJA jednostavno društvo s ograničenom odgovornošću za trgovinu i usluge Mije Silobod Bolšića 13, 10000 Zagreb</derivirana_varijabla>
  </DomainObject.Predmet.ProtustrankaWithAdress>
  <DomainObject.Predmet.ProtustrankaWithAdressOIB>
    <izvorni_sadrzaj>AUDICIJA jednostavno društvo s ograničenom odgovornošću za trgovinu i usluge, OIB 65792802086, Mije Silobod Bolšića 13, 10000 Zagreb</izvorni_sadrzaj>
    <derivirana_varijabla naziv="DomainObject.Predmet.ProtustrankaWithAdressOIB_1">AUDICIJA jednostavno društvo s ograničenom odgovornošću za trgovinu i usluge, OIB 65792802086, Mije Silobod Bolšića 13, 10000 Zagreb</derivirana_varijabla>
  </DomainObject.Predmet.ProtustrankaWithAdressOIB>
  <DomainObject.Predmet.ProtustrankaNazivFormated>
    <izvorni_sadrzaj>AUDICIJA jednostavno društvo s ograničenom odgovornošću za trgovinu i usluge</izvorni_sadrzaj>
    <derivirana_varijabla naziv="DomainObject.Predmet.ProtustrankaNazivFormated_1">AUDICIJA jednostavno društvo s ograničenom odgovornošću za trgovinu i usluge</derivirana_varijabla>
  </DomainObject.Predmet.ProtustrankaNazivFormated>
  <DomainObject.Predmet.ProtustrankaNazivFormatedOIB>
    <izvorni_sadrzaj>AUDICIJA jednostavno društvo s ograničenom odgovornošću za trgovinu i usluge, OIB 65792802086</izvorni_sadrzaj>
    <derivirana_varijabla naziv="DomainObject.Predmet.ProtustrankaNazivFormatedOIB_1">AUDICIJA jednostavno društvo s ograničenom odgovornošću za trgovinu i usluge, OIB 65792802086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AUDICIJA jednostavno društvo s ograničenom odgovornošću za trgovinu i usluge</item>
    </izvorni_sadrzaj>
    <derivirana_varijabla naziv="DomainObject.Predmet.ProtuStrankaListFormated_1">
      <item>AUDICIJA jednostavno društvo s ograničenom odgovornošću za trgovinu i usluge</item>
    </derivirana_varijabla>
  </DomainObject.Predmet.ProtuStrankaListFormated>
  <DomainObject.Predmet.ProtuStrankaListFormatedOIB>
    <izvorni_sadrzaj>
      <item>AUDICIJA jednostavno društvo s ograničenom odgovornošću za trgovinu i usluge, OIB 65792802086</item>
    </izvorni_sadrzaj>
    <derivirana_varijabla naziv="DomainObject.Predmet.ProtuStrankaListFormatedOIB_1">
      <item>AUDICIJA jednostavno društvo s ograničenom odgovornošću za trgovinu i usluge, OIB 65792802086</item>
    </derivirana_varijabla>
  </DomainObject.Predmet.ProtuStrankaListFormatedOIB>
  <DomainObject.Predmet.ProtuStrankaListFormatedWithAdress>
    <izvorni_sadrzaj>
      <item>AUDICIJA jednostavno društvo s ograničenom odgovornošću za trgovinu i usluge, Mije Silobod Bolšića 13, 10000 Zagreb</item>
    </izvorni_sadrzaj>
    <derivirana_varijabla naziv="DomainObject.Predmet.ProtuStrankaListFormatedWithAdress_1">
      <item>AUDICIJA jednostavno društvo s ograničenom odgovornošću za trgovinu i usluge, Mije Silobod Bolšića 13, 10000 Zagreb</item>
    </derivirana_varijabla>
  </DomainObject.Predmet.ProtuStrankaListFormatedWithAdress>
  <DomainObject.Predmet.ProtuStrankaListFormatedWithAdressOIB>
    <izvorni_sadrzaj>
      <item>AUDICIJA jednostavno društvo s ograničenom odgovornošću za trgovinu i usluge, OIB 65792802086, Mije Silobod Bolšića 13, 10000 Zagreb</item>
    </izvorni_sadrzaj>
    <derivirana_varijabla naziv="DomainObject.Predmet.ProtuStrankaListFormatedWithAdressOIB_1">
      <item>AUDICIJA jednostavno društvo s ograničenom odgovornošću za trgovinu i usluge, OIB 65792802086, Mije Silobod Bolšića 13, 10000 Zagreb</item>
    </derivirana_varijabla>
  </DomainObject.Predmet.ProtuStrankaListFormatedWithAdressOIB>
  <DomainObject.Predmet.ProtuStrankaListNazivFormated>
    <izvorni_sadrzaj>
      <item>AUDICIJA jednostavno društvo s ograničenom odgovornošću za trgovinu i usluge</item>
    </izvorni_sadrzaj>
    <derivirana_varijabla naziv="DomainObject.Predmet.ProtuStrankaListNazivFormated_1">
      <item>AUDICIJA jednostavno društvo s ograničenom odgovornošću za trgovinu i usluge</item>
    </derivirana_varijabla>
  </DomainObject.Predmet.ProtuStrankaListNazivFormated>
  <DomainObject.Predmet.ProtuStrankaListNazivFormatedOIB>
    <izvorni_sadrzaj>
      <item>AUDICIJA jednostavno društvo s ograničenom odgovornošću za trgovinu i usluge, OIB 65792802086</item>
    </izvorni_sadrzaj>
    <derivirana_varijabla naziv="DomainObject.Predmet.ProtuStrankaListNazivFormatedOIB_1">
      <item>AUDICIJA jednostavno društvo s ograničenom odgovornošću za trgovinu i usluge, OIB 65792802086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AUDICIJA jednostavno društvo s ograničenom odgovornošću za trgovinu i usluge</izvorni_sadrzaj>
    <derivirana_varijabla naziv="DomainObject.Predmet.ProtustrankaIDrugi_1">AUDICIJA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AUDICIJA jednostavno društvo s ograničenom odgovornošću za trgovinu i usluge, OIB 65792802086, Mije Silobod Bolšića 13, 10000 Zagreb</izvorni_sadrzaj>
    <derivirana_varijabla naziv="DomainObject.Predmet.ProtustrankaIDrugiAdressOIB_1">AUDICIJA jednostavno društvo s ograničenom odgovornošću za trgovinu i usluge, OIB 65792802086, Mije Silobod Bolšića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AUDICIJA jednostavno društvo s ograničenom odgovornošću za trgovinu i usluge</item>
      <item>FINA Regionalni centar Zagreb</item>
    </izvorni_sadrzaj>
    <derivirana_varijabla naziv="DomainObject.Predmet.SudioniciListNaziv_1">
      <item>AUDICIJA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AUDICIJA jednostavno društvo s ograničenom odgovornošću za trgovinu i usluge, OIB 65792802086, Mije Silobod Bolšića 13,10000 Zagreb</item>
      <item>FINA Regionalni centar Zagreb, OIB 85821130368, Trg svibanjskih žrtava 1995. br. 1,10000 Zagreb</item>
    </izvorni_sadrzaj>
    <derivirana_varijabla naziv="DomainObject.Predmet.SudioniciListAdressOIB_1">
      <item>AUDICIJA jednostavno društvo s ograničenom odgovornošću za trgovinu i usluge, OIB 65792802086, Mije Silobod Bolšića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65792802086</item>
      <item>, OIB 85821130368</item>
    </izvorni_sadrzaj>
    <derivirana_varijabla naziv="DomainObject.Predmet.SudioniciListNazivOIB_1">
      <item>, OIB 65792802086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1960</properties:Characters>
  <properties:Lines>48</properties:Lines>
  <properties:Paragraphs>16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2016-10-10T07:27:00Z</dcterms:created>
  <dc:creator>Korisnik</dc:creator>
  <cp:lastModifiedBy>Danijela Špeletić</cp:lastModifiedBy>
  <cp:lastPrinted>2016-10-20T06:39:00Z</cp:lastPrinted>
  <dcterms:modified xmlns:xsi="http://www.w3.org/2001/XMLSchema-instance" xsi:type="dcterms:W3CDTF">2016-10-21T08:44:00Z</dcterms:modified>
  <cp:revision>89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