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86fe" w14:paraId="cbd86fe" w:rsidRDefault="003D31A9" w:rsidP="003D31A9" w:rsidR="003D31A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1A9" w:rsidP="003D31A9" w:rsidR="003D31A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D31A9" w:rsidP="003D31A9" w:rsidR="003D31A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D31A9" w:rsidP="003D31A9" w:rsidR="003D31A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D31A9" w:rsidP="003D31A9" w:rsidR="003D31A9"/>
    <w:p w:rsidRDefault="003D31A9" w:rsidP="003D31A9" w:rsidR="003D31A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D31A9" w:rsidP="003D31A9" w:rsidR="003D31A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D31A9" w:rsidP="003D31A9" w:rsidR="003D31A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D31A9" w:rsidP="003D31A9" w:rsidR="003D31A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D31A9" w:rsidP="003D31A9" w:rsidR="003D31A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8819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GRADITELJSTVO - JAKOVLJEVIĆ d. o. o. Nedešćina, Nedešćina 209, OIB 77524738334, MBS 040130349, 3. prosinca 2015.</w:t>
      </w:r>
    </w:p>
    <w:p w:rsidRDefault="003D31A9" w:rsidP="003D31A9" w:rsidR="003D31A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D31A9" w:rsidP="003D31A9" w:rsidR="003D31A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D31A9" w:rsidP="003D31A9" w:rsidR="003D31A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D31A9" w:rsidP="003D31A9" w:rsidR="003D31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GRADITELJSTVO - JAKOVLJEVIĆ d. o. o. Nedešćina, Nedešćina 209, OIB 77524738334, MBS 040130349.</w:t>
      </w:r>
    </w:p>
    <w:p w:rsidRDefault="003D31A9" w:rsidP="003D31A9" w:rsidR="003D31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D31A9" w:rsidP="003D31A9" w:rsidR="003D31A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D31A9" w:rsidP="003D31A9" w:rsidR="003D31A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D31A9" w:rsidP="003D31A9" w:rsidR="003D31A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GRADITELJSTVO - JAKOVLJEVIĆ d. o. o. Nedešćina.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2312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3.478.412,58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D31A9" w:rsidP="003D31A9" w:rsidR="003D31A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D31A9" w:rsidP="003D31A9" w:rsidR="003D31A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D31A9" w:rsidP="003D31A9" w:rsidR="003D31A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D31A9" w:rsidP="003D31A9" w:rsidR="003D31A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D31A9" w:rsidP="003D31A9" w:rsidR="003D31A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D31A9" w:rsidP="003D31A9" w:rsidR="003D31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C738C">
        <w:rPr>
          <w:rFonts w:cs="Times New Roman" w:eastAsia="Times New Roman"/>
          <w:szCs w:val="24"/>
          <w:lang w:eastAsia="hr-HR"/>
        </w:rPr>
        <w:t>, v. r.</w:t>
      </w:r>
    </w:p>
    <w:p w:rsidRDefault="003D31A9" w:rsidP="003D31A9" w:rsidR="003D31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D31A9" w:rsidP="003D31A9" w:rsidR="003D31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D31A9" w:rsidP="003D31A9" w:rsidR="003D31A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3D31A9" w:rsidP="003D31A9" w:rsidR="003D31A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C738C" w:rsidP="003D31A9" w:rsidR="008C738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C738C" w:rsidP="003D31A9" w:rsidR="008C738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D31A9" w:rsidP="003D31A9" w:rsidR="003D31A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3D31A9" w:rsidP="003D31A9" w:rsidR="003D31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D31A9" w:rsidP="003D31A9" w:rsidR="003D31A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552ED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1A9" w:rsidP="003D31A9" w:rsidR="003D31A9">
      <w:r>
        <w:separator/>
      </w:r>
    </w:p>
  </w:endnote>
  <w:endnote w:id="0" w:type="continuationSeparator">
    <w:p w:rsidRDefault="003D31A9" w:rsidP="003D31A9" w:rsidR="003D3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1A9" w:rsidP="003D31A9" w:rsidR="003D31A9">
      <w:r>
        <w:separator/>
      </w:r>
    </w:p>
  </w:footnote>
  <w:footnote w:id="0" w:type="continuationSeparator">
    <w:p w:rsidRDefault="003D31A9" w:rsidP="003D31A9" w:rsidR="003D3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A9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552ED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473/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A9" w:rsidP="0021081C" w:rsidR="00A81E97">
    <w:pPr>
      <w:pStyle w:val="Zaglavlje"/>
      <w:jc w:val="right"/>
    </w:pPr>
    <w:r>
      <w:t>11 St-473/2015-3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87D"/>
    <w:rsid w:val="003D31A9"/>
    <w:rsid w:val="007A5C5B"/>
    <w:rsid w:val="008C738C"/>
    <w:rsid w:val="00B552ED"/>
    <w:rsid w:val="00C9611B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1A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3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31A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31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1A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D3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31A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5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2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2E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2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2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1A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3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31A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31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1A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D3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31A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55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2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2E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2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2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- JAKOVLJEVIĆ d. o. o. NEDEŠĆINA</izvorni_sadrzaj>
    <derivirana_varijabla naziv="DomainObject.Predmet.ProtustrankaFormated_1">  GRADITELJSTVO - JAKOVLJEVIĆ d. o. o. NEDEŠĆINA</derivirana_varijabla>
  </DomainObject.Predmet.ProtustrankaFormated>
  <DomainObject.Predmet.ProtustrankaFormatedOIB>
    <izvorni_sadrzaj>  GRADITELJSTVO - JAKOVLJEVIĆ d. o. o. NEDEŠĆINA, OIB 77524738334</izvorni_sadrzaj>
    <derivirana_varijabla naziv="DomainObject.Predmet.ProtustrankaFormatedOIB_1">  GRADITELJSTVO - JAKOVLJEVIĆ d. o. o. NEDEŠĆINA, OIB 77524738334</derivirana_varijabla>
  </DomainObject.Predmet.ProtustrankaFormatedOIB>
  <DomainObject.Predmet.ProtustrankaFormatedWithAdress>
    <izvorni_sadrzaj> GRADITELJSTVO - JAKOVLJEVIĆ d. o. o. NEDEŠĆINA, Nedešćina 209, 52220 Nedešćina</izvorni_sadrzaj>
    <derivirana_varijabla naziv="DomainObject.Predmet.ProtustrankaFormatedWithAdress_1"> GRADITELJSTVO - JAKOVLJEVIĆ d. o. o. NEDEŠĆINA, Nedešćina 209, 52220 Nedešćina</derivirana_varijabla>
  </DomainObject.Predmet.ProtustrankaFormatedWithAdress>
  <DomainObject.Predmet.ProtustrankaFormatedWithAdressOIB>
    <izvorni_sadrzaj> GRADITELJSTVO - JAKOVLJEVIĆ d. o. o. NEDEŠĆINA, OIB 77524738334, Nedešćina 209, 52220 Nedešćina</izvorni_sadrzaj>
    <derivirana_varijabla naziv="DomainObject.Predmet.ProtustrankaFormatedWithAdressOIB_1"> GRADITELJSTVO - JAKOVLJEVIĆ d. o. o. NEDEŠĆINA, OIB 77524738334, Nedešćina 209, 52220 Nedešćina</derivirana_varijabla>
  </DomainObject.Predmet.ProtustrankaFormatedWithAdressOIB>
  <DomainObject.Predmet.ProtustrankaWithAdress>
    <izvorni_sadrzaj>GRADITELJSTVO - JAKOVLJEVIĆ d. o. o. NEDEŠĆINA Nedešćina 209, 52220 Nedešćina</izvorni_sadrzaj>
    <derivirana_varijabla naziv="DomainObject.Predmet.ProtustrankaWithAdress_1">GRADITELJSTVO - JAKOVLJEVIĆ d. o. o. NEDEŠĆINA Nedešćina 209, 52220 Nedešćina</derivirana_varijabla>
  </DomainObject.Predmet.ProtustrankaWithAdress>
  <DomainObject.Predmet.ProtustrankaWithAdressOIB>
    <izvorni_sadrzaj>GRADITELJSTVO - JAKOVLJEVIĆ d. o. o. NEDEŠĆINA, OIB 77524738334, Nedešćina 209, 52220 Nedešćina</izvorni_sadrzaj>
    <derivirana_varijabla naziv="DomainObject.Predmet.ProtustrankaWithAdressOIB_1">GRADITELJSTVO - JAKOVLJEVIĆ d. o. o. NEDEŠĆINA, OIB 77524738334, Nedešćina 209, 52220 Nedešćina</derivirana_varijabla>
  </DomainObject.Predmet.ProtustrankaWithAdressOIB>
  <DomainObject.Predmet.ProtustrankaNazivFormated>
    <izvorni_sadrzaj>GRADITELJSTVO - JAKOVLJEVIĆ d. o. o. NEDEŠĆINA</izvorni_sadrzaj>
    <derivirana_varijabla naziv="DomainObject.Predmet.ProtustrankaNazivFormated_1">GRADITELJSTVO - JAKOVLJEVIĆ d. o. o. NEDEŠĆINA</derivirana_varijabla>
  </DomainObject.Predmet.ProtustrankaNazivFormated>
  <DomainObject.Predmet.ProtustrankaNazivFormatedOIB>
    <izvorni_sadrzaj>GRADITELJSTVO - JAKOVLJEVIĆ d. o. o. NEDEŠĆINA, OIB 77524738334</izvorni_sadrzaj>
    <derivirana_varijabla naziv="DomainObject.Predmet.ProtustrankaNazivFormatedOIB_1">GRADITELJSTVO - JAKOVLJEVIĆ d. o. o. NEDEŠĆINA, OIB 77524738334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3478412.58</izvorni_sadrzaj>
    <derivirana_varijabla naziv="DomainObject.Predmet.TrenutnaVrijednost_1">3478412.58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GRADITELJSTVO - JAKOVLJEVIĆ d. o. o. NEDEŠĆINA</item>
    </izvorni_sadrzaj>
    <derivirana_varijabla naziv="DomainObject.Predmet.ProtuStrankaListFormated_1">
      <item>GRADITELJSTVO - JAKOVLJEVIĆ d. o. o. NEDEŠĆINA</item>
    </derivirana_varijabla>
  </DomainObject.Predmet.ProtuStrankaListFormated>
  <DomainObject.Predmet.ProtuStrankaListFormatedOIB>
    <izvorni_sadrzaj>
      <item>GRADITELJSTVO - JAKOVLJEVIĆ d. o. o. NEDEŠĆINA, OIB 77524738334</item>
    </izvorni_sadrzaj>
    <derivirana_varijabla naziv="DomainObject.Predmet.ProtuStrankaListFormatedOIB_1">
      <item>GRADITELJSTVO - JAKOVLJEVIĆ d. o. o. NEDEŠĆINA, OIB 77524738334</item>
    </derivirana_varijabla>
  </DomainObject.Predmet.ProtuStrankaListFormatedOIB>
  <DomainObject.Predmet.ProtuStrankaListFormatedWithAdress>
    <izvorni_sadrzaj>
      <item>GRADITELJSTVO - JAKOVLJEVIĆ d. o. o. NEDEŠĆINA, Nedešćina 209, 52220 Nedešćina</item>
    </izvorni_sadrzaj>
    <derivirana_varijabla naziv="DomainObject.Predmet.ProtuStrankaListFormatedWithAdress_1">
      <item>GRADITELJSTVO - JAKOVLJEVIĆ d. o. o. NEDEŠĆINA, Nedešćina 209, 52220 Nedešćina</item>
    </derivirana_varijabla>
  </DomainObject.Predmet.ProtuStrankaListFormatedWithAdress>
  <DomainObject.Predmet.ProtuStrankaListFormatedWithAdressOIB>
    <izvorni_sadrzaj>
      <item>GRADITELJSTVO - JAKOVLJEVIĆ d. o. o. NEDEŠĆINA, OIB 77524738334, Nedešćina 209, 52220 Nedešćina</item>
    </izvorni_sadrzaj>
    <derivirana_varijabla naziv="DomainObject.Predmet.ProtuStrankaListFormatedWithAdressOIB_1">
      <item>GRADITELJSTVO - JAKOVLJEVIĆ d. o. o. NEDEŠĆINA, OIB 77524738334, Nedešćina 209, 52220 Nedešćina</item>
    </derivirana_varijabla>
  </DomainObject.Predmet.ProtuStrankaListFormatedWithAdressOIB>
  <DomainObject.Predmet.ProtuStrankaListNazivFormated>
    <izvorni_sadrzaj>
      <item>GRADITELJSTVO - JAKOVLJEVIĆ d. o. o. NEDEŠĆINA</item>
    </izvorni_sadrzaj>
    <derivirana_varijabla naziv="DomainObject.Predmet.ProtuStrankaListNazivFormated_1">
      <item>GRADITELJSTVO - JAKOVLJEVIĆ d. o. o. NEDEŠĆINA</item>
    </derivirana_varijabla>
  </DomainObject.Predmet.ProtuStrankaListNazivFormated>
  <DomainObject.Predmet.ProtuStrankaListNazivFormatedOIB>
    <izvorni_sadrzaj>
      <item>GRADITELJSTVO - JAKOVLJEVIĆ d. o. o. NEDEŠĆINA, OIB 77524738334</item>
    </izvorni_sadrzaj>
    <derivirana_varijabla naziv="DomainObject.Predmet.ProtuStrankaListNazivFormatedOIB_1">
      <item>GRADITELJSTVO - JAKOVLJEVIĆ d. o. o. NEDEŠĆINA, OIB 77524738334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GRADITELJSTVO - JAKOVLJEVIĆ d. o. o. NEDEŠĆINA</izvorni_sadrzaj>
    <derivirana_varijabla naziv="DomainObject.Predmet.ProtustrankaIDrugi_1">GRADITELJSTVO - JAKOVLJEVIĆ d. o. o. NEDEŠĆINA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GRADITELJSTVO - JAKOVLJEVIĆ d. o. o. NEDEŠĆINA, OIB 77524738334, Nedešćina 209, 52220 Nedešćina</izvorni_sadrzaj>
    <derivirana_varijabla naziv="DomainObject.Predmet.ProtustrankaIDrugiAdressOIB_1">GRADITELJSTVO - JAKOVLJEVIĆ d. o. o. NEDEŠĆINA, OIB 77524738334,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GRADITELJSTVO - JAKOVLJEVIĆ d. o. o. NEDEŠĆINA</item>
    </izvorni_sadrzaj>
    <derivirana_varijabla naziv="DomainObject.Predmet.SudioniciListNaziv_1">
      <item>FINANCIJSKA AGENCIJA, RC RIJEKA, PODRUŽNICA PULA, PULA</item>
      <item>GRADITELJSTVO - JAKOVLJEVIĆ d. o. o. NEDEŠĆINA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GRADITELJSTVO - JAKOVLJEVIĆ d. o. o. NEDEŠĆINA, OIB 77524738334, Nedešćina 209,52220 Nedešćina</item>
    </izvorni_sadrzaj>
    <derivirana_varijabla naziv="DomainObject.Predmet.SudioniciListAdressOIB_1">
      <item>FINANCIJSKA AGENCIJA, RC RIJEKA, PODRUŽNICA PULA, PULA, OIB 85821130368, Ulica grada Vukovara 70,Zagreb</item>
      <item>GRADITELJSTVO - JAKOVLJEVIĆ d. o. o. NEDEŠĆINA, OIB 77524738334, Nedešćina 209,52220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77524738334</item>
    </izvorni_sadrzaj>
    <derivirana_varijabla naziv="DomainObject.Predmet.SudioniciListNazivOIB_1">
      <item>, OIB 85821130368</item>
      <item>, OIB 77524738334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2065</properties:Characters>
  <properties:Lines>55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2015-12-03T06:46:00Z</dcterms:created>
  <dc:creator>Mihaela Kaligari</dc:creator>
  <dc:description/>
  <cp:keywords/>
  <cp:lastModifiedBy>Ana Jeromela</cp:lastModifiedBy>
  <cp:lastPrinted>2015-12-15T11:46:00Z</cp:lastPrinted>
  <dcterms:modified xmlns:xsi="http://www.w3.org/2001/XMLSchema-instance" xsi:type="dcterms:W3CDTF">2015-12-15T11:46:00Z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