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ef9ae" w14:paraId="68ef9a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E77B4" w:rsidP="00DE77B4" w:rsidR="00DE77B4">
      <w:pPr>
        <w:pStyle w:val="Bezproreda"/>
        <w:ind w:firstLine="708" w:left="3540"/>
        <w:jc w:val="center"/>
      </w:pPr>
      <w:r>
        <w:t>1 St-2/2016-8</w:t>
      </w:r>
    </w:p>
    <w:p w:rsidRDefault="00DE77B4" w:rsidP="00DE77B4" w:rsidR="00DE77B4">
      <w:pPr>
        <w:pStyle w:val="Bezproreda"/>
        <w:jc w:val="center"/>
      </w:pPr>
    </w:p>
    <w:p w:rsidRDefault="00DE77B4" w:rsidP="00DE77B4" w:rsidR="00DE77B4">
      <w:pPr>
        <w:pStyle w:val="Bezproreda"/>
        <w:jc w:val="center"/>
      </w:pPr>
    </w:p>
    <w:p w:rsidRDefault="00DE77B4" w:rsidP="00DE77B4" w:rsidR="00DE77B4">
      <w:pPr>
        <w:pStyle w:val="Bezproreda"/>
        <w:jc w:val="center"/>
      </w:pPr>
    </w:p>
    <w:p w:rsidRDefault="00DE77B4" w:rsidP="00DE77B4" w:rsidR="00DE77B4">
      <w:pPr>
        <w:pStyle w:val="Bezproreda"/>
        <w:jc w:val="center"/>
      </w:pPr>
    </w:p>
    <w:p w:rsidRDefault="00DE77B4" w:rsidP="00DE77B4" w:rsidR="00DE77B4">
      <w:pPr>
        <w:pStyle w:val="Bezproreda"/>
        <w:jc w:val="center"/>
      </w:pPr>
    </w:p>
    <w:p w:rsidRDefault="00DE77B4" w:rsidP="00DE77B4" w:rsidR="00DE77B4">
      <w:pPr>
        <w:pStyle w:val="Bezproreda"/>
        <w:jc w:val="center"/>
      </w:pPr>
      <w:r>
        <w:t>U    I M E    R E P U B L I K E     H R V A T S K E</w:t>
      </w:r>
    </w:p>
    <w:p w:rsidRDefault="00DE77B4" w:rsidP="00DE77B4" w:rsidR="00DE77B4">
      <w:pPr>
        <w:pStyle w:val="Bezproreda"/>
        <w:jc w:val="center"/>
      </w:pPr>
    </w:p>
    <w:p w:rsidRDefault="00DE77B4" w:rsidP="00DE77B4" w:rsidR="00DE77B4">
      <w:pPr>
        <w:pStyle w:val="Bezproreda"/>
        <w:jc w:val="center"/>
      </w:pPr>
    </w:p>
    <w:p w:rsidRDefault="00DE77B4" w:rsidP="00DE77B4" w:rsidR="00DE77B4">
      <w:pPr>
        <w:pStyle w:val="Bezproreda"/>
        <w:jc w:val="center"/>
      </w:pPr>
      <w:r>
        <w:t>R J E Š E N J E</w:t>
      </w:r>
    </w:p>
    <w:p w:rsidRDefault="00DE77B4" w:rsidP="00DE77B4" w:rsidR="00DE77B4">
      <w:pPr>
        <w:pStyle w:val="Bezproreda"/>
      </w:pPr>
    </w:p>
    <w:p w:rsidRDefault="00DE77B4" w:rsidP="00DE77B4" w:rsidR="00DE77B4">
      <w:pPr>
        <w:pStyle w:val="Bezproreda"/>
      </w:pPr>
    </w:p>
    <w:p w:rsidRDefault="00DE77B4" w:rsidP="00DE77B4" w:rsidR="00DE77B4">
      <w:pPr>
        <w:pStyle w:val="Bezproreda"/>
      </w:pPr>
    </w:p>
    <w:p w:rsidRDefault="00DE77B4" w:rsidP="00DE77B4" w:rsidR="00DE77B4">
      <w:pPr>
        <w:pStyle w:val="Bezproreda"/>
      </w:pPr>
      <w:r>
        <w:t>TRGOVAČKI SUD U BJELOVARU, po  sucu  Branki Pleskalt, u  stečajnom postupku nad dužnikom  BIOPARK d.o.o. za proizvodnju, trgovinu i usluge SLATINA, Grofa  Draškovića 33, OIB: 99828194793,  dana 22. veljače 2017. godine</w:t>
      </w:r>
    </w:p>
    <w:p w:rsidRDefault="00DE77B4" w:rsidP="00DE77B4" w:rsidR="00DE77B4">
      <w:pPr>
        <w:pStyle w:val="Bezproreda"/>
      </w:pPr>
    </w:p>
    <w:p w:rsidRDefault="00DE77B4" w:rsidP="00DE77B4" w:rsidR="00DE77B4">
      <w:pPr>
        <w:pStyle w:val="Bezproreda"/>
      </w:pPr>
    </w:p>
    <w:p w:rsidRDefault="00DE77B4" w:rsidP="00DE77B4" w:rsidR="00DE77B4">
      <w:pPr>
        <w:pStyle w:val="Bezproreda"/>
        <w:jc w:val="center"/>
      </w:pPr>
      <w:r>
        <w:t>r i j e š i o   j e</w:t>
      </w:r>
    </w:p>
    <w:p w:rsidRDefault="00DE77B4" w:rsidP="00DE77B4" w:rsidR="00DE77B4">
      <w:pPr>
        <w:pStyle w:val="Bezproreda"/>
      </w:pPr>
    </w:p>
    <w:p w:rsidRDefault="00DE77B4" w:rsidP="00DE77B4" w:rsidR="00DE77B4">
      <w:pPr>
        <w:pStyle w:val="Bezproreda"/>
      </w:pPr>
    </w:p>
    <w:p w:rsidRDefault="00DE77B4" w:rsidP="00DE77B4" w:rsidR="00DE77B4">
      <w:pPr>
        <w:pStyle w:val="Bezproreda"/>
      </w:pPr>
      <w:r>
        <w:t>I. Zaključuje se stečajni postupak nad dužnikom Stečajna masa iza stečajnog dužnika  BIOPARK d.o.o. za proizvodnju, trgovinu i usluge SLATINA, Grofa  Draškovića 33, OIB: 99828194793.</w:t>
      </w:r>
    </w:p>
    <w:p w:rsidRDefault="00DE77B4" w:rsidP="00DE77B4" w:rsidR="00DE77B4">
      <w:pPr>
        <w:pStyle w:val="Bezproreda"/>
      </w:pPr>
    </w:p>
    <w:p w:rsidRDefault="00DE77B4" w:rsidP="00DE77B4" w:rsidR="00DE77B4">
      <w:pPr>
        <w:pStyle w:val="Bezproreda"/>
      </w:pPr>
      <w:r>
        <w:t>II. Stečajni postupak je zaključen s danom 22. veljače 2017. u   12,00  sati, kada je ovo rješenje stavljeno na  e-oglasnu ploču ovoga suda.</w:t>
      </w:r>
    </w:p>
    <w:p w:rsidRDefault="00DE77B4" w:rsidP="00DE77B4" w:rsidR="00DE77B4">
      <w:pPr>
        <w:pStyle w:val="Bezproreda"/>
      </w:pPr>
    </w:p>
    <w:p w:rsidRDefault="00DE77B4" w:rsidP="00DE77B4" w:rsidR="00DE77B4">
      <w:pPr>
        <w:pStyle w:val="Bezproreda"/>
      </w:pPr>
      <w:r>
        <w:t>III Stečajni upravitelj će nakon pravomoćnosti ovog rješenja preostala sredstva u iznosu od 21.616,51 kunu prebaciti na račun Trgovačkog suda u Bjelovaru u Fond za namirenje troškova stečajnog postupka.</w:t>
      </w:r>
    </w:p>
    <w:p w:rsidRDefault="00DE77B4" w:rsidP="00DE77B4" w:rsidR="00DE77B4">
      <w:pPr>
        <w:pStyle w:val="Bezproreda"/>
      </w:pPr>
    </w:p>
    <w:p w:rsidRDefault="00DE77B4" w:rsidP="00DE77B4" w:rsidR="00DE77B4">
      <w:pPr>
        <w:pStyle w:val="Bezproreda"/>
      </w:pPr>
      <w:r>
        <w:t>IV. Nakon pravomoćnosti ovoga rješenja stečajni dužnik Stečajna masa iza stečajnog dužnika BIOPARK d.o.o. za proizvodnju, trgovinu i usluge SLATINA, Grofa  Draškovića 33, OIB: 99828194793. će se brisati iz sudskog registra.</w:t>
      </w:r>
    </w:p>
    <w:p w:rsidRDefault="00DE77B4" w:rsidP="00DE77B4" w:rsidR="00DE77B4">
      <w:pPr>
        <w:pStyle w:val="Bezproreda"/>
      </w:pPr>
    </w:p>
    <w:p w:rsidRDefault="00DE77B4" w:rsidP="00DE77B4" w:rsidR="00DE77B4">
      <w:pPr>
        <w:pStyle w:val="Bezproreda"/>
      </w:pPr>
    </w:p>
    <w:p w:rsidRDefault="00DE77B4" w:rsidP="00DE77B4" w:rsidR="00DE77B4">
      <w:pPr>
        <w:pStyle w:val="Bezproreda"/>
        <w:jc w:val="center"/>
      </w:pPr>
      <w:r>
        <w:t>Obrazloženje</w:t>
      </w:r>
    </w:p>
    <w:p w:rsidRDefault="00DE77B4" w:rsidP="00DE77B4" w:rsidR="00DE77B4">
      <w:pPr>
        <w:pStyle w:val="Bezproreda"/>
        <w:jc w:val="center"/>
      </w:pPr>
    </w:p>
    <w:p w:rsidRDefault="00DE77B4" w:rsidP="00DE77B4" w:rsidR="00DE77B4">
      <w:pPr>
        <w:pStyle w:val="Bezproreda"/>
      </w:pPr>
      <w:r>
        <w:t xml:space="preserve">Stečajni upravitelj je svojim podneskom koji je na ovom sudu zaprimljen dana 21. prosinca 2016. godine izvijestio sud da je unovčio svu imovinu koja  ulazi u stečajnu masu iza stečajnog dužnika </w:t>
      </w:r>
      <w:proofErr w:type="spellStart"/>
      <w:r>
        <w:t>Biopark</w:t>
      </w:r>
      <w:proofErr w:type="spellEnd"/>
      <w:r>
        <w:t xml:space="preserve"> d.o.o. u stečaju, Slatina, te je predložio da se zaključi stečajni postupak  nad stečajnom masom iza stečajnog dužnika </w:t>
      </w:r>
      <w:proofErr w:type="spellStart"/>
      <w:r>
        <w:t>Biopark</w:t>
      </w:r>
      <w:proofErr w:type="spellEnd"/>
      <w:r>
        <w:t xml:space="preserve"> d.o.o. u stečaju, Slatina. </w:t>
      </w:r>
    </w:p>
    <w:p w:rsidRDefault="00DE77B4" w:rsidP="00DE77B4" w:rsidR="00DE77B4">
      <w:pPr>
        <w:pStyle w:val="Bezproreda"/>
      </w:pPr>
    </w:p>
    <w:p w:rsidRDefault="00DE77B4" w:rsidP="00DE77B4" w:rsidR="00DE77B4">
      <w:pPr>
        <w:pStyle w:val="Bezproreda"/>
      </w:pPr>
      <w:r>
        <w:lastRenderedPageBreak/>
        <w:t xml:space="preserve">Na ročištu održanom dana 22. veljače 2017. godine stečajni upravitelj je usmeno izložio svoje pisano izvješće koje je predao na spis dana 21. prosinca 2016. godine te izjavio da je unovčio svu imovinu Stečajne mase iza stečajnog dužnika </w:t>
      </w:r>
      <w:proofErr w:type="spellStart"/>
      <w:r>
        <w:t>Biopark</w:t>
      </w:r>
      <w:proofErr w:type="spellEnd"/>
      <w:r>
        <w:t xml:space="preserve"> d.o.o. Slatina, te da nakon podmirenja RH Ministarstva financija te troškova stečajnog postupka i troškova njegovog pristupa na ročište dana 22. veljače 2017. godine preostao je na računu dužnika iznos od 21.616,51 kunu, koji iznos će prebaciti na račun za posebne namjene Trgovačkog suda u Bjelovaru. </w:t>
      </w:r>
    </w:p>
    <w:p w:rsidRDefault="00DE77B4" w:rsidP="00DE77B4" w:rsidR="00DE77B4">
      <w:pPr>
        <w:pStyle w:val="Bezproreda"/>
      </w:pPr>
    </w:p>
    <w:p w:rsidRDefault="00DE77B4" w:rsidP="00DE77B4" w:rsidR="00DE77B4">
      <w:pPr>
        <w:pStyle w:val="Bezproreda"/>
      </w:pPr>
      <w:r>
        <w:t>Obzirom na navedeno riješeno je kao u izreci ovog rješenja.</w:t>
      </w:r>
    </w:p>
    <w:p w:rsidRDefault="00DE77B4" w:rsidP="00DE77B4" w:rsidR="00DE77B4">
      <w:pPr>
        <w:pStyle w:val="Bezproreda"/>
      </w:pPr>
    </w:p>
    <w:p w:rsidRDefault="00DE77B4" w:rsidP="00DE77B4" w:rsidR="00DE77B4">
      <w:pPr>
        <w:pStyle w:val="Bezproreda"/>
      </w:pPr>
      <w:r>
        <w:t xml:space="preserve">U Bjelovaru,  24. veljače   2016. </w:t>
      </w:r>
    </w:p>
    <w:p w:rsidRDefault="00DE77B4" w:rsidP="00DE77B4" w:rsidR="00DE77B4">
      <w:pPr>
        <w:pStyle w:val="Bezproreda"/>
      </w:pPr>
    </w:p>
    <w:p w:rsidRDefault="00DE77B4" w:rsidP="00DE77B4" w:rsidR="00DE77B4">
      <w:pPr>
        <w:pStyle w:val="Bezproreda"/>
      </w:pPr>
      <w:r>
        <w:t xml:space="preserve">                                                                                                        S U D A C</w:t>
      </w:r>
    </w:p>
    <w:p w:rsidRDefault="00DE77B4" w:rsidP="00DE77B4" w:rsidR="00DE77B4">
      <w:pPr>
        <w:pStyle w:val="Bezproreda"/>
      </w:pPr>
    </w:p>
    <w:p w:rsidRDefault="00DE77B4" w:rsidP="00DE77B4" w:rsidR="00DE77B4">
      <w:pPr>
        <w:pStyle w:val="Bezproreda"/>
      </w:pPr>
      <w:r>
        <w:t xml:space="preserve">                                                                </w:t>
      </w:r>
      <w:r>
        <w:tab/>
      </w:r>
      <w:r>
        <w:tab/>
        <w:t xml:space="preserve">           BRANKA PLESKALT  </w:t>
      </w:r>
    </w:p>
    <w:p w:rsidRDefault="00DE77B4" w:rsidP="00DE77B4" w:rsidR="00DE77B4">
      <w:pPr>
        <w:pStyle w:val="Bezproreda"/>
      </w:pPr>
    </w:p>
    <w:p w:rsidRDefault="00DE77B4" w:rsidP="00DE77B4" w:rsidR="00DE77B4">
      <w:pPr>
        <w:pStyle w:val="Bezproreda"/>
      </w:pPr>
    </w:p>
    <w:p w:rsidRDefault="00DE77B4" w:rsidP="00DE77B4" w:rsidR="00DE77B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E77B4" w:rsidP="00DE77B4" w:rsidR="00DE77B4">
      <w:pPr>
        <w:pStyle w:val="Bezproreda"/>
      </w:pPr>
      <w:r>
        <w:t xml:space="preserve"> </w:t>
      </w:r>
    </w:p>
    <w:p w:rsidRDefault="00DE77B4" w:rsidP="00DE77B4" w:rsidR="00DE77B4">
      <w:pPr>
        <w:pStyle w:val="Bezproreda"/>
      </w:pPr>
    </w:p>
    <w:p w:rsidRDefault="00DE77B4" w:rsidP="00DE77B4" w:rsidR="00DE77B4">
      <w:pPr>
        <w:pStyle w:val="Bezproreda"/>
      </w:pPr>
      <w:proofErr w:type="spellStart"/>
      <w:r>
        <w:t>Rj</w:t>
      </w:r>
      <w:proofErr w:type="spellEnd"/>
      <w:r>
        <w:t>.</w:t>
      </w:r>
    </w:p>
    <w:p w:rsidRDefault="00DE77B4" w:rsidP="00DE77B4" w:rsidR="00DE77B4">
      <w:pPr>
        <w:pStyle w:val="Bezproreda"/>
      </w:pPr>
      <w:r>
        <w:t>DNA:   dužniku putem e-oglasne ploče suda</w:t>
      </w:r>
    </w:p>
    <w:p w:rsidRDefault="00DE77B4" w:rsidP="00DE77B4" w:rsidR="00DE77B4">
      <w:pPr>
        <w:pStyle w:val="Bezproreda"/>
      </w:pPr>
      <w:r>
        <w:t xml:space="preserve">             stečajnom upravitelju-putem e-oglasne ploče suda</w:t>
      </w:r>
    </w:p>
    <w:p w:rsidRDefault="00DE77B4" w:rsidP="00DE77B4" w:rsidR="00DE77B4">
      <w:pPr>
        <w:pStyle w:val="Bezproreda"/>
      </w:pPr>
      <w:r>
        <w:t xml:space="preserve">             Sc.  pravomoćnost</w:t>
      </w:r>
    </w:p>
    <w:p w:rsidRDefault="00DE77B4" w:rsidP="00DE77B4" w:rsidR="00DE77B4">
      <w:pPr>
        <w:pStyle w:val="Bezproreda"/>
      </w:pPr>
      <w:r>
        <w:t>Bjelovar, 24.  02.  2017.</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7B4"/>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01581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St-2/2016-35</izvorni_sadrzaj>
    <derivirana_varijabla naziv="DomainObject.Oznaka_1">St-2/2016-35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2016.</izvorni_sadrzaj>
    <derivirana_varijabla naziv="DomainObject.Predmet.DatumRjesavanja_1">26.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St-2/2016</izvorni_sadrzaj>
    <derivirana_varijabla naziv="DomainObject.Predmet.OznakaBroj_1">St-2/2016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stečajnog dužnika BIOPARK d.o.o. za proizvodnju, trgovinu i usluge, Slatina zastupanog po punomoćniku ŠKARICA I PARTNERI odvjetničko društvo</izvorni_sadrzaj>
    <derivirana_varijabla naziv="DomainObject.Predmet.ProtustrankaFormated_1">  Stečajna masa stečajnog dužnika BIOPARK d.o.o. za proizvodnju, trgovinu i usluge, Slatina zastupanog po punomoćniku ŠKARICA I PARTNERI odvjetničko društvo</derivirana_varijabla>
  </DomainObject.Predmet.ProtustrankaFormated>
  <DomainObject.Predmet.ProtustrankaFormatedOIB>
    <izvorni_sadrzaj>  Stečajna masa stečajnog dužnika BIOPARK d.o.o. za proizvodnju, trgovinu i usluge, Slatina, OIB 96619548839 zastupanog po punomoćniku ŠKARICA I PARTNERI odvjetničko društvo</izvorni_sadrzaj>
    <derivirana_varijabla naziv="DomainObject.Predmet.ProtustrankaFormatedOIB_1">  Stečajna masa stečajnog dužnika BIOPARK d.o.o. za proizvodnju, trgovinu i usluge, Slatina, OIB 96619548839 zastupanog po punomoćniku ŠKARICA I PARTNERI odvjetničko društvo</derivirana_varijabla>
  </DomainObject.Predmet.ProtustrankaFormatedOIB>
  <DomainObject.Predmet.ProtustrankaFormatedWithAdress>
    <izvorni_sadrzaj> Stečajna masa stečajnog dužnika BIOPARK d.o.o. za proizvodnju, trgovinu i usluge, Slatina, Grofa Janka Draškovića 33, 33520 Slatina zastupanog po punomoćniku ŠKARICA I PARTNERI odvjetničko društvo</izvorni_sadrzaj>
    <derivirana_varijabla naziv="DomainObject.Predmet.ProtustrankaFormatedWithAdress_1"> Stečajna masa stečajnog dužnika BIOPARK d.o.o. za proizvodnju, trgovinu i usluge, Slatina, Grofa Janka Draškovića 33, 33520 Slatina zastupanog po punomoćniku ŠKARICA I PARTNERI odvjetničko društvo</derivirana_varijabla>
  </DomainObject.Predmet.ProtustrankaFormatedWithAdress>
  <DomainObject.Predmet.ProtustrankaFormatedWithAdressOIB>
    <izvorni_sadrzaj> Stečajna masa stečajnog dužnika BIOPARK d.o.o. za proizvodnju, trgovinu i usluge, Slatina, OIB 96619548839, Grofa Janka Draškovića 33, 33520 Slatina zastupanog po punomoćniku ŠKARICA I PARTNERI odvjetničko društvo</izvorni_sadrzaj>
    <derivirana_varijabla naziv="DomainObject.Predmet.ProtustrankaFormatedWithAdressOIB_1"> Stečajna masa stečajnog dužnika BIOPARK d.o.o. za proizvodnju, trgovinu i usluge, Slatina, OIB 96619548839, Grofa Janka Draškovića 33, 33520 Slatina zastupanog po punomoćniku ŠKARICA I PARTNERI odvjetničko društvo</derivirana_varijabla>
  </DomainObject.Predmet.ProtustrankaFormatedWithAdressOIB>
  <DomainObject.Predmet.ProtustrankaWithAdress>
    <izvorni_sadrzaj>Stečajna masa stečajnog dužnika BIOPARK d.o.o. za proizvodnju, trgovinu i usluge, Slatina Grofa Janka Draškovića 33, 33520 Slatina</izvorni_sadrzaj>
    <derivirana_varijabla naziv="DomainObject.Predmet.ProtustrankaWithAdress_1">Stečajna masa stečajnog dužnika BIOPARK d.o.o. za proizvodnju, trgovinu i usluge, Slatina Grofa Janka Draškovića 33, 33520 Slatina</derivirana_varijabla>
  </DomainObject.Predmet.ProtustrankaWithAdress>
  <DomainObject.Predmet.ProtustrankaWithAdressOIB>
    <izvorni_sadrzaj>Stečajna masa stečajnog dužnika BIOPARK d.o.o. za proizvodnju, trgovinu i usluge, Slatina, OIB 96619548839, Grofa Janka Draškovića 33, 33520 Slatina</izvorni_sadrzaj>
    <derivirana_varijabla naziv="DomainObject.Predmet.ProtustrankaWithAdressOIB_1">Stečajna masa stečajnog dužnika BIOPARK d.o.o. za proizvodnju, trgovinu i usluge, Slatina, OIB 96619548839, Grofa Janka Draškovića 33, 33520 Slatina</derivirana_varijabla>
  </DomainObject.Predmet.ProtustrankaWithAdressOIB>
  <DomainObject.Predmet.ProtustrankaNazivFormated>
    <izvorni_sadrzaj>Stečajna masa stečajnog dužnika BIOPARK d.o.o. za proizvodnju, trgovinu i usluge, Slatina</izvorni_sadrzaj>
    <derivirana_varijabla naziv="DomainObject.Predmet.ProtustrankaNazivFormated_1">Stečajna masa stečajnog dužnika BIOPARK d.o.o. za proizvodnju, trgovinu i usluge, Slatina</derivirana_varijabla>
  </DomainObject.Predmet.ProtustrankaNazivFormated>
  <DomainObject.Predmet.ProtustrankaNazivFormatedOIB>
    <izvorni_sadrzaj>Stečajna masa stečajnog dužnika BIOPARK d.o.o. za proizvodnju, trgovinu i usluge, Slatina, OIB 96619548839</izvorni_sadrzaj>
    <derivirana_varijabla naziv="DomainObject.Predmet.ProtustrankaNazivFormatedOIB_1">Stečajna masa stečajnog dužnika BIOPARK d.o.o. za proizvodnju, trgovinu i usluge, Slatina, OIB 96619548839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Rödl International d.o.o. za poslovno savjetovanje zastupanog po punomoćniku Ninoslav Jagar iz OD JAGAR &amp; GREBENAR</izvorni_sadrzaj>
    <derivirana_varijabla naziv="DomainObject.Predmet.StrankaFormated_1">  FINA, RC ZAGREB, Podružnica Bjelovar; Rödl International d.o.o. za poslovno savjetovanje zastupanog po punomoćniku Ninoslav Jagar iz OD JAGAR &amp; GREBENAR</derivirana_varijabla>
  </DomainObject.Predmet.StrankaFormated>
  <DomainObject.Predmet.StrankaFormatedOIB>
    <izvorni_sadrzaj>  FINA, RC ZAGREB, Podružnica Bjelovar, OIB 85821130368; Rödl International d.o.o. za poslovno savjetovanje, OIB 68736129609 zastupanog po punomoćniku Ninoslav Jagar iz OD JAGAR &amp; GREBENAR</izvorni_sadrzaj>
    <derivirana_varijabla naziv="DomainObject.Predmet.StrankaFormatedOIB_1">  FINA, RC ZAGREB, Podružnica Bjelovar, OIB 85821130368; Rödl International d.o.o. za poslovno savjetovanje, OIB 68736129609 zastupanog po punomoćniku Ninoslav Jagar iz OD JAGAR &amp; GREBENAR</derivirana_varijabla>
  </DomainObject.Predmet.StrankaFormatedOIB>
  <DomainObject.Predmet.StrankaFormatedWithAdress>
    <izvorni_sadrzaj> FINA, RC ZAGREB, Podružnica Bjelovar, F. Supila 4, 43000 Bjelovar; Rödl International d.o.o. za poslovno savjetovanje, Masarykova 15, 10000 Zagreb zastupanog po punomoćniku Ninoslav Jagar iz OD JAGAR &amp; GREBENAR</izvorni_sadrzaj>
    <derivirana_varijabla naziv="DomainObject.Predmet.StrankaFormatedWithAdress_1"> FINA, RC ZAGREB, Podružnica Bjelovar, F. Supila 4, 43000 Bjelovar; Rödl International d.o.o. za poslovno savjetovanje, Masarykova 15, 10000 Zagreb zastupanog po punomoćniku Ninoslav Jagar iz OD JAGAR &amp; GREBENAR</derivirana_varijabla>
  </DomainObject.Predmet.StrankaFormatedWithAdress>
  <DomainObject.Predmet.StrankaFormatedWithAdressOIB>
    <izvorni_sadrzaj> FINA, RC ZAGREB, Podružnica Bjelovar, OIB 85821130368, F. Supila 4, 43000 Bjelovar; Rödl International d.o.o. za poslovno savjetovanje, OIB 68736129609, Masarykova 15, 10000 Zagreb zastupanog po punomoćniku Ninoslav Jagar iz OD JAGAR &amp; GREBENAR</izvorni_sadrzaj>
    <derivirana_varijabla naziv="DomainObject.Predmet.StrankaFormatedWithAdressOIB_1"> FINA, RC ZAGREB, Podružnica Bjelovar, OIB 85821130368, F. Supila 4, 43000 Bjelovar; Rödl International d.o.o. za poslovno savjetovanje, OIB 68736129609, Masarykova 15, 10000 Zagreb zastupanog po punomoćniku Ninoslav Jagar iz OD JAGAR &amp; GREBENAR</derivirana_varijabla>
  </DomainObject.Predmet.StrankaFormatedWithAdressOIB>
  <DomainObject.Predmet.StrankaWithAdress>
    <izvorni_sadrzaj>FINA, RC ZAGREB, Podružnica Bjelovar F. Supila 4,43000 Bjelovar,Rödl International d.o.o. za poslovno savjetovanje Masarykova 15,10000 Zagreb</izvorni_sadrzaj>
    <derivirana_varijabla naziv="DomainObject.Predmet.StrankaWithAdress_1">FINA, RC ZAGREB, Podružnica Bjelovar F. Supila 4,43000 Bjelovar,Rödl International d.o.o. za poslovno savjetovanje Masarykova 15,10000 Zagreb</derivirana_varijabla>
  </DomainObject.Predmet.StrankaWithAdress>
  <DomainObject.Predmet.StrankaWithAdressOIB>
    <izvorni_sadrzaj>FINA, RC ZAGREB, Podružnica Bjelovar, OIB 85821130368, F. Supila 4,43000 Bjelovar,Rödl International d.o.o. za poslovno savjetovanje, OIB 68736129609, Masarykova 15,10000 Zagreb</izvorni_sadrzaj>
    <derivirana_varijabla naziv="DomainObject.Predmet.StrankaWithAdressOIB_1">FINA, RC ZAGREB, Podružnica Bjelovar, OIB 85821130368, F. Supila 4,43000 Bjelovar,Rödl International d.o.o. za poslovno savjetovanje, OIB 68736129609, Masarykova 15,10000 Zagreb</derivirana_varijabla>
  </DomainObject.Predmet.StrankaWithAdressOIB>
  <DomainObject.Predmet.StrankaNazivFormated>
    <izvorni_sadrzaj>FINA, RC ZAGREB, Podružnica Bjelovar,Rödl International d.o.o. za poslovno savjetovanje</izvorni_sadrzaj>
    <derivirana_varijabla naziv="DomainObject.Predmet.StrankaNazivFormated_1">FINA, RC ZAGREB, Podružnica Bjelovar,Rödl International d.o.o. za poslovno savjetovanje</derivirana_varijabla>
  </DomainObject.Predmet.StrankaNazivFormated>
  <DomainObject.Predmet.StrankaNazivFormatedOIB>
    <izvorni_sadrzaj>FINA, RC ZAGREB, Podružnica Bjelovar, OIB 85821130368,Rödl International d.o.o. za poslovno savjetovanje, OIB 68736129609</izvorni_sadrzaj>
    <derivirana_varijabla naziv="DomainObject.Predmet.StrankaNazivFormatedOIB_1">FINA, RC ZAGREB, Podružnica Bjelovar, OIB 85821130368,Rödl International d.o.o. za poslovno savjetovanje, OIB 68736129609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Rödl International d.o.o. za poslovno savjetovanje zastupanog po punomoćniku Ninoslav Jagar iz OD JAGAR &amp; GREBENAR</item>
    </izvorni_sadrzaj>
    <derivirana_varijabla naziv="DomainObject.Predmet.StrankaListFormated_1">
      <item>FINA, RC ZAGREB, Podružnica Bjelovar</item>
      <item>Rödl International d.o.o. za poslovno savjetovanje zastupanog po punomoćniku Ninoslav Jagar iz OD JAGAR &amp; GREBENAR</item>
    </derivirana_varijabla>
  </DomainObject.Predmet.StrankaListFormated>
  <DomainObject.Predmet.StrankaListFormatedOIB>
    <izvorni_sadrzaj>
      <item>FINA, RC ZAGREB, Podružnica Bjelovar, OIB 85821130368</item>
      <item>Rödl International d.o.o. za poslovno savjetovanje, OIB 68736129609 zastupanog po punomoćniku Ninoslav Jagar iz OD JAGAR &amp; GREBENAR</item>
    </izvorni_sadrzaj>
    <derivirana_varijabla naziv="DomainObject.Predmet.StrankaListFormatedOIB_1">
      <item>FINA, RC ZAGREB, Podružnica Bjelovar, OIB 85821130368</item>
      <item>Rödl International d.o.o. za poslovno savjetovanje, OIB 68736129609 zastupanog po punomoćniku Ninoslav Jagar iz OD JAGAR &amp; GREBENAR</item>
    </derivirana_varijabla>
  </DomainObject.Predmet.StrankaListFormatedOIB>
  <DomainObject.Predmet.StrankaListFormatedWithAdress>
    <izvorni_sadrzaj>
      <item>FINA, RC ZAGREB, Podružnica Bjelovar, F. Supila 4, 43000 Bjelovar</item>
      <item>Rödl International d.o.o. za poslovno savjetovanje, Masarykova 15, 10000 Zagreb zastupanog po punomoćniku Ninoslav Jagar iz OD JAGAR &amp; GREBENAR</item>
    </izvorni_sadrzaj>
    <derivirana_varijabla naziv="DomainObject.Predmet.StrankaListFormatedWithAdress_1">
      <item>FINA, RC ZAGREB, Podružnica Bjelovar, F. Supila 4, 43000 Bjelovar</item>
      <item>Rödl International d.o.o. za poslovno savjetovanje, Masarykova 15, 10000 Zagreb zastupanog po punomoćniku Ninoslav Jagar iz OD JAGAR &amp; GREBENAR</item>
    </derivirana_varijabla>
  </DomainObject.Predmet.StrankaListFormatedWithAdress>
  <DomainObject.Predmet.StrankaListFormatedWithAdressOIB>
    <izvorni_sadrzaj>
      <item>FINA, RC ZAGREB, Podružnica Bjelovar, OIB 85821130368, F. Supila 4, 43000 Bjelovar</item>
      <item>Rödl International d.o.o. za poslovno savjetovanje, OIB 68736129609, Masarykova 15, 10000 Zagreb zastupanog po punomoćniku Ninoslav Jagar iz OD JAGAR &amp; GREBENAR</item>
    </izvorni_sadrzaj>
    <derivirana_varijabla naziv="DomainObject.Predmet.StrankaListFormatedWithAdressOIB_1">
      <item>FINA, RC ZAGREB, Podružnica Bjelovar, OIB 85821130368, F. Supila 4, 43000 Bjelovar</item>
      <item>Rödl International d.o.o. za poslovno savjetovanje, OIB 68736129609, Masarykova 15, 10000 Zagreb zastupanog po punomoćniku Ninoslav Jagar iz OD JAGAR &amp; GREBENAR</item>
    </derivirana_varijabla>
  </DomainObject.Predmet.StrankaListFormatedWithAdressOIB>
  <DomainObject.Predmet.StrankaListNazivFormated>
    <izvorni_sadrzaj>
      <item>FINA, RC ZAGREB, Podružnica Bjelovar</item>
      <item>Rödl International d.o.o. za poslovno savjetovanje</item>
    </izvorni_sadrzaj>
    <derivirana_varijabla naziv="DomainObject.Predmet.StrankaListNazivFormated_1">
      <item>FINA, RC ZAGREB, Podružnica Bjelovar</item>
      <item>Rödl International d.o.o. za poslovno savjetovanje</item>
    </derivirana_varijabla>
  </DomainObject.Predmet.StrankaListNazivFormated>
  <DomainObject.Predmet.StrankaListNazivFormatedOIB>
    <izvorni_sadrzaj>
      <item>FINA, RC ZAGREB, Podružnica Bjelovar, OIB 85821130368</item>
      <item>Rödl International d.o.o. za poslovno savjetovanje, OIB 68736129609</item>
    </izvorni_sadrzaj>
    <derivirana_varijabla naziv="DomainObject.Predmet.StrankaListNazivFormatedOIB_1">
      <item>FINA, RC ZAGREB, Podružnica Bjelovar, OIB 85821130368</item>
      <item>Rödl International d.o.o. za poslovno savjetovanje, OIB 68736129609</item>
    </derivirana_varijabla>
  </DomainObject.Predmet.StrankaListNazivFormatedOIB>
  <DomainObject.Predmet.ProtuStrankaListFormated>
    <izvorni_sadrzaj>
      <item>Stečajna masa stečajnog dužnika BIOPARK d.o.o. za proizvodnju, trgovinu i usluge, Slatina zastupanog po punomoćniku ŠKARICA I PARTNERI odvjetničko društvo</item>
    </izvorni_sadrzaj>
    <derivirana_varijabla naziv="DomainObject.Predmet.ProtuStrankaListFormated_1">
      <item>Stečajna masa stečajnog dužnika BIOPARK d.o.o. za proizvodnju, trgovinu i usluge, Slatina zastupanog po punomoćniku ŠKARICA I PARTNERI odvjetničko društvo</item>
    </derivirana_varijabla>
  </DomainObject.Predmet.ProtuStrankaListFormated>
  <DomainObject.Predmet.ProtuStrankaListFormatedOIB>
    <izvorni_sadrzaj>
      <item>Stečajna masa stečajnog dužnika BIOPARK d.o.o. za proizvodnju, trgovinu i usluge, Slatina, OIB 96619548839 zastupanog po punomoćniku ŠKARICA I PARTNERI odvjetničko društvo</item>
    </izvorni_sadrzaj>
    <derivirana_varijabla naziv="DomainObject.Predmet.ProtuStrankaListFormatedOIB_1">
      <item>Stečajna masa stečajnog dužnika BIOPARK d.o.o. za proizvodnju, trgovinu i usluge, Slatina, OIB 96619548839 zastupanog po punomoćniku ŠKARICA I PARTNERI odvjetničko društvo</item>
    </derivirana_varijabla>
  </DomainObject.Predmet.ProtuStrankaListFormatedOIB>
  <DomainObject.Predmet.ProtuStrankaListFormatedWithAdress>
    <izvorni_sadrzaj>
      <item>Stečajna masa stečajnog dužnika BIOPARK d.o.o. za proizvodnju, trgovinu i usluge, Slatina, Grofa Janka Draškovića 33, 33520 Slatina zastupanog po punomoćniku ŠKARICA I PARTNERI odvjetničko društvo</item>
    </izvorni_sadrzaj>
    <derivirana_varijabla naziv="DomainObject.Predmet.ProtuStrankaListFormatedWithAdress_1">
      <item>Stečajna masa stečajnog dužnika BIOPARK d.o.o. za proizvodnju, trgovinu i usluge, Slatina, Grofa Janka Draškovića 33, 33520 Slatina zastupanog po punomoćniku ŠKARICA I PARTNERI odvjetničko društvo</item>
    </derivirana_varijabla>
  </DomainObject.Predmet.ProtuStrankaListFormatedWithAdress>
  <DomainObject.Predmet.ProtuStrankaListFormatedWithAdressOIB>
    <izvorni_sadrzaj>
      <item>Stečajna masa stečajnog dužnika BIOPARK d.o.o. za proizvodnju, trgovinu i usluge, Slatina, OIB 96619548839, Grofa Janka Draškovića 33, 33520 Slatina zastupanog po punomoćniku ŠKARICA I PARTNERI odvjetničko društvo</item>
    </izvorni_sadrzaj>
    <derivirana_varijabla naziv="DomainObject.Predmet.ProtuStrankaListFormatedWithAdressOIB_1">
      <item>Stečajna masa stečajnog dužnika BIOPARK d.o.o. za proizvodnju, trgovinu i usluge, Slatina, OIB 96619548839, Grofa Janka Draškovića 33, 33520 Slatina zastupanog po punomoćniku ŠKARICA I PARTNERI odvjetničko društvo</item>
    </derivirana_varijabla>
  </DomainObject.Predmet.ProtuStrankaListFormatedWithAdressOIB>
  <DomainObject.Predmet.ProtuStrankaListNazivFormated>
    <izvorni_sadrzaj>
      <item>Stečajna masa stečajnog dužnika BIOPARK d.o.o. za proizvodnju, trgovinu i usluge, Slatina</item>
    </izvorni_sadrzaj>
    <derivirana_varijabla naziv="DomainObject.Predmet.ProtuStrankaListNazivFormated_1">
      <item>Stečajna masa stečajnog dužnika BIOPARK d.o.o. za proizvodnju, trgovinu i usluge, Slatina</item>
    </derivirana_varijabla>
  </DomainObject.Predmet.ProtuStrankaListNazivFormated>
  <DomainObject.Predmet.ProtuStrankaListNazivFormatedOIB>
    <izvorni_sadrzaj>
      <item>Stečajna masa stečajnog dužnika BIOPARK d.o.o. za proizvodnju, trgovinu i usluge, Slatina, OIB 96619548839</item>
    </izvorni_sadrzaj>
    <derivirana_varijabla naziv="DomainObject.Predmet.ProtuStrankaListNazivFormatedOIB_1">
      <item>Stečajna masa stečajnog dužnika BIOPARK d.o.o. za proizvodnju, trgovinu i usluge, Slatina, OIB 96619548839</item>
    </derivirana_varijabla>
  </DomainObject.Predmet.ProtuStrankaListNazivFormatedOIB>
  <DomainObject.Predmet.OstaliListFormated>
    <izvorni_sadrzaj>
      <item>Nino Vučković</item>
      <item>e-oglasna ploča</item>
      <item>Ninoslav Jagar iz OD JAGAR &amp; GREBENAR punomoćnik sudionika u postupku Rödl International d.o.o. za poslovno savjetovanje</item>
      <item>ŽDO U BJELOVARU</item>
      <item>POREZNA UPRAVA U SLATINI</item>
      <item>ŠKARICA I PARTNERI odvjetničko društvo punomoćnik sudionika u postupku Stečajna masa stečajnog dužnika BIOPARK d.o.o. za proizvodnju, trgovinu i usluge, Slatina</item>
      <item>VTS RH U ZAGREBU</item>
      <item>SUDSKI REGISTAR</item>
    </izvorni_sadrzaj>
    <derivirana_varijabla naziv="DomainObject.Predmet.OstaliListFormated_1">
      <item>Nino Vučković</item>
      <item>e-oglasna ploča</item>
      <item>Ninoslav Jagar iz OD JAGAR &amp; GREBENAR punomoćnik sudionika u postupku Rödl International d.o.o. za poslovno savjetovanje</item>
      <item>ŽDO U BJELOVARU</item>
      <item>POREZNA UPRAVA U SLATINI</item>
      <item>ŠKARICA I PARTNERI odvjetničko društvo punomoćnik sudionika u postupku Stečajna masa stečajnog dužnika BIOPARK d.o.o. za proizvodnju, trgovinu i usluge, Slatina</item>
      <item>VTS RH U ZAGREBU</item>
      <item>SUDSKI REGISTAR</item>
    </derivirana_varijabla>
  </DomainObject.Predmet.OstaliListFormated>
  <DomainObject.Predmet.OstaliListFormatedOIB>
    <izvorni_sadrzaj>
      <item>Nino Vučković</item>
      <item>e-oglasna ploča</item>
      <item>Ninoslav Jagar iz OD JAGAR &amp; GREBENAR punomoćnik sudionika u postupku Rödl International d.o.o. za poslovno savjetovanje</item>
      <item>ŽDO U BJELOVARU</item>
      <item>POREZNA UPRAVA U SLATINI</item>
      <item>ŠKARICA I PARTNERI odvjetničko društvo, OIB 74856132042 punomoćnik sudionika u postupku Stečajna masa stečajnog dužnika BIOPARK d.o.o. za proizvodnju, trgovinu i usluge, Slatina</item>
      <item>VTS RH U ZAGREBU</item>
      <item>SUDSKI REGISTAR</item>
    </izvorni_sadrzaj>
    <derivirana_varijabla naziv="DomainObject.Predmet.OstaliListFormatedOIB_1">
      <item>Nino Vučković</item>
      <item>e-oglasna ploča</item>
      <item>Ninoslav Jagar iz OD JAGAR &amp; GREBENAR punomoćnik sudionika u postupku Rödl International d.o.o. za poslovno savjetovanje</item>
      <item>ŽDO U BJELOVARU</item>
      <item>POREZNA UPRAVA U SLATINI</item>
      <item>ŠKARICA I PARTNERI odvjetničko društvo, OIB 74856132042 punomoćnik sudionika u postupku Stečajna masa stečajnog dužnika BIOPARK d.o.o. za proizvodnju, trgovinu i usluge, Slatina</item>
      <item>VTS RH U ZAGREBU</item>
      <item>SUDSKI REGISTAR</item>
    </derivirana_varijabla>
  </DomainObject.Predmet.OstaliListFormatedOIB>
  <DomainObject.Predmet.OstaliListFormatedWithAdress>
    <izvorni_sadrzaj>
      <item>Nino Vučković, Grofa J. Draškovića 33., 33520 Slatina</item>
      <item>e-oglasna ploča</item>
      <item>Ninoslav Jagar iz OD JAGAR &amp; GREBENAR, Masarykova 15, 10000 Zagreb punomoćnik sudionika u postupku Rödl International d.o.o. za poslovno savjetovanje</item>
      <item>ŽDO U BJELOVARU</item>
      <item>POREZNA UPRAVA U SLATINI, ., 33520 Slatina</item>
      <item>ŠKARICA I PARTNERI odvjetničko društvo, Đorđićeva 3/b, 10000 Zagreb punomoćnik sudionika u postupku Stečajna masa stečajnog dužnika BIOPARK d.o.o. za proizvodnju, trgovinu i usluge, Slatina</item>
      <item>VTS RH U ZAGREBU</item>
      <item>SUDSKI REGISTAR</item>
    </izvorni_sadrzaj>
    <derivirana_varijabla naziv="DomainObject.Predmet.OstaliListFormatedWithAdress_1">
      <item>Nino Vučković, Grofa J. Draškovića 33., 33520 Slatina</item>
      <item>e-oglasna ploča</item>
      <item>Ninoslav Jagar iz OD JAGAR &amp; GREBENAR, Masarykova 15, 10000 Zagreb punomoćnik sudionika u postupku Rödl International d.o.o. za poslovno savjetovanje</item>
      <item>ŽDO U BJELOVARU</item>
      <item>POREZNA UPRAVA U SLATINI, ., 33520 Slatina</item>
      <item>ŠKARICA I PARTNERI odvjetničko društvo, Đorđićeva 3/b, 10000 Zagreb punomoćnik sudionika u postupku Stečajna masa stečajnog dužnika BIOPARK d.o.o. za proizvodnju, trgovinu i usluge, Slatina</item>
      <item>VTS RH U ZAGREBU</item>
      <item>SUDSKI REGISTAR</item>
    </derivirana_varijabla>
  </DomainObject.Predmet.OstaliListFormatedWithAdress>
  <DomainObject.Predmet.OstaliListFormatedWithAdressOIB>
    <izvorni_sadrzaj>
      <item>Nino Vučković, Grofa J. Draškovića 33., 33520 Slatina</item>
      <item>e-oglasna ploča</item>
      <item>Ninoslav Jagar iz OD JAGAR &amp; GREBENAR, Masarykova 15, 10000 Zagreb punomoćnik sudionika u postupku Rödl International d.o.o. za poslovno savjetovanje</item>
      <item>ŽDO U BJELOVARU</item>
      <item>POREZNA UPRAVA U SLATINI, ., 33520 Slatina</item>
      <item>ŠKARICA I PARTNERI odvjetničko društvo, OIB 74856132042, Đorđićeva 3/b, 10000 Zagreb punomoćnik sudionika u postupku Stečajna masa stečajnog dužnika BIOPARK d.o.o. za proizvodnju, trgovinu i usluge, Slatina</item>
      <item>VTS RH U ZAGREBU</item>
      <item>SUDSKI REGISTAR</item>
    </izvorni_sadrzaj>
    <derivirana_varijabla naziv="DomainObject.Predmet.OstaliListFormatedWithAdressOIB_1">
      <item>Nino Vučković, Grofa J. Draškovića 33., 33520 Slatina</item>
      <item>e-oglasna ploča</item>
      <item>Ninoslav Jagar iz OD JAGAR &amp; GREBENAR, Masarykova 15, 10000 Zagreb punomoćnik sudionika u postupku Rödl International d.o.o. za poslovno savjetovanje</item>
      <item>ŽDO U BJELOVARU</item>
      <item>POREZNA UPRAVA U SLATINI, ., 33520 Slatina</item>
      <item>ŠKARICA I PARTNERI odvjetničko društvo, OIB 74856132042, Đorđićeva 3/b, 10000 Zagreb punomoćnik sudionika u postupku Stečajna masa stečajnog dužnika BIOPARK d.o.o. za proizvodnju, trgovinu i usluge, Slatina</item>
      <item>VTS RH U ZAGREBU</item>
      <item>SUDSKI REGISTAR</item>
    </derivirana_varijabla>
  </DomainObject.Predmet.OstaliListFormatedWithAdressOIB>
  <DomainObject.Predmet.OstaliListNazivFormated>
    <izvorni_sadrzaj>
      <item>Nino Vučković</item>
      <item>e-oglasna ploča</item>
      <item>Ninoslav Jagar iz OD JAGAR &amp; GREBENAR</item>
      <item>ŽDO U BJELOVARU</item>
      <item>POREZNA UPRAVA U SLATINI</item>
      <item>ŠKARICA I PARTNERI odvjetničko društvo</item>
      <item>VTS RH U ZAGREBU</item>
      <item>SUDSKI REGISTAR</item>
    </izvorni_sadrzaj>
    <derivirana_varijabla naziv="DomainObject.Predmet.OstaliListNazivFormated_1">
      <item>Nino Vučković</item>
      <item>e-oglasna ploča</item>
      <item>Ninoslav Jagar iz OD JAGAR &amp; GREBENAR</item>
      <item>ŽDO U BJELOVARU</item>
      <item>POREZNA UPRAVA U SLATINI</item>
      <item>ŠKARICA I PARTNERI odvjetničko društvo</item>
      <item>VTS RH U ZAGREBU</item>
      <item>SUDSKI REGISTAR</item>
    </derivirana_varijabla>
  </DomainObject.Predmet.OstaliListNazivFormated>
  <DomainObject.Predmet.OstaliListNazivFormatedOIB>
    <izvorni_sadrzaj>
      <item>Nino Vučković</item>
      <item>e-oglasna ploča</item>
      <item>Ninoslav Jagar iz OD JAGAR &amp; GREBENAR</item>
      <item>ŽDO U BJELOVARU</item>
      <item>POREZNA UPRAVA U SLATINI</item>
      <item>ŠKARICA I PARTNERI odvjetničko društvo, OIB 74856132042</item>
      <item>VTS RH U ZAGREBU</item>
      <item>SUDSKI REGISTAR</item>
    </izvorni_sadrzaj>
    <derivirana_varijabla naziv="DomainObject.Predmet.OstaliListNazivFormatedOIB_1">
      <item>Nino Vučković</item>
      <item>e-oglasna ploča</item>
      <item>Ninoslav Jagar iz OD JAGAR &amp; GREBENAR</item>
      <item>ŽDO U BJELOVARU</item>
      <item>POREZNA UPRAVA U SLATINI</item>
      <item>ŠKARICA I PARTNERI odvjetničko društvo, OIB 74856132042</item>
      <item>VTS RH U ZAGREBU</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St-2/2016-35</izvorni_sadrzaj>
    <derivirana_varijabla naziv="DomainObject.PoslovniBrojDokumenta_1">St-2/2016-35</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Stečajna masa stečajnog dužnika BIOPARK d.o.o. za proizvodnju, trgovinu i usluge, Slatina</izvorni_sadrzaj>
    <derivirana_varijabla naziv="DomainObject.Predmet.ProtustrankaIDrugi_1">Stečajna masa stečajnog dužnika BIOPARK d.o.o. za proizvodnju, trgovinu i usluge, Slatina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Stečajna masa stečajnog dužnika BIOPARK d.o.o. za proizvodnju, trgovinu i usluge, Slatina, OIB 96619548839, Grofa Janka Draškovića 33, 33520 Slatina</izvorni_sadrzaj>
    <derivirana_varijabla naziv="DomainObject.Predmet.ProtustrankaIDrugiAdressOIB_1">Stečajna masa stečajnog dužnika BIOPARK d.o.o. za proizvodnju, trgovinu i usluge, Slatina, OIB 96619548839, Grofa Janka Draškovića 33,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2016.</izvorni_sadrzaj>
    <derivirana_varijabla naziv="DomainObject.Predmet.OdlukaRjesenje.DatumDonosenjaOdluke_1">25. travnja 2016.</derivirana_varijabla>
  </DomainObject.Predmet.OdlukaRjesenje.DatumDonosenjaOdluke>
  <DomainObject.Predmet.OdlukaRjesenje.DatumPravomocnosti>
    <izvorni_sadrzaj>29. lipnja 2016.</izvorni_sadrzaj>
    <derivirana_varijabla naziv="DomainObject.Predmet.OdlukaRjesenje.DatumPravomocnosti_1">29. lipnja 2016.</derivirana_varijabla>
  </DomainObject.Predmet.OdlukaRjesenje.DatumPravomocnosti>
  <DomainObject.Predmet.OdlukaRjesenje.Oznaka>
    <izvorni_sadrzaj>St-2/2016-8</izvorni_sadrzaj>
    <derivirana_varijabla naziv="DomainObject.Predmet.OdlukaRjesenje.Oznaka_1">St-2/2016-8</derivirana_varijabla>
  </DomainObject.Predmet.OdlukaRjesenje.Oznaka>
  <DomainObject.Predmet.SudioniciListNaziv>
    <izvorni_sadrzaj>
      <item>FINA, RC ZAGREB, Podružnica Bjelovar</item>
      <item>Stečajna masa stečajnog dužnika BIOPARK d.o.o. za proizvodnju, trgovinu i usluge, Slatina</item>
      <item>Nino Vučković</item>
      <item>e-oglasna ploča</item>
      <item>Rödl International d.o.o. za poslovno savjetovanje</item>
      <item>Ninoslav Jagar iz OD JAGAR &amp; GREBENAR</item>
      <item>ŽDO U BJELOVARU</item>
      <item>POREZNA UPRAVA U SLATINI</item>
      <item>ŠKARICA I PARTNERI odvjetničko društvo</item>
      <item>VTS RH U ZAGREBU</item>
      <item>SUDSKI REGISTAR</item>
    </izvorni_sadrzaj>
    <derivirana_varijabla naziv="DomainObject.Predmet.SudioniciListNaziv_1">
      <item>FINA, RC ZAGREB, Podružnica Bjelovar</item>
      <item>Stečajna masa stečajnog dužnika BIOPARK d.o.o. za proizvodnju, trgovinu i usluge, Slatina</item>
      <item>Nino Vučković</item>
      <item>e-oglasna ploča</item>
      <item>Rödl International d.o.o. za poslovno savjetovanje</item>
      <item>Ninoslav Jagar iz OD JAGAR &amp; GREBENAR</item>
      <item>ŽDO U BJELOVARU</item>
      <item>POREZNA UPRAVA U SLATINI</item>
      <item>ŠKARICA I PARTNERI odvjetničko društvo</item>
      <item>VTS RH U ZAGREBU</item>
      <item>SUDSKI REGISTAR</item>
    </derivirana_varijabla>
  </DomainObject.Predmet.SudioniciListNaziv>
  <DomainObject.Predmet.SudioniciListAdressOIB>
    <izvorni_sadrzaj>
      <item>FINA, RC ZAGREB, Podružnica Bjelovar, OIB 85821130368, F. Supila 4,43000 Bjelovar</item>
      <item>Stečajna masa stečajnog dužnika BIOPARK d.o.o. za proizvodnju, trgovinu i usluge, Slatina, OIB 96619548839, Grofa Janka Draškovića 33,33520 Slatina</item>
      <item>Nino Vučković, Grofa J. Draškovića 33.,33520 Slatina</item>
      <item>e-oglasna ploča</item>
      <item>Rödl International d.o.o. za poslovno savjetovanje, OIB 68736129609, Masarykova 15,10000 Zagreb</item>
      <item>Ninoslav Jagar iz OD JAGAR &amp; GREBENAR, Masarykova 15,10000 Zagreb</item>
      <item>ŽDO U BJELOVARU</item>
      <item>POREZNA UPRAVA U SLATINI, .,33520 Slatina</item>
      <item>ŠKARICA I PARTNERI odvjetničko društvo, OIB 74856132042, Đorđićeva 3/b,10000 Zagreb</item>
      <item>VTS RH U ZAGREBU</item>
      <item>SUDSKI REGISTAR</item>
    </izvorni_sadrzaj>
    <derivirana_varijabla naziv="DomainObject.Predmet.SudioniciListAdressOIB_1">
      <item>FINA, RC ZAGREB, Podružnica Bjelovar, OIB 85821130368, F. Supila 4,43000 Bjelovar</item>
      <item>Stečajna masa stečajnog dužnika BIOPARK d.o.o. za proizvodnju, trgovinu i usluge, Slatina, OIB 96619548839, Grofa Janka Draškovića 33,33520 Slatina</item>
      <item>Nino Vučković, Grofa J. Draškovića 33.,33520 Slatina</item>
      <item>e-oglasna ploča</item>
      <item>Rödl International d.o.o. za poslovno savjetovanje, OIB 68736129609, Masarykova 15,10000 Zagreb</item>
      <item>Ninoslav Jagar iz OD JAGAR &amp; GREBENAR, Masarykova 15,10000 Zagreb</item>
      <item>ŽDO U BJELOVARU</item>
      <item>POREZNA UPRAVA U SLATINI, .,33520 Slatina</item>
      <item>ŠKARICA I PARTNERI odvjetničko društvo, OIB 74856132042, Đorđićeva 3/b,10000 Zagreb</item>
      <item>VTS RH U ZAGREBU</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EA6A3-3893-4AFA-BDF7-0E8063AE3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2082</properties:Characters>
  <properties:Lines>78</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2017-02-27T06:27:00Z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St-2/2016-35 / Odluka - Rješenje o brisanju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