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b7da" w14:paraId="e09b7da" w:rsidRDefault="00A04379" w:rsidP="00A04379" w:rsidR="00A04379" w:rsidRPr="00B21476">
      <w:pPr>
        <w15:collapsed w:val="false"/>
      </w:pPr>
    </w:p>
    <w:p w:rsidRDefault="00A04379" w:rsidP="00A04379" w:rsidR="00A04379" w:rsidRPr="00B21476"/>
    <w:p w:rsidRDefault="00A04379" w:rsidP="00A04379" w:rsidR="00A04379" w:rsidRPr="00B21476"/>
    <w:p w:rsidRDefault="001C7EF8" w:rsidP="00A04379" w:rsidR="001C7EF8" w:rsidRPr="00B21476"/>
    <w:p w:rsidRDefault="00A04379" w:rsidP="00A04379" w:rsidR="00A04379" w:rsidRPr="00B21476">
      <w:r w:rsidRPr="00B21476">
        <w:t>REPUBLIKA HRVATSKA</w:t>
      </w:r>
    </w:p>
    <w:p w:rsidRDefault="00A04379" w:rsidP="00A04379" w:rsidR="001C7EF8" w:rsidRPr="00B21476">
      <w:r w:rsidRPr="00B21476">
        <w:t>TRGOVAČKI SUD U ZADRU</w:t>
      </w:r>
    </w:p>
    <w:p w:rsidRDefault="001C7EF8" w:rsidP="00A04379" w:rsidR="00641D2E" w:rsidRPr="00B21476">
      <w:proofErr w:type="spellStart"/>
      <w:r w:rsidRPr="00B21476">
        <w:t>Dr.</w:t>
      </w:r>
      <w:proofErr w:type="spellEnd"/>
      <w:r w:rsidRPr="00B21476">
        <w:t xml:space="preserve"> </w:t>
      </w:r>
      <w:proofErr w:type="spellStart"/>
      <w:r w:rsidRPr="00B21476">
        <w:t>Franje</w:t>
      </w:r>
      <w:proofErr w:type="spellEnd"/>
      <w:r w:rsidRPr="00B21476">
        <w:t xml:space="preserve"> </w:t>
      </w:r>
      <w:proofErr w:type="spellStart"/>
      <w:r w:rsidRPr="00B21476">
        <w:t>Tuđmana</w:t>
      </w:r>
      <w:proofErr w:type="spellEnd"/>
      <w:r w:rsidRPr="00B21476">
        <w:t xml:space="preserve"> 35</w:t>
      </w:r>
    </w:p>
    <w:p w:rsidRDefault="00641D2E" w:rsidP="00A04379" w:rsidR="00A04379" w:rsidRPr="00B21476">
      <w:r w:rsidRPr="00B21476">
        <w:t>Zadar</w:t>
      </w:r>
      <w:r w:rsidR="00A04379" w:rsidRPr="00B21476">
        <w:tab/>
      </w:r>
      <w:r w:rsidR="00A04379" w:rsidRPr="00B21476">
        <w:tab/>
      </w:r>
      <w:r w:rsidR="00A04379" w:rsidRPr="00B21476">
        <w:tab/>
      </w:r>
      <w:r w:rsidR="00A04379" w:rsidRPr="00B21476">
        <w:tab/>
      </w:r>
      <w:r w:rsidR="00A04379" w:rsidRPr="00B21476">
        <w:tab/>
      </w:r>
      <w:r w:rsidR="00A04379" w:rsidRPr="00B21476">
        <w:tab/>
      </w:r>
    </w:p>
    <w:p w:rsidRDefault="00A04379" w:rsidP="00A04379" w:rsidR="00A04379" w:rsidRPr="00B21476"/>
    <w:p w:rsidRDefault="00641D2E" w:rsidP="00641D2E" w:rsidR="00641D2E" w:rsidRPr="00B21476">
      <w:pPr>
        <w:jc w:val="center"/>
      </w:pPr>
      <w:r w:rsidRPr="00B21476">
        <w:t xml:space="preserve">R E P U B L I K A   H R V A T S K A </w:t>
      </w:r>
    </w:p>
    <w:p w:rsidRDefault="00641D2E" w:rsidP="00641D2E" w:rsidR="00A04379" w:rsidRPr="00B21476">
      <w:pPr>
        <w:jc w:val="center"/>
      </w:pPr>
      <w:r w:rsidRPr="00B21476">
        <w:t xml:space="preserve"> </w:t>
      </w:r>
    </w:p>
    <w:p w:rsidRDefault="00A04379" w:rsidP="00A04379" w:rsidR="00A04379" w:rsidRPr="00B21476">
      <w:pPr>
        <w:jc w:val="center"/>
      </w:pPr>
      <w:r w:rsidRPr="00B21476">
        <w:t>R J E Š E N J E</w:t>
      </w:r>
    </w:p>
    <w:p w:rsidRDefault="00A04379" w:rsidP="00A04379" w:rsidR="00A04379" w:rsidRPr="00B21476"/>
    <w:p w:rsidRDefault="00A04379" w:rsidP="00B21476" w:rsidR="00800C53" w:rsidRPr="00B21476">
      <w:pPr>
        <w:pStyle w:val="Tijeloteksta2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21476">
          <w:rPr>
            <w:rFonts w:cs="Times New Roman" w:hAnsi="Times New Roman" w:ascii="Times New Roman"/>
            <w:sz w:val="24"/>
          </w:rPr>
          <w:t>sud u</w:t>
        </w:r>
      </w:smartTag>
      <w:r w:rsidRPr="00B21476">
        <w:rPr>
          <w:rFonts w:cs="Times New Roman" w:hAnsi="Times New Roman" w:ascii="Times New Roman"/>
          <w:sz w:val="24"/>
        </w:rPr>
        <w:t xml:space="preserve"> Zadru po </w:t>
      </w:r>
      <w:r w:rsidR="00B858F1" w:rsidRPr="00B21476">
        <w:rPr>
          <w:rFonts w:cs="Times New Roman" w:hAnsi="Times New Roman" w:ascii="Times New Roman"/>
          <w:sz w:val="24"/>
        </w:rPr>
        <w:t>sutkinji Ani Markač</w:t>
      </w:r>
      <w:r w:rsidRPr="00B21476">
        <w:rPr>
          <w:rFonts w:cs="Times New Roman" w:hAnsi="Times New Roman" w:ascii="Times New Roman"/>
          <w:sz w:val="24"/>
        </w:rPr>
        <w:t>, u stečajnom postupku nad stečajnim dužnikom</w:t>
      </w:r>
      <w:r w:rsidR="006C7436" w:rsidRPr="00B21476">
        <w:rPr>
          <w:rFonts w:cs="Times New Roman" w:hAnsi="Times New Roman" w:ascii="Times New Roman"/>
          <w:sz w:val="24"/>
        </w:rPr>
        <w:t xml:space="preserve"> </w:t>
      </w:r>
      <w:r w:rsidR="00641D2E" w:rsidRPr="00B21476">
        <w:rPr>
          <w:rFonts w:cs="Times New Roman" w:hAnsi="Times New Roman" w:ascii="Times New Roman"/>
          <w:sz w:val="24"/>
        </w:rPr>
        <w:t xml:space="preserve">Stečajna masa iza GRAĐEVINSKO PODUZEĆE RADNIK d.d. u stečaju Zadar, Miroslava Krleže 3/C, OIB:13464167424, kojeg zastupa stečajni upravitelj Frane Zvonimir Negro </w:t>
      </w:r>
      <w:r w:rsidR="00B21476">
        <w:rPr>
          <w:rFonts w:cs="Times New Roman" w:hAnsi="Times New Roman" w:ascii="Times New Roman"/>
          <w:sz w:val="24"/>
        </w:rPr>
        <w:t xml:space="preserve">iz Zadra, </w:t>
      </w:r>
      <w:r w:rsidRPr="00B21476">
        <w:rPr>
          <w:rFonts w:cs="Times New Roman" w:hAnsi="Times New Roman" w:ascii="Times New Roman"/>
          <w:sz w:val="24"/>
        </w:rPr>
        <w:t xml:space="preserve">nakon </w:t>
      </w:r>
      <w:r w:rsidR="00B858F1" w:rsidRPr="00B21476">
        <w:rPr>
          <w:rFonts w:cs="Times New Roman" w:hAnsi="Times New Roman" w:ascii="Times New Roman"/>
          <w:sz w:val="24"/>
        </w:rPr>
        <w:t xml:space="preserve">četvrte </w:t>
      </w:r>
      <w:r w:rsidRPr="00B21476">
        <w:rPr>
          <w:rFonts w:cs="Times New Roman" w:hAnsi="Times New Roman" w:ascii="Times New Roman"/>
          <w:sz w:val="24"/>
        </w:rPr>
        <w:t xml:space="preserve">usmene javne dražbe za prodaju imovine stečajnog dužnika održane dana </w:t>
      </w:r>
      <w:r w:rsidR="00B858F1" w:rsidRPr="00B21476">
        <w:rPr>
          <w:rFonts w:cs="Times New Roman" w:hAnsi="Times New Roman" w:ascii="Times New Roman"/>
          <w:sz w:val="24"/>
        </w:rPr>
        <w:t>28. prosinca</w:t>
      </w:r>
      <w:r w:rsidRPr="00B21476">
        <w:rPr>
          <w:rFonts w:cs="Times New Roman" w:hAnsi="Times New Roman" w:ascii="Times New Roman"/>
          <w:sz w:val="24"/>
        </w:rPr>
        <w:t xml:space="preserve"> u nazočnosti stečajnog upravitelja i </w:t>
      </w:r>
      <w:r w:rsidR="00B858F1" w:rsidRPr="00B21476">
        <w:rPr>
          <w:rFonts w:cs="Times New Roman" w:hAnsi="Times New Roman" w:ascii="Times New Roman"/>
          <w:sz w:val="24"/>
        </w:rPr>
        <w:t xml:space="preserve">punomoćnika </w:t>
      </w:r>
      <w:r w:rsidRPr="00B21476">
        <w:rPr>
          <w:rFonts w:cs="Times New Roman" w:hAnsi="Times New Roman" w:ascii="Times New Roman"/>
          <w:sz w:val="24"/>
        </w:rPr>
        <w:t xml:space="preserve">ponuditelja, </w:t>
      </w:r>
      <w:r w:rsidR="00B858F1" w:rsidRPr="00B21476">
        <w:rPr>
          <w:rFonts w:cs="Times New Roman" w:hAnsi="Times New Roman" w:ascii="Times New Roman"/>
          <w:sz w:val="24"/>
        </w:rPr>
        <w:t>25. siječnja 2018.</w:t>
      </w:r>
      <w:r w:rsidRPr="00B21476">
        <w:rPr>
          <w:rFonts w:cs="Times New Roman" w:hAnsi="Times New Roman" w:ascii="Times New Roman"/>
          <w:sz w:val="24"/>
        </w:rPr>
        <w:t>,</w:t>
      </w:r>
    </w:p>
    <w:p w:rsidRDefault="00800C53" w:rsidP="00B858F1" w:rsidR="00800C53" w:rsidRPr="00B21476">
      <w:pPr>
        <w:jc w:val="center"/>
        <w:rPr>
          <w:bCs/>
          <w:lang w:val="hr-HR"/>
        </w:rPr>
      </w:pPr>
      <w:r w:rsidRPr="00B21476">
        <w:rPr>
          <w:bCs/>
          <w:lang w:val="hr-HR"/>
        </w:rPr>
        <w:t xml:space="preserve">r i j e š i o     j e </w:t>
      </w:r>
    </w:p>
    <w:p w:rsidRDefault="001C7EF8" w:rsidP="00800C53" w:rsidR="001C7EF8" w:rsidRPr="00B21476">
      <w:pPr>
        <w:jc w:val="center"/>
        <w:rPr>
          <w:lang w:val="hr-HR"/>
        </w:rPr>
      </w:pPr>
    </w:p>
    <w:p w:rsidRDefault="00B858F1" w:rsidP="00944CD0" w:rsidR="00800C53" w:rsidRPr="00B21476">
      <w:pPr>
        <w:pStyle w:val="Tijeloteksta2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bCs/>
          <w:sz w:val="24"/>
        </w:rPr>
        <w:t>I.</w:t>
      </w:r>
      <w:r w:rsidR="00944CD0">
        <w:rPr>
          <w:rFonts w:cs="Times New Roman" w:hAnsi="Times New Roman" w:ascii="Times New Roman"/>
          <w:bCs/>
          <w:sz w:val="24"/>
        </w:rPr>
        <w:tab/>
      </w:r>
      <w:r w:rsidR="000D4069" w:rsidRPr="00B21476">
        <w:rPr>
          <w:rFonts w:cs="Times New Roman" w:eastAsia="Arial Unicode MS" w:hAnsi="Times New Roman" w:ascii="Times New Roman"/>
          <w:sz w:val="24"/>
        </w:rPr>
        <w:t>Ponuditelju</w:t>
      </w:r>
      <w:r w:rsidR="00E74296" w:rsidRPr="00B21476">
        <w:rPr>
          <w:rFonts w:cs="Times New Roman" w:eastAsia="Arial Unicode MS" w:hAnsi="Times New Roman" w:ascii="Times New Roman"/>
          <w:sz w:val="24"/>
        </w:rPr>
        <w:t xml:space="preserve"> GRADU OBROVCU,</w:t>
      </w:r>
      <w:r w:rsidR="000D4069" w:rsidRPr="00B21476">
        <w:rPr>
          <w:rFonts w:cs="Times New Roman" w:eastAsia="Arial Unicode MS" w:hAnsi="Times New Roman" w:ascii="Times New Roman"/>
          <w:sz w:val="24"/>
        </w:rPr>
        <w:t xml:space="preserve"> </w:t>
      </w:r>
      <w:r w:rsidR="008B3B11">
        <w:rPr>
          <w:rFonts w:cs="Times New Roman" w:eastAsia="Arial Unicode MS" w:hAnsi="Times New Roman" w:ascii="Times New Roman"/>
          <w:sz w:val="24"/>
        </w:rPr>
        <w:t xml:space="preserve">Obrovac, Trg dr. Franje Tuđmana 1, </w:t>
      </w:r>
      <w:r w:rsidR="000D4069" w:rsidRPr="00B21476">
        <w:rPr>
          <w:rFonts w:cs="Times New Roman" w:eastAsia="Arial Unicode MS" w:hAnsi="Times New Roman" w:ascii="Times New Roman"/>
          <w:sz w:val="24"/>
        </w:rPr>
        <w:t>OIB:</w:t>
      </w:r>
      <w:r w:rsidR="00E74296" w:rsidRPr="00B21476">
        <w:rPr>
          <w:rFonts w:cs="Times New Roman" w:hAnsi="Times New Roman" w:ascii="Times New Roman"/>
          <w:bCs/>
          <w:iCs/>
          <w:sz w:val="24"/>
        </w:rPr>
        <w:t>65496793357</w:t>
      </w:r>
      <w:r w:rsidR="00D07812" w:rsidRPr="00B21476">
        <w:rPr>
          <w:rFonts w:cs="Times New Roman" w:eastAsia="Arial Unicode MS" w:hAnsi="Times New Roman" w:ascii="Times New Roman"/>
          <w:sz w:val="24"/>
        </w:rPr>
        <w:t>,</w:t>
      </w:r>
      <w:r w:rsidR="000D4069" w:rsidRPr="00B21476">
        <w:rPr>
          <w:rFonts w:cs="Times New Roman" w:eastAsia="Arial Unicode MS" w:hAnsi="Times New Roman" w:ascii="Times New Roman"/>
          <w:sz w:val="24"/>
        </w:rPr>
        <w:t xml:space="preserve"> do</w:t>
      </w:r>
      <w:r w:rsidR="00800C53" w:rsidRPr="00B21476">
        <w:rPr>
          <w:rFonts w:cs="Times New Roman" w:hAnsi="Times New Roman" w:ascii="Times New Roman"/>
          <w:sz w:val="24"/>
        </w:rPr>
        <w:t>suđuje se nekretnina u vlasništ</w:t>
      </w:r>
      <w:r w:rsidR="00D07812" w:rsidRPr="00B21476">
        <w:rPr>
          <w:rFonts w:cs="Times New Roman" w:hAnsi="Times New Roman" w:ascii="Times New Roman"/>
          <w:sz w:val="24"/>
        </w:rPr>
        <w:t>v</w:t>
      </w:r>
      <w:r w:rsidR="00800C53" w:rsidRPr="00B21476">
        <w:rPr>
          <w:rFonts w:cs="Times New Roman" w:hAnsi="Times New Roman" w:ascii="Times New Roman"/>
          <w:sz w:val="24"/>
        </w:rPr>
        <w:t xml:space="preserve">u </w:t>
      </w:r>
      <w:r w:rsidR="00290A67" w:rsidRPr="00B21476">
        <w:rPr>
          <w:rFonts w:cs="Times New Roman" w:hAnsi="Times New Roman" w:ascii="Times New Roman"/>
          <w:sz w:val="24"/>
        </w:rPr>
        <w:t xml:space="preserve">stečajnog dužnika </w:t>
      </w:r>
      <w:r w:rsidR="00E74296" w:rsidRPr="00B21476">
        <w:rPr>
          <w:rFonts w:cs="Times New Roman" w:hAnsi="Times New Roman" w:ascii="Times New Roman"/>
          <w:sz w:val="24"/>
        </w:rPr>
        <w:t xml:space="preserve">Stečajna masa </w:t>
      </w:r>
      <w:r w:rsidR="00B21476" w:rsidRPr="00B21476">
        <w:rPr>
          <w:rFonts w:cs="Times New Roman" w:hAnsi="Times New Roman" w:ascii="Times New Roman"/>
          <w:sz w:val="24"/>
        </w:rPr>
        <w:t xml:space="preserve">iza GRAĐEVINSKO PODUZEĆE RADNIK d.d. u stečaju Zadar, </w:t>
      </w:r>
      <w:r w:rsidR="00800C53" w:rsidRPr="00B21476">
        <w:rPr>
          <w:rFonts w:cs="Times New Roman" w:hAnsi="Times New Roman" w:ascii="Times New Roman"/>
          <w:sz w:val="24"/>
        </w:rPr>
        <w:t xml:space="preserve">i to: </w:t>
      </w:r>
    </w:p>
    <w:p w:rsidRDefault="00947705" w:rsidP="00947705" w:rsidR="00947705" w:rsidRPr="00B21476"/>
    <w:p w:rsidRDefault="00B858F1" w:rsidP="00944CD0" w:rsidR="00E74296" w:rsidRPr="00B21476">
      <w:pPr>
        <w:numPr>
          <w:ilvl w:val="0"/>
          <w:numId w:val="4"/>
        </w:numPr>
        <w:jc w:val="both"/>
        <w:rPr>
          <w:lang w:val="hr-HR"/>
        </w:rPr>
      </w:pPr>
      <w:r w:rsidRPr="00B21476">
        <w:rPr>
          <w:lang w:val="hr-HR"/>
        </w:rPr>
        <w:t xml:space="preserve">nekretnina upisana u zk.ul.br. 508 k.o. Zaton, oznake čest. </w:t>
      </w:r>
      <w:proofErr w:type="spellStart"/>
      <w:r w:rsidRPr="00B21476">
        <w:rPr>
          <w:lang w:val="hr-HR"/>
        </w:rPr>
        <w:t>zem</w:t>
      </w:r>
      <w:proofErr w:type="spellEnd"/>
      <w:r w:rsidRPr="00B21476">
        <w:rPr>
          <w:lang w:val="hr-HR"/>
        </w:rPr>
        <w:t>. 188, bez oznake površine, u naravi stočni plac, koja je upisana u posjedovni list broj 265 za k.o. Zaton, kod Ureda za katastar Obrovac, površine 3740 m2, u naravi nedovršena robna kuća.</w:t>
      </w:r>
    </w:p>
    <w:p w:rsidRDefault="00B858F1" w:rsidP="00D07812" w:rsidR="00B858F1" w:rsidRPr="00B21476">
      <w:pPr>
        <w:jc w:val="both"/>
        <w:rPr>
          <w:lang w:val="hr-HR"/>
        </w:rPr>
      </w:pPr>
    </w:p>
    <w:p w:rsidRDefault="00944CD0" w:rsidP="00D07812" w:rsidR="00E74296" w:rsidRPr="00B21476">
      <w:pPr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="00B21476">
        <w:rPr>
          <w:lang w:val="hr-HR"/>
        </w:rPr>
        <w:t>N</w:t>
      </w:r>
      <w:r w:rsidR="00E74296" w:rsidRPr="00B21476">
        <w:rPr>
          <w:lang w:val="hr-HR"/>
        </w:rPr>
        <w:t xml:space="preserve">ekretnina </w:t>
      </w:r>
      <w:r>
        <w:rPr>
          <w:lang w:val="hr-HR"/>
        </w:rPr>
        <w:t xml:space="preserve">je bez upisanih tereta. </w:t>
      </w:r>
    </w:p>
    <w:p w:rsidRDefault="00800C53" w:rsidP="00944CD0" w:rsidR="00800C53" w:rsidRPr="00B21476">
      <w:pPr>
        <w:jc w:val="both"/>
        <w:rPr>
          <w:lang w:val="hr-HR"/>
        </w:rPr>
      </w:pPr>
    </w:p>
    <w:p w:rsidRDefault="00B858F1" w:rsidP="00944CD0" w:rsidR="00E74296" w:rsidRPr="00B21476">
      <w:pPr>
        <w:jc w:val="both"/>
        <w:rPr>
          <w:lang w:val="hr-HR"/>
        </w:rPr>
      </w:pPr>
      <w:r w:rsidRPr="00B21476">
        <w:rPr>
          <w:lang w:val="hr-HR"/>
        </w:rPr>
        <w:t>III.</w:t>
      </w:r>
      <w:r w:rsidR="009C7359" w:rsidRPr="00B21476">
        <w:rPr>
          <w:lang w:val="hr-HR"/>
        </w:rPr>
        <w:t xml:space="preserve"> </w:t>
      </w:r>
      <w:r w:rsidR="00944CD0">
        <w:rPr>
          <w:lang w:val="hr-HR"/>
        </w:rPr>
        <w:tab/>
      </w:r>
      <w:r w:rsidR="005D10FD" w:rsidRPr="00B21476">
        <w:rPr>
          <w:lang w:val="hr-HR"/>
        </w:rPr>
        <w:t>K</w:t>
      </w:r>
      <w:r w:rsidR="009C7359" w:rsidRPr="00B21476">
        <w:rPr>
          <w:lang w:val="hr-HR"/>
        </w:rPr>
        <w:t xml:space="preserve">upac je dužan položiti </w:t>
      </w:r>
      <w:proofErr w:type="spellStart"/>
      <w:r w:rsidR="009C7359" w:rsidRPr="00B21476">
        <w:rPr>
          <w:lang w:val="hr-HR"/>
        </w:rPr>
        <w:t>kupovninu</w:t>
      </w:r>
      <w:proofErr w:type="spellEnd"/>
      <w:r w:rsidR="009C7359" w:rsidRPr="00B21476">
        <w:rPr>
          <w:lang w:val="hr-HR"/>
        </w:rPr>
        <w:t xml:space="preserve"> </w:t>
      </w:r>
      <w:r w:rsidR="00944CD0">
        <w:rPr>
          <w:lang w:val="hr-HR"/>
        </w:rPr>
        <w:t xml:space="preserve">koja iznosi </w:t>
      </w:r>
      <w:r w:rsidR="003B22AB">
        <w:rPr>
          <w:lang w:val="hr-HR"/>
        </w:rPr>
        <w:t xml:space="preserve">1.415.718,27 kuna u roku od 30 dana od dana održavanja javne dražbe. </w:t>
      </w:r>
    </w:p>
    <w:p w:rsidRDefault="00800C53" w:rsidP="00800C53" w:rsidR="00800C53" w:rsidRPr="00B21476">
      <w:pPr>
        <w:jc w:val="both"/>
        <w:rPr>
          <w:lang w:val="hr-HR"/>
        </w:rPr>
      </w:pPr>
    </w:p>
    <w:p w:rsidRDefault="00B858F1" w:rsidP="00944CD0" w:rsidR="004C7672" w:rsidRPr="00B21476">
      <w:pPr>
        <w:jc w:val="both"/>
        <w:rPr>
          <w:lang w:val="hr-HR"/>
        </w:rPr>
      </w:pPr>
      <w:r w:rsidRPr="00B21476">
        <w:rPr>
          <w:lang w:val="hr-HR"/>
        </w:rPr>
        <w:t>IV.</w:t>
      </w:r>
      <w:r w:rsidR="00800C53" w:rsidRPr="00B21476">
        <w:rPr>
          <w:lang w:val="hr-HR"/>
        </w:rPr>
        <w:t xml:space="preserve"> </w:t>
      </w:r>
      <w:r w:rsidR="00944CD0">
        <w:rPr>
          <w:lang w:val="hr-HR"/>
        </w:rPr>
        <w:tab/>
      </w:r>
      <w:r w:rsidR="00800C53" w:rsidRPr="00B21476">
        <w:rPr>
          <w:lang w:val="hr-HR"/>
        </w:rPr>
        <w:t xml:space="preserve">Nakon što kupac položi </w:t>
      </w:r>
      <w:proofErr w:type="spellStart"/>
      <w:r w:rsidR="00800C53" w:rsidRPr="00B21476">
        <w:rPr>
          <w:lang w:val="hr-HR"/>
        </w:rPr>
        <w:t>kupovninu</w:t>
      </w:r>
      <w:proofErr w:type="spellEnd"/>
      <w:r w:rsidR="00800C53" w:rsidRPr="00B21476">
        <w:rPr>
          <w:lang w:val="hr-HR"/>
        </w:rPr>
        <w:t xml:space="preserve"> i rješenje o dosudi postane pravomoćno</w:t>
      </w:r>
      <w:r w:rsidR="002D132F" w:rsidRPr="00B21476">
        <w:rPr>
          <w:lang w:val="hr-HR"/>
        </w:rPr>
        <w:t>,</w:t>
      </w:r>
      <w:r w:rsidR="00800C53" w:rsidRPr="00B21476">
        <w:rPr>
          <w:lang w:val="hr-HR"/>
        </w:rPr>
        <w:t xml:space="preserve"> sud će zaključkom odrediti da se nekretnin</w:t>
      </w:r>
      <w:r w:rsidR="00E32B4D" w:rsidRPr="00B21476">
        <w:rPr>
          <w:lang w:val="hr-HR"/>
        </w:rPr>
        <w:t>a</w:t>
      </w:r>
      <w:r w:rsidR="008B3B11">
        <w:rPr>
          <w:lang w:val="hr-HR"/>
        </w:rPr>
        <w:t xml:space="preserve"> preda kupcu i </w:t>
      </w:r>
      <w:r w:rsidR="00800C53" w:rsidRPr="00B21476">
        <w:rPr>
          <w:lang w:val="hr-HR"/>
        </w:rPr>
        <w:t xml:space="preserve">da se u zemljišnu knjigu upiše u njegovu korist pravo vlasništva. </w:t>
      </w:r>
    </w:p>
    <w:p w:rsidRDefault="002D132F" w:rsidP="003B22AB" w:rsidR="002D132F" w:rsidRPr="00B21476">
      <w:pPr>
        <w:rPr>
          <w:lang w:val="hr-HR"/>
        </w:rPr>
      </w:pPr>
    </w:p>
    <w:p w:rsidRDefault="00DA191C" w:rsidP="00800C53" w:rsidR="00800C53" w:rsidRPr="00B21476">
      <w:pPr>
        <w:jc w:val="center"/>
        <w:rPr>
          <w:lang w:val="hr-HR"/>
        </w:rPr>
      </w:pPr>
      <w:r w:rsidRPr="00B21476">
        <w:rPr>
          <w:lang w:val="hr-HR"/>
        </w:rPr>
        <w:t>Obrazloženj</w:t>
      </w:r>
      <w:r w:rsidR="00800C53" w:rsidRPr="00B21476">
        <w:rPr>
          <w:lang w:val="hr-HR"/>
        </w:rPr>
        <w:t>e</w:t>
      </w:r>
    </w:p>
    <w:p w:rsidRDefault="00800C53" w:rsidP="00800C53" w:rsidR="00800C53" w:rsidRPr="00B21476">
      <w:pPr>
        <w:jc w:val="center"/>
        <w:rPr>
          <w:lang w:val="hr-HR"/>
        </w:rPr>
      </w:pPr>
    </w:p>
    <w:p w:rsidRDefault="00800C53" w:rsidP="00800C53" w:rsidR="00E74296" w:rsidRPr="00B21476">
      <w:pPr>
        <w:pStyle w:val="Tijeloteksta2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ab/>
        <w:t xml:space="preserve">Rješenjem ovog suda broj </w:t>
      </w:r>
      <w:r w:rsidR="008274BF" w:rsidRPr="00B21476">
        <w:rPr>
          <w:rFonts w:cs="Times New Roman" w:hAnsi="Times New Roman" w:ascii="Times New Roman"/>
          <w:sz w:val="24"/>
        </w:rPr>
        <w:t>St-</w:t>
      </w:r>
      <w:r w:rsidR="00E74296" w:rsidRPr="00B21476">
        <w:rPr>
          <w:rFonts w:cs="Times New Roman" w:hAnsi="Times New Roman" w:ascii="Times New Roman"/>
          <w:sz w:val="24"/>
        </w:rPr>
        <w:t>294/</w:t>
      </w:r>
      <w:r w:rsidR="00944CD0">
        <w:rPr>
          <w:rFonts w:cs="Times New Roman" w:hAnsi="Times New Roman" w:ascii="Times New Roman"/>
          <w:sz w:val="24"/>
        </w:rPr>
        <w:t>20</w:t>
      </w:r>
      <w:r w:rsidR="00E74296" w:rsidRPr="00B21476">
        <w:rPr>
          <w:rFonts w:cs="Times New Roman" w:hAnsi="Times New Roman" w:ascii="Times New Roman"/>
          <w:sz w:val="24"/>
        </w:rPr>
        <w:t>03</w:t>
      </w:r>
      <w:r w:rsidR="00CA183F" w:rsidRPr="00B21476">
        <w:rPr>
          <w:rFonts w:cs="Times New Roman" w:hAnsi="Times New Roman" w:ascii="Times New Roman"/>
          <w:sz w:val="24"/>
        </w:rPr>
        <w:t xml:space="preserve"> od </w:t>
      </w:r>
      <w:r w:rsidR="00E74296" w:rsidRPr="00B21476">
        <w:rPr>
          <w:rFonts w:cs="Times New Roman" w:hAnsi="Times New Roman" w:ascii="Times New Roman"/>
          <w:sz w:val="24"/>
        </w:rPr>
        <w:t>22. ožujka 2013</w:t>
      </w:r>
      <w:r w:rsidRPr="00B21476">
        <w:rPr>
          <w:rFonts w:cs="Times New Roman" w:hAnsi="Times New Roman" w:ascii="Times New Roman"/>
          <w:sz w:val="24"/>
        </w:rPr>
        <w:t>. godine</w:t>
      </w:r>
      <w:r w:rsidR="00CA183F" w:rsidRPr="00B21476">
        <w:rPr>
          <w:rFonts w:cs="Times New Roman" w:hAnsi="Times New Roman" w:ascii="Times New Roman"/>
          <w:sz w:val="24"/>
        </w:rPr>
        <w:t xml:space="preserve"> određena je prodaja predmetne nekretnine i</w:t>
      </w:r>
      <w:r w:rsidRPr="00B21476">
        <w:rPr>
          <w:rFonts w:cs="Times New Roman" w:hAnsi="Times New Roman" w:ascii="Times New Roman"/>
          <w:sz w:val="24"/>
        </w:rPr>
        <w:t xml:space="preserve"> utvrđena</w:t>
      </w:r>
      <w:r w:rsidR="00CA183F" w:rsidRPr="00B21476">
        <w:rPr>
          <w:rFonts w:cs="Times New Roman" w:hAnsi="Times New Roman" w:ascii="Times New Roman"/>
          <w:sz w:val="24"/>
        </w:rPr>
        <w:t xml:space="preserve"> početna cijena.</w:t>
      </w:r>
      <w:r w:rsidRPr="00B21476">
        <w:rPr>
          <w:rFonts w:cs="Times New Roman" w:hAnsi="Times New Roman" w:ascii="Times New Roman"/>
          <w:sz w:val="24"/>
        </w:rPr>
        <w:t xml:space="preserve"> </w:t>
      </w:r>
      <w:r w:rsidR="00E74296" w:rsidRPr="00B21476">
        <w:rPr>
          <w:rFonts w:cs="Times New Roman" w:hAnsi="Times New Roman" w:ascii="Times New Roman"/>
          <w:sz w:val="24"/>
        </w:rPr>
        <w:t xml:space="preserve">Kako na prve </w:t>
      </w:r>
      <w:r w:rsidR="00B858F1" w:rsidRPr="00B21476">
        <w:rPr>
          <w:rFonts w:cs="Times New Roman" w:hAnsi="Times New Roman" w:ascii="Times New Roman"/>
          <w:sz w:val="24"/>
        </w:rPr>
        <w:t>tri</w:t>
      </w:r>
      <w:r w:rsidR="00E74296" w:rsidRPr="00B21476">
        <w:rPr>
          <w:rFonts w:cs="Times New Roman" w:hAnsi="Times New Roman" w:ascii="Times New Roman"/>
          <w:sz w:val="24"/>
        </w:rPr>
        <w:t xml:space="preserve"> usmene javne dražbe nekretnina nije prodana, </w:t>
      </w:r>
      <w:r w:rsidR="003B22AB">
        <w:rPr>
          <w:rFonts w:cs="Times New Roman" w:hAnsi="Times New Roman" w:ascii="Times New Roman"/>
          <w:sz w:val="24"/>
        </w:rPr>
        <w:t xml:space="preserve">to je Zaključkom suda od 24. studenog 2017., a na prijedlog stečajnog upravitelja određena četvrta prodaja te je za dan 28. prosinca 2017. određeno da će se održati usmena javna dražba. </w:t>
      </w:r>
    </w:p>
    <w:p w:rsidRDefault="00E74296" w:rsidP="00800C53" w:rsidR="00800C53" w:rsidRPr="00B21476">
      <w:pPr>
        <w:pStyle w:val="Tijeloteksta2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ab/>
        <w:t xml:space="preserve">Na </w:t>
      </w:r>
      <w:r w:rsidR="00B858F1" w:rsidRPr="00B21476">
        <w:rPr>
          <w:rFonts w:cs="Times New Roman" w:hAnsi="Times New Roman" w:ascii="Times New Roman"/>
          <w:sz w:val="24"/>
        </w:rPr>
        <w:t>četvrtom</w:t>
      </w:r>
      <w:r w:rsidRPr="00B21476">
        <w:rPr>
          <w:rFonts w:cs="Times New Roman" w:hAnsi="Times New Roman" w:ascii="Times New Roman"/>
          <w:sz w:val="24"/>
        </w:rPr>
        <w:t xml:space="preserve"> ročištu za prodaju ponuditelj Grad Obrovac ponudio je cijenu od 1.415.718,27 kuna, odnosno početnu kupoprodajnu cijenu određenu za tu prodaju. </w:t>
      </w:r>
    </w:p>
    <w:p w:rsidRDefault="00800C53" w:rsidP="00800C53" w:rsidR="005E30AB" w:rsidRPr="00B21476">
      <w:pPr>
        <w:pStyle w:val="Tijeloteksta2"/>
        <w:ind w:firstLine="708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 xml:space="preserve">Kako je navedeni ponuditelj ispunio uvjet da mu se ta nekretnina dosudi, sukladno čl. </w:t>
      </w:r>
      <w:smartTag w:element="metricconverter" w:uri="urn:schemas-microsoft-com:office:smarttags">
        <w:smartTagPr>
          <w:attr w:val="103. st" w:name="ProductID"/>
        </w:smartTagPr>
        <w:r w:rsidR="005E30AB" w:rsidRPr="00B21476">
          <w:rPr>
            <w:rFonts w:cs="Times New Roman" w:hAnsi="Times New Roman" w:ascii="Times New Roman"/>
            <w:sz w:val="24"/>
          </w:rPr>
          <w:t>103</w:t>
        </w:r>
        <w:r w:rsidRPr="00B21476">
          <w:rPr>
            <w:rFonts w:cs="Times New Roman" w:hAnsi="Times New Roman" w:ascii="Times New Roman"/>
            <w:sz w:val="24"/>
          </w:rPr>
          <w:t>. st</w:t>
        </w:r>
      </w:smartTag>
      <w:r w:rsidR="003B22AB">
        <w:rPr>
          <w:rFonts w:cs="Times New Roman" w:hAnsi="Times New Roman" w:ascii="Times New Roman"/>
          <w:sz w:val="24"/>
        </w:rPr>
        <w:t>. 4.</w:t>
      </w:r>
      <w:r w:rsidRPr="00B21476">
        <w:rPr>
          <w:rFonts w:cs="Times New Roman" w:hAnsi="Times New Roman" w:ascii="Times New Roman"/>
          <w:sz w:val="24"/>
        </w:rPr>
        <w:t xml:space="preserve"> O</w:t>
      </w:r>
      <w:r w:rsidR="00CA183F" w:rsidRPr="00B21476">
        <w:rPr>
          <w:rFonts w:cs="Times New Roman" w:hAnsi="Times New Roman" w:ascii="Times New Roman"/>
          <w:sz w:val="24"/>
        </w:rPr>
        <w:t xml:space="preserve">vršnog zakona (Narodne novine broj </w:t>
      </w:r>
      <w:r w:rsidR="005E30AB" w:rsidRPr="00B21476">
        <w:rPr>
          <w:rFonts w:cs="Times New Roman" w:hAnsi="Times New Roman" w:ascii="Times New Roman"/>
          <w:sz w:val="24"/>
        </w:rPr>
        <w:t>112/12</w:t>
      </w:r>
      <w:r w:rsidR="00CA183F" w:rsidRPr="00B21476">
        <w:rPr>
          <w:rFonts w:cs="Times New Roman" w:hAnsi="Times New Roman" w:ascii="Times New Roman"/>
          <w:sz w:val="24"/>
        </w:rPr>
        <w:t>)</w:t>
      </w:r>
      <w:r w:rsidRPr="00B21476">
        <w:rPr>
          <w:rFonts w:cs="Times New Roman" w:hAnsi="Times New Roman" w:ascii="Times New Roman"/>
          <w:sz w:val="24"/>
        </w:rPr>
        <w:t xml:space="preserve">, to je trebalo donijeti rješenje o dosudi nekretnina stečajnog dužnika istome, odrediti da će se kupcu ova nekretnina predati </w:t>
      </w:r>
      <w:r w:rsidRPr="00B21476">
        <w:rPr>
          <w:rFonts w:cs="Times New Roman" w:hAnsi="Times New Roman" w:ascii="Times New Roman"/>
          <w:sz w:val="24"/>
        </w:rPr>
        <w:lastRenderedPageBreak/>
        <w:t xml:space="preserve">nakon polaganja </w:t>
      </w:r>
      <w:proofErr w:type="spellStart"/>
      <w:r w:rsidRPr="00B21476">
        <w:rPr>
          <w:rFonts w:cs="Times New Roman" w:hAnsi="Times New Roman" w:ascii="Times New Roman"/>
          <w:sz w:val="24"/>
        </w:rPr>
        <w:t>kupovnine</w:t>
      </w:r>
      <w:proofErr w:type="spellEnd"/>
      <w:r w:rsidRPr="00B21476">
        <w:rPr>
          <w:rFonts w:cs="Times New Roman" w:hAnsi="Times New Roman" w:ascii="Times New Roman"/>
          <w:sz w:val="24"/>
        </w:rPr>
        <w:t xml:space="preserve"> i nakon pravomoćnosti ovog rješenja o dosudi, a istovremeno i odrediti da će sud nakon polaganja </w:t>
      </w:r>
      <w:proofErr w:type="spellStart"/>
      <w:r w:rsidRPr="00B21476">
        <w:rPr>
          <w:rFonts w:cs="Times New Roman" w:hAnsi="Times New Roman" w:ascii="Times New Roman"/>
          <w:sz w:val="24"/>
        </w:rPr>
        <w:t>kupovnine</w:t>
      </w:r>
      <w:proofErr w:type="spellEnd"/>
      <w:r w:rsidRPr="00B21476">
        <w:rPr>
          <w:rFonts w:cs="Times New Roman" w:hAnsi="Times New Roman" w:ascii="Times New Roman"/>
          <w:sz w:val="24"/>
        </w:rPr>
        <w:t xml:space="preserve"> i pravomoćnosti rješenja o dosudi zaključkom odrediti da se nekretnina koja je predmet prodaje preda kupcu i da se u zemljišne knjige upiše u n</w:t>
      </w:r>
      <w:r w:rsidR="003B22AB">
        <w:rPr>
          <w:rFonts w:cs="Times New Roman" w:hAnsi="Times New Roman" w:ascii="Times New Roman"/>
          <w:sz w:val="24"/>
        </w:rPr>
        <w:t>jegovu korist pravo vlasništva.</w:t>
      </w:r>
    </w:p>
    <w:p w:rsidRDefault="00800C53" w:rsidP="005E30AB" w:rsidR="00800C53" w:rsidRPr="00B21476">
      <w:pPr>
        <w:pStyle w:val="Tijeloteksta2"/>
        <w:rPr>
          <w:rFonts w:cs="Times New Roman" w:hAnsi="Times New Roman" w:ascii="Times New Roman"/>
          <w:sz w:val="24"/>
        </w:rPr>
      </w:pPr>
    </w:p>
    <w:p w:rsidRDefault="00800C53" w:rsidP="00800C53" w:rsidR="00800C53" w:rsidRPr="00B21476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>U Zadr</w:t>
      </w:r>
      <w:r w:rsidR="00B858F1" w:rsidRPr="00B21476">
        <w:rPr>
          <w:rFonts w:cs="Times New Roman" w:hAnsi="Times New Roman" w:ascii="Times New Roman"/>
          <w:sz w:val="24"/>
        </w:rPr>
        <w:t>u 25. siječnja 2018.</w:t>
      </w:r>
    </w:p>
    <w:p w:rsidRDefault="00800C53" w:rsidP="00A04379" w:rsidR="00A04379" w:rsidRPr="00B21476">
      <w:pPr>
        <w:ind w:firstLine="708" w:left="5664"/>
        <w:jc w:val="center"/>
      </w:pPr>
      <w:r w:rsidRPr="00B21476">
        <w:t xml:space="preserve">                                                                             </w:t>
      </w:r>
      <w:r w:rsidR="00A04379" w:rsidRPr="00B21476">
        <w:t xml:space="preserve">   </w:t>
      </w:r>
    </w:p>
    <w:p w:rsidRDefault="00FB0EE7" w:rsidP="008F768A" w:rsidR="00FB0EE7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proofErr w:type="spellStart"/>
      <w:r w:rsidRPr="00AD2980">
        <w:t>Sutkinja</w:t>
      </w:r>
      <w:proofErr w:type="spellEnd"/>
    </w:p>
    <w:p w:rsidRDefault="00FB0EE7" w:rsidP="008F768A" w:rsidR="00FB0EE7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</w:t>
      </w:r>
    </w:p>
    <w:p w:rsidRDefault="00800C53" w:rsidP="00A04379" w:rsidR="00800C53" w:rsidRPr="00B21476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</w:p>
    <w:p w:rsidRDefault="00760B4A" w:rsidP="00760B4A" w:rsidR="00760B4A" w:rsidRPr="00B21476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</w:p>
    <w:p w:rsidRDefault="00800C53" w:rsidP="003B22AB" w:rsidR="00800C53" w:rsidRPr="00B21476">
      <w:pPr>
        <w:pStyle w:val="Tijeloteksta2"/>
        <w:ind w:left="4956"/>
        <w:jc w:val="center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B21476">
        <w:rPr>
          <w:rFonts w:cs="Times New Roman" w:hAnsi="Times New Roman" w:ascii="Times New Roman"/>
          <w:sz w:val="24"/>
        </w:rPr>
        <w:t xml:space="preserve">       </w:t>
      </w:r>
    </w:p>
    <w:p w:rsidRDefault="00800C53" w:rsidP="00800C53" w:rsidR="00800C53" w:rsidRPr="00B21476">
      <w:pPr>
        <w:pStyle w:val="Tijeloteksta2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>POUKA O PRAVNOM LIJEKU</w:t>
      </w:r>
    </w:p>
    <w:p w:rsidRDefault="008B3B11" w:rsidP="00800C53" w:rsidR="00800C53" w:rsidRPr="00B21476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Protiv ovog rješenja može se podnijeti žalba Visokom trgovačkom sudu Republike Hrvatske u roku od 8 (osam) dana od isteka osmog dana od dana isticanja rješenja na mrežnoj stranici e-Oglasna ploča sudova, putem ovog suda u 3 (tri) istovjetna primjerka. </w:t>
      </w:r>
    </w:p>
    <w:p w:rsidRDefault="00E06A9D" w:rsidP="00800C53" w:rsidR="00E06A9D" w:rsidRPr="00B21476">
      <w:pPr>
        <w:pStyle w:val="Tijeloteksta2"/>
        <w:rPr>
          <w:rFonts w:cs="Times New Roman" w:hAnsi="Times New Roman" w:ascii="Times New Roman"/>
          <w:sz w:val="24"/>
        </w:rPr>
      </w:pPr>
    </w:p>
    <w:p w:rsidRDefault="00D411FE" w:rsidP="00800C53" w:rsidR="00D411FE" w:rsidRPr="00B21476">
      <w:pPr>
        <w:pStyle w:val="Tijeloteksta2"/>
        <w:rPr>
          <w:rFonts w:cs="Times New Roman" w:hAnsi="Times New Roman" w:ascii="Times New Roman"/>
          <w:sz w:val="24"/>
        </w:rPr>
      </w:pPr>
    </w:p>
    <w:p w:rsidRDefault="006F62CE" w:rsidP="006F62CE" w:rsidR="006F62CE" w:rsidRPr="00B21476">
      <w:pPr>
        <w:pStyle w:val="Tijeloteksta2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>DNA</w:t>
      </w:r>
    </w:p>
    <w:p w:rsidRDefault="00944CD0" w:rsidP="006F62CE" w:rsidR="006F62CE" w:rsidRPr="00B21476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stečajnom upravitelju </w:t>
      </w:r>
    </w:p>
    <w:p w:rsidRDefault="00E06A9D" w:rsidP="006F62CE" w:rsidR="00944CD0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 xml:space="preserve">- Ponuditelju </w:t>
      </w:r>
      <w:r w:rsidR="00E74296" w:rsidRPr="00B21476">
        <w:rPr>
          <w:rFonts w:cs="Times New Roman" w:eastAsia="Arial Unicode MS" w:hAnsi="Times New Roman" w:ascii="Times New Roman"/>
          <w:sz w:val="24"/>
        </w:rPr>
        <w:t>Gradu Obrovcu</w:t>
      </w:r>
      <w:r w:rsidR="005E30AB" w:rsidRPr="00B21476">
        <w:rPr>
          <w:rFonts w:cs="Times New Roman" w:eastAsia="Arial Unicode MS" w:hAnsi="Times New Roman" w:ascii="Times New Roman"/>
          <w:sz w:val="24"/>
        </w:rPr>
        <w:t xml:space="preserve"> </w:t>
      </w:r>
    </w:p>
    <w:p w:rsidRDefault="00760B4A" w:rsidP="006F62CE" w:rsidR="00E74296" w:rsidRPr="00B21476">
      <w:pPr>
        <w:pStyle w:val="Tijeloteksta2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 xml:space="preserve">- </w:t>
      </w:r>
      <w:r w:rsidR="002A0DB5" w:rsidRPr="00B21476">
        <w:rPr>
          <w:rFonts w:cs="Times New Roman" w:hAnsi="Times New Roman" w:ascii="Times New Roman"/>
          <w:sz w:val="24"/>
        </w:rPr>
        <w:t>Ministarstvo financija</w:t>
      </w:r>
      <w:r w:rsidRPr="00B21476">
        <w:rPr>
          <w:rFonts w:cs="Times New Roman" w:hAnsi="Times New Roman" w:ascii="Times New Roman"/>
          <w:sz w:val="24"/>
        </w:rPr>
        <w:t xml:space="preserve"> – Porezna uprava Zadar</w:t>
      </w:r>
      <w:r w:rsidR="00E74296" w:rsidRPr="00B21476">
        <w:rPr>
          <w:rFonts w:cs="Times New Roman" w:hAnsi="Times New Roman" w:ascii="Times New Roman"/>
          <w:sz w:val="24"/>
        </w:rPr>
        <w:t>,</w:t>
      </w:r>
    </w:p>
    <w:p w:rsidRDefault="006F62CE" w:rsidP="006F62CE" w:rsidR="006F62CE" w:rsidRPr="00B21476">
      <w:pPr>
        <w:pStyle w:val="Tijeloteksta2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 xml:space="preserve">- </w:t>
      </w:r>
      <w:r w:rsidR="00944CD0">
        <w:rPr>
          <w:rFonts w:cs="Times New Roman" w:hAnsi="Times New Roman" w:ascii="Times New Roman"/>
          <w:sz w:val="24"/>
        </w:rPr>
        <w:t xml:space="preserve">e-Oglasna ploča sudova </w:t>
      </w:r>
    </w:p>
    <w:p w:rsidRDefault="006F62CE" w:rsidP="006F62CE" w:rsidR="006F62CE" w:rsidRPr="00B21476">
      <w:pPr>
        <w:pStyle w:val="Tijeloteksta2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>- U spis</w:t>
      </w:r>
    </w:p>
    <w:p w:rsidRDefault="006F62CE" w:rsidP="006F62CE" w:rsidR="006F62CE" w:rsidRPr="00B21476">
      <w:pPr>
        <w:jc w:val="both"/>
        <w:rPr>
          <w:lang w:val="hr-HR"/>
        </w:rPr>
      </w:pPr>
    </w:p>
    <w:p w:rsidRDefault="006F62CE" w:rsidP="006F62CE" w:rsidR="006F62CE" w:rsidRPr="00B21476"/>
    <w:p w:rsidRDefault="006F62CE" w:rsidP="006F62CE" w:rsidR="006F62CE" w:rsidRPr="00B21476"/>
    <w:p w:rsidRDefault="006F62CE" w:rsidP="006F62CE" w:rsidR="006F62CE" w:rsidRPr="00B21476"/>
    <w:p w:rsidRDefault="006F62CE" w:rsidP="006F62CE" w:rsidR="006F62CE" w:rsidRPr="00B21476">
      <w:pPr>
        <w:ind w:left="360"/>
        <w:jc w:val="both"/>
        <w:rPr>
          <w:lang w:val="hr-HR"/>
        </w:rPr>
      </w:pPr>
    </w:p>
    <w:p w:rsidRDefault="002E63E3" w:rsidP="00800C53" w:rsidR="002E63E3" w:rsidRPr="00B21476">
      <w:pPr>
        <w:pStyle w:val="Tijeloteksta2"/>
        <w:rPr>
          <w:rFonts w:cs="Times New Roman" w:hAnsi="Times New Roman" w:ascii="Times New Roman"/>
          <w:sz w:val="24"/>
        </w:rPr>
      </w:pPr>
    </w:p>
    <w:sectPr w:rsidSect="00F23DBF" w:rsidR="002E63E3" w:rsidRPr="00B2147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018" w:rsidR="00F40018">
      <w:r>
        <w:separator/>
      </w:r>
    </w:p>
  </w:endnote>
  <w:endnote w:id="0" w:type="continuationSeparator">
    <w:p w:rsidRDefault="00F40018" w:rsidR="00F40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018" w:rsidR="00F40018">
      <w:r>
        <w:separator/>
      </w:r>
    </w:p>
  </w:footnote>
  <w:footnote w:id="0" w:type="continuationSeparator">
    <w:p w:rsidRDefault="00F40018" w:rsidR="00F40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069" w:rsidP="00D1059C" w:rsidR="000D40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4069" w:rsidR="000D40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069" w:rsidP="00D1059C" w:rsidR="000D40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76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58F1" w:rsidP="00B858F1" w:rsidR="00B858F1" w:rsidRPr="00B858F1">
    <w:pPr>
      <w:jc w:val="right"/>
    </w:pPr>
    <w:proofErr w:type="spellStart"/>
    <w:r w:rsidRPr="00B858F1">
      <w:t>Poslovni</w:t>
    </w:r>
    <w:proofErr w:type="spellEnd"/>
    <w:r w:rsidRPr="00B858F1">
      <w:t xml:space="preserve"> </w:t>
    </w:r>
    <w:proofErr w:type="spellStart"/>
    <w:r w:rsidRPr="00B858F1">
      <w:t>broj</w:t>
    </w:r>
    <w:proofErr w:type="spellEnd"/>
    <w:r w:rsidRPr="00B858F1">
      <w:t>: 2 St-294/2003</w:t>
    </w:r>
    <w:r w:rsidR="008F768A">
      <w:t>-239</w:t>
    </w:r>
  </w:p>
  <w:p w:rsidRDefault="000D4069" w:rsidP="00A04379" w:rsidR="000D4069" w:rsidRPr="00F23DBF">
    <w:pPr>
      <w:pStyle w:val="Zaglavlje"/>
      <w:rPr>
        <w:rFonts w:cs="Arial"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D2E" w:rsidP="00641D2E" w:rsidR="00641D2E" w:rsidRPr="00B858F1">
    <w:pPr>
      <w:jc w:val="right"/>
    </w:pPr>
    <w:proofErr w:type="spellStart"/>
    <w:r w:rsidRPr="00B858F1">
      <w:t>Poslovni</w:t>
    </w:r>
    <w:proofErr w:type="spellEnd"/>
    <w:r w:rsidRPr="00B858F1">
      <w:t xml:space="preserve"> </w:t>
    </w:r>
    <w:proofErr w:type="spellStart"/>
    <w:r w:rsidRPr="00B858F1">
      <w:t>broj</w:t>
    </w:r>
    <w:proofErr w:type="spellEnd"/>
    <w:r w:rsidRPr="00B858F1">
      <w:t>: 2 St-294/2003</w:t>
    </w:r>
    <w:r w:rsidR="008F768A">
      <w:t>-239</w:t>
    </w:r>
  </w:p>
  <w:p w:rsidRDefault="00641D2E" w:rsidP="00641D2E" w:rsidR="00641D2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E40B0"/>
    <w:multiLevelType w:val="hybridMultilevel"/>
    <w:tmpl w:val="22186504"/>
    <w:lvl w:tplc="AF8649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4A13"/>
    <w:rsid w:val="00015283"/>
    <w:rsid w:val="000359E6"/>
    <w:rsid w:val="00073C40"/>
    <w:rsid w:val="000D4069"/>
    <w:rsid w:val="000E565B"/>
    <w:rsid w:val="00164301"/>
    <w:rsid w:val="001762CE"/>
    <w:rsid w:val="001A6135"/>
    <w:rsid w:val="001C7EF8"/>
    <w:rsid w:val="00287BDF"/>
    <w:rsid w:val="002904C2"/>
    <w:rsid w:val="00290A67"/>
    <w:rsid w:val="002A0DB5"/>
    <w:rsid w:val="002C2A7B"/>
    <w:rsid w:val="002C6C73"/>
    <w:rsid w:val="002D132F"/>
    <w:rsid w:val="002E42F0"/>
    <w:rsid w:val="002E63E3"/>
    <w:rsid w:val="003B22AB"/>
    <w:rsid w:val="004C7672"/>
    <w:rsid w:val="004D6DAD"/>
    <w:rsid w:val="00553BAB"/>
    <w:rsid w:val="0057475F"/>
    <w:rsid w:val="005B60AD"/>
    <w:rsid w:val="005D10FD"/>
    <w:rsid w:val="005E30AB"/>
    <w:rsid w:val="00641D2E"/>
    <w:rsid w:val="0065719A"/>
    <w:rsid w:val="00686DAF"/>
    <w:rsid w:val="00687C99"/>
    <w:rsid w:val="006C7436"/>
    <w:rsid w:val="006F62CE"/>
    <w:rsid w:val="00712CF8"/>
    <w:rsid w:val="007557FD"/>
    <w:rsid w:val="00760B4A"/>
    <w:rsid w:val="00800C53"/>
    <w:rsid w:val="008274BF"/>
    <w:rsid w:val="00863BE5"/>
    <w:rsid w:val="008B3B11"/>
    <w:rsid w:val="008C6DB5"/>
    <w:rsid w:val="008F768A"/>
    <w:rsid w:val="00917FB4"/>
    <w:rsid w:val="00943F5A"/>
    <w:rsid w:val="00944CD0"/>
    <w:rsid w:val="00947705"/>
    <w:rsid w:val="00973C05"/>
    <w:rsid w:val="00974B89"/>
    <w:rsid w:val="009A4772"/>
    <w:rsid w:val="009C7359"/>
    <w:rsid w:val="00A04379"/>
    <w:rsid w:val="00A241EB"/>
    <w:rsid w:val="00B21476"/>
    <w:rsid w:val="00B858F1"/>
    <w:rsid w:val="00BF32BB"/>
    <w:rsid w:val="00C42F28"/>
    <w:rsid w:val="00C435A4"/>
    <w:rsid w:val="00CA183F"/>
    <w:rsid w:val="00CD0DAB"/>
    <w:rsid w:val="00D07812"/>
    <w:rsid w:val="00D1059C"/>
    <w:rsid w:val="00D411FE"/>
    <w:rsid w:val="00D6087C"/>
    <w:rsid w:val="00DA191C"/>
    <w:rsid w:val="00DA4A2E"/>
    <w:rsid w:val="00DD3974"/>
    <w:rsid w:val="00E06A9D"/>
    <w:rsid w:val="00E15DDD"/>
    <w:rsid w:val="00E2234C"/>
    <w:rsid w:val="00E323FE"/>
    <w:rsid w:val="00E32B4D"/>
    <w:rsid w:val="00E74296"/>
    <w:rsid w:val="00E8758E"/>
    <w:rsid w:val="00F23DBF"/>
    <w:rsid w:val="00F40018"/>
    <w:rsid w:val="00F855AB"/>
    <w:rsid w:val="00F97735"/>
    <w:rsid w:val="00FB0EE7"/>
    <w:rsid w:val="00FC36E8"/>
    <w:rsid w:val="00FD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747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47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7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7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7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747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47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7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7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7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St-294/2003-78</izvorni_sadrzaj>
    <derivirana_varijabla naziv="DomainObject.Oznaka_1">St-294/2003-78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RJEŠENJE o zaključenju st. post. od 01.03.2010. pravomoćno 29.03.2010.
č.p. ostatak spisa!</izvorni_sadrzaj>
    <derivirana_varijabla naziv="DomainObject.Predmet.PrimjedbaSuca_1">RJEŠENJE o zaključenju st. post. od 01.03.2010. pravomoćno 29.03.2010.
č.p. ostatak spisa!</derivirana_varijabla>
  </DomainObject.Predmet.PrimjedbaSuca>
  <DomainObject.Predmet.ProtustrankaFormated>
    <izvorni_sadrzaj>  GRAĐEVNO PODUZEĆE RADNIK, dioničko društvo, u stečaju (STEČAJNA MASA)</izvorni_sadrzaj>
    <derivirana_varijabla naziv="DomainObject.Predmet.ProtustrankaFormated_1">  GRAĐEVNO PODUZEĆE RADNIK, dioničko društvo, u stečaju (STEČAJNA MASA)</derivirana_varijabla>
  </DomainObject.Predmet.ProtustrankaFormated>
  <DomainObject.Predmet.ProtustrankaFormatedOIB>
    <izvorni_sadrzaj>  GRAĐEVNO PODUZEĆE RADNIK, dioničko društvo, u stečaju (STEČAJNA MASA)</izvorni_sadrzaj>
    <derivirana_varijabla naziv="DomainObject.Predmet.ProtustrankaFormatedOIB_1">  GRAĐEVNO PODUZEĆE RADNIK, dioničko društvo, u stečaju (STEČAJNA MASA)</derivirana_varijabla>
  </DomainObject.Predmet.ProtustrankaFormatedOIB>
  <DomainObject.Predmet.ProtustrankaFormatedWithAdress>
    <izvorni_sadrzaj> GRAĐEVNO PODUZEĆE RADNIK, dioničko društvo, u stečaju (STEČAJNA MASA), Bana Josipa Jelačića 17/a, Zadar</izvorni_sadrzaj>
    <derivirana_varijabla naziv="DomainObject.Predmet.ProtustrankaFormatedWithAdress_1"> GRAĐEVNO PODUZEĆE RADNIK, dioničko društvo, u stečaju (STEČAJNA MASA), Bana Josipa Jelačića 17/a, Zadar</derivirana_varijabla>
  </DomainObject.Predmet.ProtustrankaFormatedWithAdress>
  <DomainObject.Predmet.ProtustrankaFormatedWithAdressOIB>
    <izvorni_sadrzaj> GRAĐEVNO PODUZEĆE RADNIK, dioničko društvo, u stečaju (STEČAJNA MASA), Bana Josipa Jelačića 17/a, Zadar</izvorni_sadrzaj>
    <derivirana_varijabla naziv="DomainObject.Predmet.ProtustrankaFormatedWithAdressOIB_1"> GRAĐEVNO PODUZEĆE RADNIK, dioničko društvo, u stečaju (STEČAJNA MASA), Bana Josipa Jelačića 17/a, Zadar</derivirana_varijabla>
  </DomainObject.Predmet.ProtustrankaFormatedWithAdressOIB>
  <DomainObject.Predmet.ProtustrankaWithAdress>
    <izvorni_sadrzaj>GRAĐEVNO PODUZEĆE RADNIK, dioničko društvo, u stečaju (STEČAJNA MASA) Bana Josipa Jelačića 17/a, Zadar</izvorni_sadrzaj>
    <derivirana_varijabla naziv="DomainObject.Predmet.ProtustrankaWithAdress_1">GRAĐEVNO PODUZEĆE RADNIK, dioničko društvo, u stečaju (STEČAJNA MASA) Bana Josipa Jelačića 17/a, Zadar</derivirana_varijabla>
  </DomainObject.Predmet.ProtustrankaWithAdress>
  <DomainObject.Predmet.ProtustrankaWithAdressOIB>
    <izvorni_sadrzaj>GRAĐEVNO PODUZEĆE RADNIK, dioničko društvo, u stečaju (STEČAJNA MASA), Bana Josipa Jelačića 17/a, Zadar</izvorni_sadrzaj>
    <derivirana_varijabla naziv="DomainObject.Predmet.ProtustrankaWithAdressOIB_1">GRAĐEVNO PODUZEĆE RADNIK, dioničko društvo, u stečaju (STEČAJNA MASA), Bana Josipa Jelačića 17/a, Zadar</derivirana_varijabla>
  </DomainObject.Predmet.ProtustrankaWithAdressOIB>
  <DomainObject.Predmet.ProtustrankaNazivFormated>
    <izvorni_sadrzaj>GRAĐEVNO PODUZEĆE RADNIK, dioničko društvo, u stečaju (STEČAJNA MASA)</izvorni_sadrzaj>
    <derivirana_varijabla naziv="DomainObject.Predmet.ProtustrankaNazivFormated_1">GRAĐEVNO PODUZEĆE RADNIK, dioničko društvo, u stečaju (STEČAJNA MASA)</derivirana_varijabla>
  </DomainObject.Predmet.ProtustrankaNazivFormated>
  <DomainObject.Predmet.ProtustrankaNazivFormatedOIB>
    <izvorni_sadrzaj>GRAĐEVNO PODUZEĆE RADNIK, dioničko društvo, u stečaju (STEČAJNA MASA)</izvorni_sadrzaj>
    <derivirana_varijabla naziv="DomainObject.Predmet.ProtustrankaNazivFormatedOIB_1">GRAĐEVNO PODUZEĆE RADNIK, dioničko društvo, u stečaju (STEČAJNA MASA)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GRAĐEVNO PODUZEĆE RADNIK, dioničko društvo, u stečaju RADNICI</izvorni_sadrzaj>
    <derivirana_varijabla naziv="DomainObject.Predmet.StrankaFormated_1">  GRAĐEVNO PODUZEĆE RADNIK, dioničko društvo, u stečaju RADNICI</derivirana_varijabla>
  </DomainObject.Predmet.StrankaFormated>
  <DomainObject.Predmet.StrankaFormatedOIB>
    <izvorni_sadrzaj>  GRAĐEVNO PODUZEĆE RADNIK, dioničko društvo, u stečaju RADNICI</izvorni_sadrzaj>
    <derivirana_varijabla naziv="DomainObject.Predmet.StrankaFormatedOIB_1">  GRAĐEVNO PODUZEĆE RADNIK, dioničko društvo, u stečaju RADNICI</derivirana_varijabla>
  </DomainObject.Predmet.StrankaFormatedOIB>
  <DomainObject.Predmet.StrankaFormatedWithAdress>
    <izvorni_sadrzaj> GRAĐEVNO PODUZEĆE RADNIK, dioničko društvo, u stečaju RADNICI, Bana Josipa Jelačića 17/a, Zadar</izvorni_sadrzaj>
    <derivirana_varijabla naziv="DomainObject.Predmet.StrankaFormatedWithAdress_1"> GRAĐEVNO PODUZEĆE RADNIK, dioničko društvo, u stečaju RADNICI, Bana Josipa Jelačića 17/a, Zadar</derivirana_varijabla>
  </DomainObject.Predmet.StrankaFormatedWithAdress>
  <DomainObject.Predmet.StrankaFormatedWithAdressOIB>
    <izvorni_sadrzaj> GRAĐEVNO PODUZEĆE RADNIK, dioničko društvo, u stečaju RADNICI, Bana Josipa Jelačića 17/a, Zadar</izvorni_sadrzaj>
    <derivirana_varijabla naziv="DomainObject.Predmet.StrankaFormatedWithAdressOIB_1"> GRAĐEVNO PODUZEĆE RADNIK, dioničko društvo, u stečaju RADNICI, Bana Josipa Jelačića 17/a, Zadar</derivirana_varijabla>
  </DomainObject.Predmet.StrankaFormatedWithAdressOIB>
  <DomainObject.Predmet.StrankaWithAdress>
    <izvorni_sadrzaj>GRAĐEVNO PODUZEĆE RADNIK, dioničko društvo, u stečaju RADNICI Bana Josipa Jelačića 17/a,Zadar</izvorni_sadrzaj>
    <derivirana_varijabla naziv="DomainObject.Predmet.StrankaWithAdress_1">GRAĐEVNO PODUZEĆE RADNIK, dioničko društvo, u stečaju RADNICI Bana Josipa Jelačića 17/a,Zadar</derivirana_varijabla>
  </DomainObject.Predmet.StrankaWithAdress>
  <DomainObject.Predmet.StrankaWithAdressOIB>
    <izvorni_sadrzaj>GRAĐEVNO PODUZEĆE RADNIK, dioničko društvo, u stečaju RADNICI, Bana Josipa Jelačića 17/a,Zadar</izvorni_sadrzaj>
    <derivirana_varijabla naziv="DomainObject.Predmet.StrankaWithAdressOIB_1">GRAĐEVNO PODUZEĆE RADNIK, dioničko društvo, u stečaju RADNICI, Bana Josipa Jelačića 17/a,Zadar</derivirana_varijabla>
  </DomainObject.Predmet.StrankaWithAdressOIB>
  <DomainObject.Predmet.StrankaNazivFormated>
    <izvorni_sadrzaj>GRAĐEVNO PODUZEĆE RADNIK, dioničko društvo, u stečaju RADNICI</izvorni_sadrzaj>
    <derivirana_varijabla naziv="DomainObject.Predmet.StrankaNazivFormated_1">GRAĐEVNO PODUZEĆE RADNIK, dioničko društvo, u stečaju RADNICI</derivirana_varijabla>
  </DomainObject.Predmet.StrankaNazivFormated>
  <DomainObject.Predmet.StrankaNazivFormatedOIB>
    <izvorni_sadrzaj>GRAĐEVNO PODUZEĆE RADNIK, dioničko društvo, u stečaju RADNICI</izvorni_sadrzaj>
    <derivirana_varijabla naziv="DomainObject.Predmet.StrankaNazivFormatedOIB_1">GRAĐEVNO PODUZEĆE RADNIK, dioničko društvo, u stečaju RADNICI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GRAĐEVNO PODUZEĆE RADNIK, dioničko društvo, u stečaju RADNICI</item>
    </izvorni_sadrzaj>
    <derivirana_varijabla naziv="DomainObject.Predmet.StrankaListFormated_1">
      <item>GRAĐEVNO PODUZEĆE RADNIK, dioničko društvo, u stečaju RADNICI</item>
    </derivirana_varijabla>
  </DomainObject.Predmet.StrankaListFormated>
  <DomainObject.Predmet.StrankaListFormatedOIB>
    <izvorni_sadrzaj>
      <item>GRAĐEVNO PODUZEĆE RADNIK, dioničko društvo, u stečaju RADNICI</item>
    </izvorni_sadrzaj>
    <derivirana_varijabla naziv="DomainObject.Predmet.StrankaListFormatedOIB_1">
      <item>GRAĐEVNO PODUZEĆE RADNIK, dioničko društvo, u stečaju RADNICI</item>
    </derivirana_varijabla>
  </DomainObject.Predmet.StrankaListFormatedOIB>
  <DomainObject.Predmet.StrankaListFormatedWithAdress>
    <izvorni_sadrzaj>
      <item>GRAĐEVNO PODUZEĆE RADNIK, dioničko društvo, u stečaju RADNICI, Bana Josipa Jelačića 17/a, Zadar</item>
    </izvorni_sadrzaj>
    <derivirana_varijabla naziv="DomainObject.Predmet.StrankaListFormatedWithAdress_1">
      <item>GRAĐEVNO PODUZEĆE RADNIK, dioničko društvo, u stečaju RADNICI, Bana Josipa Jelačića 17/a, Zadar</item>
    </derivirana_varijabla>
  </DomainObject.Predmet.StrankaListFormatedWithAdress>
  <DomainObject.Predmet.StrankaListFormatedWithAdressOIB>
    <izvorni_sadrzaj>
      <item>GRAĐEVNO PODUZEĆE RADNIK, dioničko društvo, u stečaju RADNICI, Bana Josipa Jelačića 17/a, Zadar</item>
    </izvorni_sadrzaj>
    <derivirana_varijabla naziv="DomainObject.Predmet.StrankaListFormatedWithAdressOIB_1">
      <item>GRAĐEVNO PODUZEĆE RADNIK, dioničko društvo, u stečaju RADNICI, Bana Josipa Jelačića 17/a, Zadar</item>
    </derivirana_varijabla>
  </DomainObject.Predmet.StrankaListFormatedWithAdressOIB>
  <DomainObject.Predmet.StrankaListNazivFormated>
    <izvorni_sadrzaj>
      <item>GRAĐEVNO PODUZEĆE RADNIK, dioničko društvo, u stečaju RADNICI</item>
    </izvorni_sadrzaj>
    <derivirana_varijabla naziv="DomainObject.Predmet.StrankaListNazivFormated_1">
      <item>GRAĐEVNO PODUZEĆE RADNIK, dioničko društvo, u stečaju RADNICI</item>
    </derivirana_varijabla>
  </DomainObject.Predmet.StrankaListNazivFormated>
  <DomainObject.Predmet.StrankaListNazivFormatedOIB>
    <izvorni_sadrzaj>
      <item>GRAĐEVNO PODUZEĆE RADNIK, dioničko društvo, u stečaju RADNICI</item>
    </izvorni_sadrzaj>
    <derivirana_varijabla naziv="DomainObject.Predmet.StrankaListNazivFormatedOIB_1">
      <item>GRAĐEVNO PODUZEĆE RADNIK, dioničko društvo, u stečaju RADNICI</item>
    </derivirana_varijabla>
  </DomainObject.Predmet.StrankaListNazivFormatedOIB>
  <DomainObject.Predmet.ProtuStrankaListFormated>
    <izvorni_sadrzaj>
      <item>GRAĐEVNO PODUZEĆE RADNIK, dioničko društvo, u stečaju (STEČAJNA MASA)</item>
    </izvorni_sadrzaj>
    <derivirana_varijabla naziv="DomainObject.Predmet.ProtuStrankaListFormated_1">
      <item>GRAĐEVNO PODUZEĆE RADNIK, dioničko društvo, u stečaju (STEČAJNA MASA)</item>
    </derivirana_varijabla>
  </DomainObject.Predmet.ProtuStrankaListFormated>
  <DomainObject.Predmet.ProtuStrankaListFormatedOIB>
    <izvorni_sadrzaj>
      <item>GRAĐEVNO PODUZEĆE RADNIK, dioničko društvo, u stečaju (STEČAJNA MASA)</item>
    </izvorni_sadrzaj>
    <derivirana_varijabla naziv="DomainObject.Predmet.ProtuStrankaListFormatedOIB_1">
      <item>GRAĐEVNO PODUZEĆE RADNIK, dioničko društvo, u stečaju (STEČAJNA MASA)</item>
    </derivirana_varijabla>
  </DomainObject.Predmet.ProtuStrankaListFormatedOIB>
  <DomainObject.Predmet.ProtuStrankaListFormatedWithAdress>
    <izvorni_sadrzaj>
      <item>GRAĐEVNO PODUZEĆE RADNIK, dioničko društvo, u stečaju (STEČAJNA MASA), Bana Josipa Jelačića 17/a, Zadar</item>
    </izvorni_sadrzaj>
    <derivirana_varijabla naziv="DomainObject.Predmet.ProtuStrankaListFormatedWithAdress_1">
      <item>GRAĐEVNO PODUZEĆE RADNIK, dioničko društvo, u stečaju (STEČAJNA MASA), Bana Josipa Jelačića 17/a, Zadar</item>
    </derivirana_varijabla>
  </DomainObject.Predmet.ProtuStrankaListFormatedWithAdress>
  <DomainObject.Predmet.ProtuStrankaListFormatedWithAdressOIB>
    <izvorni_sadrzaj>
      <item>GRAĐEVNO PODUZEĆE RADNIK, dioničko društvo, u stečaju (STEČAJNA MASA), Bana Josipa Jelačića 17/a, Zadar</item>
    </izvorni_sadrzaj>
    <derivirana_varijabla naziv="DomainObject.Predmet.ProtuStrankaListFormatedWithAdressOIB_1">
      <item>GRAĐEVNO PODUZEĆE RADNIK, dioničko društvo, u stečaju (STEČAJNA MASA), Bana Josipa Jelačića 17/a, Zadar</item>
    </derivirana_varijabla>
  </DomainObject.Predmet.ProtuStrankaListFormatedWithAdressOIB>
  <DomainObject.Predmet.ProtuStrankaListNazivFormated>
    <izvorni_sadrzaj>
      <item>GRAĐEVNO PODUZEĆE RADNIK, dioničko društvo, u stečaju (STEČAJNA MASA)</item>
    </izvorni_sadrzaj>
    <derivirana_varijabla naziv="DomainObject.Predmet.ProtuStrankaListNazivFormated_1">
      <item>GRAĐEVNO PODUZEĆE RADNIK, dioničko društvo, u stečaju (STEČAJNA MASA)</item>
    </derivirana_varijabla>
  </DomainObject.Predmet.ProtuStrankaListNazivFormated>
  <DomainObject.Predmet.ProtuStrankaListNazivFormatedOIB>
    <izvorni_sadrzaj>
      <item>GRAĐEVNO PODUZEĆE RADNIK, dioničko društvo, u stečaju (STEČAJNA MASA)</item>
    </izvorni_sadrzaj>
    <derivirana_varijabla naziv="DomainObject.Predmet.ProtuStrankaListNazivFormatedOIB_1">
      <item>GRAĐEVNO PODUZEĆE RADNIK, dioničko društvo, u stečaju (STEČAJNA MASA)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St-294/2003-78</izvorni_sadrzaj>
    <derivirana_varijabla naziv="DomainObject.PoslovniBrojDokumenta_1">St-294/2003-78</derivirana_varijabla>
  </DomainObject.PoslovniBrojDokumenta>
  <DomainObject.Predmet.StrankaIDrugi>
    <izvorni_sadrzaj>GRAĐEVNO PODUZEĆE RADNIK, dioničko društvo, u stečaju RADNICI</izvorni_sadrzaj>
    <derivirana_varijabla naziv="DomainObject.Predmet.StrankaIDrugi_1">GRAĐEVNO PODUZEĆE RADNIK, dioničko društvo, u stečaju RADNICI</derivirana_varijabla>
  </DomainObject.Predmet.StrankaIDrugi>
  <DomainObject.Predmet.ProtustrankaIDrugi>
    <izvorni_sadrzaj>GRAĐEVNO PODUZEĆE RADNIK, dioničko društvo, u stečaju (STEČAJNA MASA)</izvorni_sadrzaj>
    <derivirana_varijabla naziv="DomainObject.Predmet.ProtustrankaIDrugi_1">GRAĐEVNO PODUZEĆE RADNIK, dioničko društvo, u stečaju (STEČAJNA MASA)</derivirana_varijabla>
  </DomainObject.Predmet.ProtustrankaIDrugi>
  <DomainObject.Predmet.StrankaIDrugiAdressOIB>
    <izvorni_sadrzaj>GRAĐEVNO PODUZEĆE RADNIK, dioničko društvo, u stečaju RADNICI, Bana Josipa Jelačića 17/a, Zadar</izvorni_sadrzaj>
    <derivirana_varijabla naziv="DomainObject.Predmet.StrankaIDrugiAdressOIB_1">GRAĐEVNO PODUZEĆE RADNIK, dioničko društvo, u stečaju RADNICI, Bana Josipa Jelačića 17/a, Zadar</derivirana_varijabla>
  </DomainObject.Predmet.StrankaIDrugiAdressOIB>
  <DomainObject.Predmet.ProtustrankaIDrugiAdressOIB>
    <izvorni_sadrzaj>GRAĐEVNO PODUZEĆE RADNIK, dioničko društvo, u stečaju (STEČAJNA MASA), Bana Josipa Jelačića 17/a, Zadar</izvorni_sadrzaj>
    <derivirana_varijabla naziv="DomainObject.Predmet.ProtustrankaIDrugiAdressOIB_1">GRAĐEVNO PODUZEĆE RADNIK, dioničko društvo, u stečaju (STEČAJNA MASA), Bana Josipa Jelačića 17/a,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GRAĐEVNO PODUZEĆE RADNIK, dioničko društvo, u stečaju RADNICI</item>
      <item>GRAĐEVNO PODUZEĆE RADNIK, dioničko društvo, u stečaju (STEČAJNA MASA)</item>
    </izvorni_sadrzaj>
    <derivirana_varijabla naziv="DomainObject.Predmet.SudioniciListNaziv_1">
      <item>GRAĐEVNO PODUZEĆE RADNIK, dioničko društvo, u stečaju RADNICI</item>
      <item>GRAĐEVNO PODUZEĆE RADNIK, dioničko društvo, u stečaju (STEČAJNA MASA)</item>
    </derivirana_varijabla>
  </DomainObject.Predmet.SudioniciListNaziv>
  <DomainObject.Predmet.SudioniciListAdressOIB>
    <izvorni_sadrzaj>
      <item>GRAĐEVNO PODUZEĆE RADNIK, dioničko društvo, u stečaju RADNICI, Bana Josipa Jelačića 17/a,Zadar</item>
      <item>GRAĐEVNO PODUZEĆE RADNIK, dioničko društvo, u stečaju (STEČAJNA MASA), Bana Josipa Jelačića 17/a,Zadar</item>
    </izvorni_sadrzaj>
    <derivirana_varijabla naziv="DomainObject.Predmet.SudioniciListAdressOIB_1">
      <item>GRAĐEVNO PODUZEĆE RADNIK, dioničko društvo, u stečaju RADNICI, Bana Josipa Jelačića 17/a,Zadar</item>
      <item>GRAĐEVNO PODUZEĆE RADNIK, dioničko društvo, u stečaju (STEČAJNA MASA), Bana Josipa Jelačića 17/a,Zadar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D52206-AA17-4A0B-853C-70D5DCAF1A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2502</properties:Characters>
  <properties:Lines>79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2018-01-25T13:47:00Z</dcterms:created>
  <dc:creator>Administrator</dc:creator>
  <cp:lastModifiedBy>Martina Kalmeta</cp:lastModifiedBy>
  <cp:lastPrinted>2018-01-25T13:49:00Z</cp:lastPrinted>
  <dcterms:modified xmlns:xsi="http://www.w3.org/2001/XMLSchema-instance" xsi:type="dcterms:W3CDTF">2018-01-25T13:49:00Z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St-294/2003-78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