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9427" w14:paraId="b9a9427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BA3FF7">
        <w:t>838/18-4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5C677D">
        <w:t xml:space="preserve">FINA RC Osijek, za otvaranje stečajnog postupka nad dužnikom: </w:t>
      </w:r>
      <w:r w:rsidR="00BA3FF7">
        <w:rPr>
          <w:b/>
        </w:rPr>
        <w:t xml:space="preserve">ĐURĐEVIĆ j.d.o.o. </w:t>
      </w:r>
      <w:proofErr w:type="spellStart"/>
      <w:r w:rsidR="00BA3FF7">
        <w:rPr>
          <w:b/>
        </w:rPr>
        <w:t>Ladimirevci</w:t>
      </w:r>
      <w:proofErr w:type="spellEnd"/>
      <w:r w:rsidR="00BA3FF7">
        <w:rPr>
          <w:b/>
        </w:rPr>
        <w:t xml:space="preserve">, </w:t>
      </w:r>
      <w:proofErr w:type="spellStart"/>
      <w:r w:rsidR="00BA3FF7">
        <w:rPr>
          <w:b/>
        </w:rPr>
        <w:t>Đuke</w:t>
      </w:r>
      <w:proofErr w:type="spellEnd"/>
      <w:r w:rsidR="00BA3FF7">
        <w:rPr>
          <w:b/>
        </w:rPr>
        <w:t xml:space="preserve"> Maričića-Munje 108, OIB: 09565098470, MBS: 030180145</w:t>
      </w:r>
      <w:r>
        <w:rPr>
          <w:b/>
        </w:rPr>
        <w:t xml:space="preserve">, </w:t>
      </w:r>
      <w:r>
        <w:t xml:space="preserve">dana </w:t>
      </w:r>
      <w:r w:rsidR="00BA3FF7">
        <w:t>9</w:t>
      </w:r>
      <w:r w:rsidR="005E40A5">
        <w:t>. svibnja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BA3FF7">
        <w:t xml:space="preserve">Goranu Đurđević, </w:t>
      </w:r>
      <w:proofErr w:type="spellStart"/>
      <w:r w:rsidR="00BA3FF7">
        <w:t>Ladimirevci</w:t>
      </w:r>
      <w:proofErr w:type="spellEnd"/>
      <w:r w:rsidR="00BA3FF7">
        <w:t xml:space="preserve">, </w:t>
      </w:r>
      <w:proofErr w:type="spellStart"/>
      <w:r w:rsidR="00BA3FF7">
        <w:t>Đuke</w:t>
      </w:r>
      <w:proofErr w:type="spellEnd"/>
      <w:r w:rsidR="00BA3FF7">
        <w:t xml:space="preserve"> Maričića-Munje 108, OIB: 07011478528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BA3FF7">
        <w:rPr>
          <w:b/>
        </w:rPr>
        <w:t>838</w:t>
      </w:r>
      <w:r w:rsidR="0057057D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BA3FF7">
        <w:t xml:space="preserve">Goran Đurđević, </w:t>
      </w:r>
      <w:proofErr w:type="spellStart"/>
      <w:r w:rsidR="00BA3FF7">
        <w:t>Ladimirevci</w:t>
      </w:r>
      <w:proofErr w:type="spellEnd"/>
      <w:r w:rsidR="00BA3FF7">
        <w:t xml:space="preserve">, </w:t>
      </w:r>
      <w:proofErr w:type="spellStart"/>
      <w:r w:rsidR="00BA3FF7">
        <w:t>Đuke</w:t>
      </w:r>
      <w:proofErr w:type="spellEnd"/>
      <w:r w:rsidR="00BA3FF7">
        <w:t xml:space="preserve"> Maričića-Munje 108, OIB: 07011478528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71A31">
        <w:rPr>
          <w:b/>
        </w:rPr>
        <w:t>8</w:t>
      </w:r>
      <w:r w:rsidR="00BA3FF7">
        <w:rPr>
          <w:b/>
        </w:rPr>
        <w:t>3</w:t>
      </w:r>
      <w:r w:rsidR="00571A31">
        <w:rPr>
          <w:b/>
        </w:rPr>
        <w:t>8</w:t>
      </w:r>
      <w:r w:rsidR="0057057D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BA3FF7">
        <w:t xml:space="preserve">Goranu Đurđević, </w:t>
      </w:r>
      <w:proofErr w:type="spellStart"/>
      <w:r w:rsidR="00BA3FF7">
        <w:t>Ladimirevci</w:t>
      </w:r>
      <w:proofErr w:type="spellEnd"/>
      <w:r w:rsidR="00BA3FF7">
        <w:t xml:space="preserve">, </w:t>
      </w:r>
      <w:proofErr w:type="spellStart"/>
      <w:r w:rsidR="00BA3FF7">
        <w:t>Đuke</w:t>
      </w:r>
      <w:proofErr w:type="spellEnd"/>
      <w:r w:rsidR="00BA3FF7">
        <w:t xml:space="preserve"> Maričića-Munje 108, OIB: 07011478528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BA3FF7">
        <w:t xml:space="preserve">Goran Đurđević, </w:t>
      </w:r>
      <w:proofErr w:type="spellStart"/>
      <w:r w:rsidR="00BA3FF7">
        <w:t>Ladimirevci</w:t>
      </w:r>
      <w:proofErr w:type="spellEnd"/>
      <w:r w:rsidR="00BA3FF7">
        <w:t xml:space="preserve">, </w:t>
      </w:r>
      <w:proofErr w:type="spellStart"/>
      <w:r w:rsidR="00BA3FF7">
        <w:t>Đuke</w:t>
      </w:r>
      <w:proofErr w:type="spellEnd"/>
      <w:r w:rsidR="00BA3FF7">
        <w:t xml:space="preserve"> Maričića-Munje 108, OIB: 07011478528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571A31" w:rsidP="00571A31" w:rsidR="00571A31">
      <w:pPr>
        <w:jc w:val="right"/>
      </w:pPr>
      <w:r>
        <w:t>Broj: 6 St-8</w:t>
      </w:r>
      <w:r w:rsidR="007603C5">
        <w:t>3</w:t>
      </w:r>
      <w:r>
        <w:t>8/18-</w:t>
      </w:r>
      <w:r w:rsidR="007603C5">
        <w:t>4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BA3FF7">
        <w:rPr>
          <w:bCs/>
        </w:rPr>
        <w:t>4. svibnja</w:t>
      </w:r>
      <w:r w:rsidR="0057057D">
        <w:rPr>
          <w:bCs/>
        </w:rPr>
        <w:t xml:space="preserve"> 2018.</w:t>
      </w:r>
      <w:r w:rsidR="00457313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BA3FF7">
        <w:rPr>
          <w:b/>
        </w:rPr>
        <w:t xml:space="preserve">ĐURĐEVIĆ j.d.o.o. </w:t>
      </w:r>
      <w:proofErr w:type="spellStart"/>
      <w:r w:rsidR="00BA3FF7">
        <w:rPr>
          <w:b/>
        </w:rPr>
        <w:t>Ladimirevci</w:t>
      </w:r>
      <w:proofErr w:type="spellEnd"/>
      <w:r w:rsidR="00BA3FF7">
        <w:rPr>
          <w:b/>
        </w:rPr>
        <w:t xml:space="preserve">, </w:t>
      </w:r>
      <w:proofErr w:type="spellStart"/>
      <w:r w:rsidR="00BA3FF7">
        <w:rPr>
          <w:b/>
        </w:rPr>
        <w:t>Đuke</w:t>
      </w:r>
      <w:proofErr w:type="spellEnd"/>
      <w:r w:rsidR="00BA3FF7">
        <w:rPr>
          <w:b/>
        </w:rPr>
        <w:t xml:space="preserve"> Maričića-Munje 108, OIB: 09565098470, MBS: 030180145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BA3FF7">
        <w:rPr>
          <w:b/>
        </w:rPr>
        <w:t>4. svibnja</w:t>
      </w:r>
      <w:r w:rsidR="0057057D">
        <w:rPr>
          <w:b/>
        </w:rPr>
        <w:t xml:space="preserve"> 2018.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571A31">
        <w:t>8</w:t>
      </w:r>
      <w:r w:rsidR="00BA3FF7">
        <w:t>3</w:t>
      </w:r>
      <w:r w:rsidR="00571A31">
        <w:t>8</w:t>
      </w:r>
      <w:r w:rsidR="005E40A5">
        <w:t>/18-</w:t>
      </w:r>
      <w:r w:rsidR="00BA3FF7">
        <w:t>3</w:t>
      </w:r>
      <w:r>
        <w:t xml:space="preserve"> od </w:t>
      </w:r>
      <w:r w:rsidR="00BA3FF7">
        <w:t>9</w:t>
      </w:r>
      <w:r w:rsidR="005E40A5">
        <w:t>. svibnja</w:t>
      </w:r>
      <w:r>
        <w:t xml:space="preserve"> 2018. g. pokrenut je prethodni postupak radi utvrđivanja uvjeta za otvaranje stečajnog postupka nad dužnikom te je imenovana privremena stečajna upraviteljica u osobi </w:t>
      </w:r>
      <w:r w:rsidR="00BA3FF7">
        <w:t xml:space="preserve">Sanela </w:t>
      </w:r>
      <w:proofErr w:type="spellStart"/>
      <w:r w:rsidR="00BA3FF7">
        <w:t>Kučar</w:t>
      </w:r>
      <w:proofErr w:type="spellEnd"/>
      <w:r>
        <w:t xml:space="preserve"> iz Osijeka,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 4.000,00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>Visina dodatnog predujma od 4.000,00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BA3FF7">
        <w:rPr>
          <w:b/>
        </w:rPr>
        <w:t>4. svibnja</w:t>
      </w:r>
      <w:r w:rsidR="005E40A5" w:rsidRPr="005C677D">
        <w:rPr>
          <w:b/>
        </w:rPr>
        <w:t xml:space="preserve"> 2018. g.</w:t>
      </w:r>
      <w:r>
        <w:t xml:space="preserve"> utvrdio da visina blokade žiro računa dužnika iznosi </w:t>
      </w:r>
      <w:r w:rsidR="00BA3FF7">
        <w:t>71.276,69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571A31" w:rsidP="00571A31" w:rsidR="00571A31">
      <w:pPr>
        <w:jc w:val="right"/>
      </w:pPr>
      <w:r>
        <w:t>Broj: 6 St-8</w:t>
      </w:r>
      <w:r w:rsidR="00BA3FF7">
        <w:t>3</w:t>
      </w:r>
      <w:r>
        <w:t>8/18-</w:t>
      </w:r>
      <w:r w:rsidR="00BA3FF7">
        <w:t>4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5.000,00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BA3FF7">
        <w:t>9</w:t>
      </w:r>
      <w:r w:rsidR="005E40A5">
        <w:t>. svibnja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571A31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BA3FF7">
        <w:t xml:space="preserve">Goran Đurđević, </w:t>
      </w:r>
      <w:proofErr w:type="spellStart"/>
      <w:r w:rsidR="00BA3FF7">
        <w:t>Ladimirevci</w:t>
      </w:r>
      <w:proofErr w:type="spellEnd"/>
      <w:r w:rsidR="00BA3FF7">
        <w:t xml:space="preserve">, </w:t>
      </w:r>
      <w:proofErr w:type="spellStart"/>
      <w:r w:rsidR="00BA3FF7">
        <w:t>Đuke</w:t>
      </w:r>
      <w:proofErr w:type="spellEnd"/>
      <w:r w:rsidR="00BA3FF7">
        <w:t xml:space="preserve"> Maričića-Munje 108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57057D" w:rsidP="00B97155" w:rsidR="002E5413">
      <w:pPr>
        <w:numPr>
          <w:ilvl w:val="0"/>
          <w:numId w:val="13"/>
        </w:numPr>
      </w:pPr>
      <w:r>
        <w:t>R-</w:t>
      </w:r>
      <w:r w:rsidR="00BA3FF7">
        <w:t>6.6.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94C" w:rsidP="00C06AA6" w:rsidR="009E594C">
      <w:r>
        <w:separator/>
      </w:r>
    </w:p>
  </w:endnote>
  <w:endnote w:id="0" w:type="continuationSeparator">
    <w:p w:rsidRDefault="009E594C" w:rsidP="00C06AA6" w:rsidR="009E5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94C" w:rsidP="00C06AA6" w:rsidR="009E594C">
      <w:r>
        <w:separator/>
      </w:r>
    </w:p>
  </w:footnote>
  <w:footnote w:id="0" w:type="continuationSeparator">
    <w:p w:rsidRDefault="009E594C" w:rsidP="00C06AA6" w:rsidR="009E5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03C5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03C5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59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573EC"/>
    <w:rsid w:val="00C81C0A"/>
    <w:rsid w:val="00CA01EF"/>
    <w:rsid w:val="00CE4CFB"/>
    <w:rsid w:val="00CF7F5B"/>
    <w:rsid w:val="00D022CE"/>
    <w:rsid w:val="00D231AE"/>
    <w:rsid w:val="00D24D2F"/>
    <w:rsid w:val="00D37C59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96CD4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03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03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3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3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3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03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03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3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3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3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St-838/2018</izvorni_sadrzaj>
    <derivirana_varijabla naziv="DomainObject.Predmet.OznakaBroj_1">St-838/2018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ĐURĐEVIĆ jednostavno društvo s ograničenom odgovornošću za prijevoz, usluge i trgovinu</izvorni_sadrzaj>
    <derivirana_varijabla naziv="DomainObject.Predmet.ProtustrankaFormated_1">  ĐURĐEVIĆ jednostavno društvo s ograničenom odgovornošću za prijevoz, usluge i trgovinu</derivirana_varijabla>
  </DomainObject.Predmet.ProtustrankaFormated>
  <DomainObject.Predmet.ProtustrankaFormatedOIB>
    <izvorni_sadrzaj>  ĐURĐEVIĆ jednostavno društvo s ograničenom odgovornošću za prijevoz, usluge i trgovinu, OIB 09565098470</izvorni_sadrzaj>
    <derivirana_varijabla naziv="DomainObject.Predmet.ProtustrankaFormatedOIB_1">  ĐURĐEVIĆ jednostavno društvo s ograničenom odgovornošću za prijevoz, usluge i trgovinu, OIB 09565098470</derivirana_varijabla>
  </DomainObject.Predmet.ProtustrankaFormatedOIB>
  <DomainObject.Predmet.ProtustrankaFormatedWithAdress>
    <izvorni_sadrzaj> ĐURĐEVIĆ jednostavno društvo s ograničenom odgovornošću za prijevoz, usluge i trgovinu, Đuke Maričića-Munje 108, 31550 Ladimirevci</izvorni_sadrzaj>
    <derivirana_varijabla naziv="DomainObject.Predmet.ProtustrankaFormatedWithAdress_1"> ĐURĐEVIĆ jednostavno društvo s ograničenom odgovornošću za prijevoz, usluge i trgovinu, Đuke Maričića-Munje 108, 31550 Ladimirevci</derivirana_varijabla>
  </DomainObject.Predmet.ProtustrankaFormatedWithAdress>
  <DomainObject.Predmet.ProtustrankaFormatedWithAdressOIB>
    <izvorni_sadrzaj> ĐURĐEVIĆ jednostavno društvo s ograničenom odgovornošću za prijevoz, usluge i trgovinu, OIB 09565098470, Đuke Maričića-Munje 108, 31550 Ladimirevci</izvorni_sadrzaj>
    <derivirana_varijabla naziv="DomainObject.Predmet.ProtustrankaFormatedWithAdressOIB_1"> ĐURĐEVIĆ jednostavno društvo s ograničenom odgovornošću za prijevoz, usluge i trgovinu, OIB 09565098470, Đuke Maričića-Munje 108, 31550 Ladimirevci</derivirana_varijabla>
  </DomainObject.Predmet.ProtustrankaFormatedWithAdressOIB>
  <DomainObject.Predmet.ProtustrankaWithAdress>
    <izvorni_sadrzaj>ĐURĐEVIĆ jednostavno društvo s ograničenom odgovornošću za prijevoz, usluge i trgovinu Đuke Maričića-Munje 108, 31550 Ladimirevci</izvorni_sadrzaj>
    <derivirana_varijabla naziv="DomainObject.Predmet.ProtustrankaWithAdress_1">ĐURĐEVIĆ jednostavno društvo s ograničenom odgovornošću za prijevoz, usluge i trgovinu Đuke Maričića-Munje 108, 31550 Ladimirevci</derivirana_varijabla>
  </DomainObject.Predmet.ProtustrankaWithAdress>
  <DomainObject.Predmet.ProtustrankaWithAdressOIB>
    <izvorni_sadrzaj>ĐURĐEVIĆ jednostavno društvo s ograničenom odgovornošću za prijevoz, usluge i trgovinu, OIB 09565098470, Đuke Maričića-Munje 108, 31550 Ladimirevci</izvorni_sadrzaj>
    <derivirana_varijabla naziv="DomainObject.Predmet.ProtustrankaWithAdressOIB_1">ĐURĐEVIĆ jednostavno društvo s ograničenom odgovornošću za prijevoz, usluge i trgovinu, OIB 09565098470, Đuke Maričića-Munje 108, 31550 Ladimirevci</derivirana_varijabla>
  </DomainObject.Predmet.ProtustrankaWithAdressOIB>
  <DomainObject.Predmet.ProtustrankaNazivFormated>
    <izvorni_sadrzaj>ĐURĐEVIĆ jednostavno društvo s ograničenom odgovornošću za prijevoz, usluge i trgovinu</izvorni_sadrzaj>
    <derivirana_varijabla naziv="DomainObject.Predmet.ProtustrankaNazivFormated_1">ĐURĐEVIĆ jednostavno društvo s ograničenom odgovornošću za prijevoz, usluge i trgovinu</derivirana_varijabla>
  </DomainObject.Predmet.ProtustrankaNazivFormated>
  <DomainObject.Predmet.ProtustrankaNazivFormatedOIB>
    <izvorni_sadrzaj>ĐURĐEVIĆ jednostavno društvo s ograničenom odgovornošću za prijevoz, usluge i trgovinu, OIB 09565098470</izvorni_sadrzaj>
    <derivirana_varijabla naziv="DomainObject.Predmet.ProtustrankaNazivFormatedOIB_1">ĐURĐEVIĆ jednostavno društvo s ograničenom odgovornošću za prijevoz, usluge i trgovinu, OIB 09565098470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ĐURĐEVIĆ jednostavno društvo s ograničenom odgovornošću za prijevoz, usluge i trgovinu</item>
    </izvorni_sadrzaj>
    <derivirana_varijabla naziv="DomainObject.Predmet.ProtuStrankaListFormated_1">
      <item>ĐURĐEVIĆ jednostavno društvo s ograničenom odgovornošću za prijevoz, usluge i trgovinu</item>
    </derivirana_varijabla>
  </DomainObject.Predmet.ProtuStrankaListFormated>
  <DomainObject.Predmet.ProtuStrankaListFormatedOIB>
    <izvorni_sadrzaj>
      <item>ĐURĐEVIĆ jednostavno društvo s ograničenom odgovornošću za prijevoz, usluge i trgovinu, OIB 09565098470</item>
    </izvorni_sadrzaj>
    <derivirana_varijabla naziv="DomainObject.Predmet.ProtuStrankaListFormatedOIB_1">
      <item>ĐURĐEVIĆ jednostavno društvo s ograničenom odgovornošću za prijevoz, usluge i trgovinu, OIB 09565098470</item>
    </derivirana_varijabla>
  </DomainObject.Predmet.ProtuStrankaListFormatedOIB>
  <DomainObject.Predmet.ProtuStrankaListFormatedWithAdress>
    <izvorni_sadrzaj>
      <item>ĐURĐEVIĆ jednostavno društvo s ograničenom odgovornošću za prijevoz, usluge i trgovinu, Đuke Maričića-Munje 108, 31550 Ladimirevci</item>
    </izvorni_sadrzaj>
    <derivirana_varijabla naziv="DomainObject.Predmet.ProtuStrankaListFormatedWithAdress_1">
      <item>ĐURĐEVIĆ jednostavno društvo s ograničenom odgovornošću za prijevoz, usluge i trgovinu, Đuke Maričića-Munje 108, 31550 Ladimirevci</item>
    </derivirana_varijabla>
  </DomainObject.Predmet.ProtuStrankaListFormatedWithAdress>
  <DomainObject.Predmet.ProtuStrankaListFormatedWithAdressOIB>
    <izvorni_sadrzaj>
      <item>ĐURĐEVIĆ jednostavno društvo s ograničenom odgovornošću za prijevoz, usluge i trgovinu, OIB 09565098470, Đuke Maričića-Munje 108, 31550 Ladimirevci</item>
    </izvorni_sadrzaj>
    <derivirana_varijabla naziv="DomainObject.Predmet.ProtuStrankaListFormatedWithAdressOIB_1">
      <item>ĐURĐEVIĆ jednostavno društvo s ograničenom odgovornošću za prijevoz, usluge i trgovinu, OIB 09565098470, Đuke Maričića-Munje 108, 31550 Ladimirevci</item>
    </derivirana_varijabla>
  </DomainObject.Predmet.ProtuStrankaListFormatedWithAdressOIB>
  <DomainObject.Predmet.ProtuStrankaListNazivFormated>
    <izvorni_sadrzaj>
      <item>ĐURĐEVIĆ jednostavno društvo s ograničenom odgovornošću za prijevoz, usluge i trgovinu</item>
    </izvorni_sadrzaj>
    <derivirana_varijabla naziv="DomainObject.Predmet.ProtuStrankaListNazivFormated_1">
      <item>ĐURĐEVIĆ jednostavno društvo s ograničenom odgovornošću za prijevoz, usluge i trgovinu</item>
    </derivirana_varijabla>
  </DomainObject.Predmet.ProtuStrankaListNazivFormated>
  <DomainObject.Predmet.ProtuStrankaListNazivFormatedOIB>
    <izvorni_sadrzaj>
      <item>ĐURĐEVIĆ jednostavno društvo s ograničenom odgovornošću za prijevoz, usluge i trgovinu, OIB 09565098470</item>
    </izvorni_sadrzaj>
    <derivirana_varijabla naziv="DomainObject.Predmet.ProtuStrankaListNazivFormatedOIB_1">
      <item>ĐURĐEVIĆ jednostavno društvo s ograničenom odgovornošću za prijevoz, usluge i trgovinu, OIB 09565098470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ĐURĐEVIĆ jednostavno društvo s ograničenom odgovornošću za prijevoz, usluge i trgovinu</izvorni_sadrzaj>
    <derivirana_varijabla naziv="DomainObject.Predmet.ProtustrankaIDrugi_1">ĐURĐEVIĆ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ĐURĐEVIĆ jednostavno društvo s ograničenom odgovornošću za prijevoz, usluge i trgovinu, OIB 09565098470, Đuke Maričića-Munje 108, 31550 Ladimirevci</izvorni_sadrzaj>
    <derivirana_varijabla naziv="DomainObject.Predmet.ProtustrankaIDrugiAdressOIB_1">ĐURĐEVIĆ jednostavno društvo s ograničenom odgovornošću za prijevoz, usluge i trgovinu, OIB 09565098470, Đuke Maričića-Munje 108,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ĐURĐEVIĆ jednostavno društvo s ograničenom odgovornošću za prijevoz, usluge i trgovinu</item>
    </izvorni_sadrzaj>
    <derivirana_varijabla naziv="DomainObject.Predmet.SudioniciListNaziv_1">
      <item>FINA RC OSIJEK</item>
      <item>ĐURĐEVIĆ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ĐURĐEVIĆ jednostavno društvo s ograničenom odgovornošću za prijevoz, usluge i trgovinu, OIB 09565098470, Đuke Maričića-Munje 108,31550 Ladimirevci</item>
    </izvorni_sadrzaj>
    <derivirana_varijabla naziv="DomainObject.Predmet.SudioniciListAdressOIB_1">
      <item>FINA RC OSIJEK, OIB 85821130368</item>
      <item>ĐURĐEVIĆ jednostavno društvo s ograničenom odgovornošću za prijevoz, usluge i trgovinu, OIB 09565098470, Đuke Maričića-Munje 108,31550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09565098470</item>
    </izvorni_sadrzaj>
    <derivirana_varijabla naziv="DomainObject.Predmet.SudioniciListNazivOIB_1">
      <item>, OIB 85821130368</item>
      <item>, OIB 09565098470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007EE-1923-4411-B923-237A4D6BB6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849</properties:Words>
  <properties:Characters>4542</properties:Characters>
  <properties:Lines>159</properties:Lines>
  <properties:Paragraphs>36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2018-05-09T06:24:00Z</cp:lastPrinted>
  <dcterms:modified xmlns:xsi="http://www.w3.org/2001/XMLSchema-instance" xsi:type="dcterms:W3CDTF">2018-05-09T06:25:00Z</dcterms:modified>
  <cp:revision>9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