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57ca" w14:paraId="7f157ca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090395">
        <w:t>1</w:t>
      </w:r>
      <w:r w:rsidR="00F55604">
        <w:t>59</w:t>
      </w:r>
      <w:r w:rsidRPr="00F30D73">
        <w:t>/</w:t>
      </w:r>
      <w:r w:rsidR="00651E9B">
        <w:t>20</w:t>
      </w:r>
      <w:r w:rsidR="00090395">
        <w:t>18</w:t>
      </w:r>
      <w:r w:rsidR="00B30EDC">
        <w:t>-</w:t>
      </w:r>
      <w:r w:rsidR="00F55604">
        <w:t>26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F55604">
        <w:t xml:space="preserve">RUŽMARIN BANJ </w:t>
      </w:r>
      <w:r w:rsidR="00F55604" w:rsidRPr="005D3532">
        <w:t xml:space="preserve">d.o.o., </w:t>
      </w:r>
      <w:r w:rsidR="00F55604">
        <w:t>Zadar</w:t>
      </w:r>
      <w:r w:rsidR="00F55604" w:rsidRPr="005D3532">
        <w:t xml:space="preserve">, </w:t>
      </w:r>
      <w:r w:rsidR="00F55604">
        <w:t>Ulica Špire Brusine 8</w:t>
      </w:r>
      <w:r w:rsidR="00F55604" w:rsidRPr="005D3532">
        <w:t xml:space="preserve">, OIB: </w:t>
      </w:r>
      <w:r w:rsidR="00F55604">
        <w:t>25871721916</w:t>
      </w:r>
      <w:r w:rsidR="00F30D73">
        <w:t>,</w:t>
      </w:r>
      <w:r w:rsidR="00CA1A21">
        <w:t xml:space="preserve"> zastupan</w:t>
      </w:r>
      <w:r w:rsidR="009D40AC">
        <w:t>om</w:t>
      </w:r>
      <w:r w:rsidR="00F55604">
        <w:t xml:space="preserve"> po stečajnom</w:t>
      </w:r>
      <w:r w:rsidR="00090395">
        <w:t xml:space="preserve"> upravitelj</w:t>
      </w:r>
      <w:r w:rsidR="00F55604">
        <w:t>u</w:t>
      </w:r>
      <w:r w:rsidR="00CA1A21">
        <w:t xml:space="preserve"> </w:t>
      </w:r>
      <w:r w:rsidR="00F55604">
        <w:t>Josipu Jadranu Sekso</w:t>
      </w:r>
      <w:r w:rsidR="00CA1A21">
        <w:t>,</w:t>
      </w:r>
      <w:r w:rsidRPr="00F24E03">
        <w:t xml:space="preserve"> </w:t>
      </w:r>
      <w:r w:rsidR="00F55604">
        <w:t>28</w:t>
      </w:r>
      <w:r w:rsidR="00651E9B">
        <w:t xml:space="preserve">. </w:t>
      </w:r>
      <w:r w:rsidR="00F55604">
        <w:t>veljače</w:t>
      </w:r>
      <w:r w:rsidR="00090395">
        <w:t xml:space="preserve"> 2019</w:t>
      </w:r>
      <w:r w:rsidR="00651E9B">
        <w:t>.</w:t>
      </w:r>
    </w:p>
    <w:p w:rsidRDefault="007F2E40" w:rsidP="00502C00" w:rsidR="007F2E40"/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D7FF4">
        <w:t>08</w:t>
      </w:r>
      <w:r w:rsidR="00651E9B">
        <w:t>,</w:t>
      </w:r>
      <w:r w:rsidR="00257329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F55604" w:rsidP="009E003C" w:rsidR="009E003C" w:rsidRPr="00C54F05">
      <w:pPr>
        <w:jc w:val="both"/>
      </w:pPr>
      <w:r>
        <w:t>Utvrđuje se da je nazočan</w:t>
      </w:r>
      <w:r w:rsidR="00090395">
        <w:t xml:space="preserve"> </w:t>
      </w:r>
      <w:r>
        <w:t>Josip Jadran Sekso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4C6A46">
      <w:pPr>
        <w:ind w:hanging="360" w:left="360"/>
        <w:jc w:val="both"/>
      </w:pPr>
      <w:r w:rsidRPr="00C54F05">
        <w:t>Nazočni od vjerovnika:</w:t>
      </w:r>
      <w:r w:rsidR="004C6A46">
        <w:t xml:space="preserve"> </w:t>
      </w:r>
      <w:r w:rsidR="0062600A">
        <w:t>Damir Klarin, odvjetnik u Zadru za ranijeg zastupnika po zakonu dužnika, punomoć u spisu</w:t>
      </w:r>
    </w:p>
    <w:p w:rsidRDefault="00D47293" w:rsidP="00D47293" w:rsidR="00D47293">
      <w:pPr>
        <w:pStyle w:val="Odlomakpopisa"/>
        <w:jc w:val="both"/>
      </w:pPr>
    </w:p>
    <w:p w:rsidRDefault="008A1793" w:rsidP="008A1793" w:rsidR="008A1793" w:rsidRPr="00C54F05">
      <w:pPr>
        <w:pStyle w:val="Odlomakpopisa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F55604">
        <w:t>13</w:t>
      </w:r>
      <w:r w:rsidRPr="00DD4C4B">
        <w:t xml:space="preserve">. </w:t>
      </w:r>
      <w:r w:rsidR="00F55604">
        <w:t>studenog</w:t>
      </w:r>
      <w:r w:rsidR="002D1730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>
      <w:pPr>
        <w:jc w:val="both"/>
      </w:pPr>
      <w:r w:rsidRPr="00DD4C4B">
        <w:t xml:space="preserve">Stečajni upravitelj predaje tablice i čita ih, te priznaje tražbine </w:t>
      </w:r>
      <w:r w:rsidR="00442672">
        <w:t>drugog</w:t>
      </w:r>
      <w:r w:rsidRPr="00DD4C4B">
        <w:t xml:space="preserve"> višeg isplatnog reda i to:</w:t>
      </w:r>
    </w:p>
    <w:p w:rsidRDefault="00442672" w:rsidP="00DD4C4B" w:rsidR="00442672" w:rsidRPr="00DD4C4B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846"/>
        <w:gridCol w:w="1025"/>
        <w:gridCol w:w="846"/>
        <w:gridCol w:w="846"/>
        <w:gridCol w:w="984"/>
        <w:gridCol w:w="690"/>
        <w:gridCol w:w="690"/>
        <w:gridCol w:w="747"/>
        <w:gridCol w:w="927"/>
        <w:gridCol w:w="841"/>
      </w:tblGrid>
      <w:tr w:rsidTr="006A0360" w:rsidR="00442672">
        <w:tc>
          <w:tcPr>
            <w:tcW w:type="auto" w:w="0"/>
          </w:tcPr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 xml:space="preserve">Redni broj </w:t>
            </w:r>
          </w:p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b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prijavljene tražbine</w:t>
            </w:r>
          </w:p>
        </w:tc>
        <w:tc>
          <w:tcPr>
            <w:tcW w:type="auto" w:w="0"/>
          </w:tcPr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Ime i prezime / tvrtka</w:t>
            </w:r>
          </w:p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ili naziv vjerovnika</w:t>
            </w:r>
          </w:p>
        </w:tc>
        <w:tc>
          <w:tcPr>
            <w:tcW w:type="auto" w:w="0"/>
          </w:tcPr>
          <w:p w:rsidRDefault="00442672" w:rsidP="006A0360" w:rsidR="0044267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vjerovnika</w:t>
            </w:r>
          </w:p>
        </w:tc>
        <w:tc>
          <w:tcPr>
            <w:tcW w:type="auto" w:w="0"/>
          </w:tcPr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Adresa / sjedište</w:t>
            </w:r>
          </w:p>
          <w:p w:rsidRDefault="00442672" w:rsidP="006A0360" w:rsidR="0044267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vjerovnika</w:t>
            </w:r>
          </w:p>
        </w:tc>
        <w:tc>
          <w:tcPr>
            <w:tcW w:type="auto" w:w="0"/>
          </w:tcPr>
          <w:p w:rsidRDefault="00442672" w:rsidP="006A0360" w:rsidR="0044267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</w:t>
            </w:r>
          </w:p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prijavljene tražbine (kn) </w:t>
            </w:r>
          </w:p>
        </w:tc>
        <w:tc>
          <w:tcPr>
            <w:tcW w:type="auto" w:w="0"/>
          </w:tcPr>
          <w:p w:rsidRDefault="00442672" w:rsidP="006A0360" w:rsidR="0044267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Pravna osnova</w:t>
            </w:r>
          </w:p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prijavljene tražbine</w:t>
            </w:r>
          </w:p>
        </w:tc>
        <w:tc>
          <w:tcPr>
            <w:tcW w:type="auto" w:w="0"/>
          </w:tcPr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Iznos priznate</w:t>
            </w:r>
          </w:p>
          <w:p w:rsidRDefault="00442672" w:rsidP="006A0360" w:rsidR="0044267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tražbine (kn)</w:t>
            </w:r>
          </w:p>
        </w:tc>
        <w:tc>
          <w:tcPr>
            <w:tcW w:type="dxa" w:w="1083"/>
          </w:tcPr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Pravna osnova priznate tražbine</w:t>
            </w:r>
          </w:p>
        </w:tc>
        <w:tc>
          <w:tcPr>
            <w:tcW w:type="dxa" w:w="794"/>
          </w:tcPr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Iznos osporene tražbine (kn)</w:t>
            </w:r>
          </w:p>
        </w:tc>
        <w:tc>
          <w:tcPr>
            <w:tcW w:type="auto" w:w="0"/>
          </w:tcPr>
          <w:p w:rsidRDefault="00442672" w:rsidP="006A0360" w:rsidR="00442672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  <w:tc>
          <w:tcPr>
            <w:tcW w:type="auto" w:w="0"/>
          </w:tcPr>
          <w:p w:rsidRDefault="00442672" w:rsidP="006A0360" w:rsidR="0044267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6A0360" w:rsidR="00442672" w:rsidRPr="00D1194F">
        <w:tc>
          <w:tcPr>
            <w:tcW w:type="auto" w:w="0"/>
          </w:tcPr>
          <w:p w:rsidRDefault="00442672" w:rsidP="006A0360" w:rsidR="00442672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1194F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auto" w:w="0"/>
          </w:tcPr>
          <w:p w:rsidRDefault="00442672" w:rsidP="006A0360" w:rsidR="00442672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RH-MF Porezna uprava, PU Zadar</w:t>
            </w:r>
          </w:p>
        </w:tc>
        <w:tc>
          <w:tcPr>
            <w:tcW w:type="auto" w:w="0"/>
          </w:tcPr>
          <w:p w:rsidRDefault="00442672" w:rsidP="006A0360" w:rsidR="00442672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52634238587</w:t>
            </w:r>
          </w:p>
        </w:tc>
        <w:tc>
          <w:tcPr>
            <w:tcW w:type="auto" w:w="0"/>
          </w:tcPr>
          <w:p w:rsidRDefault="00442672" w:rsidP="006A0360" w:rsidR="00442672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Pl. Borelli 9/2, Zadar</w:t>
            </w:r>
          </w:p>
        </w:tc>
        <w:tc>
          <w:tcPr>
            <w:tcW w:type="auto" w:w="0"/>
          </w:tcPr>
          <w:p w:rsidRDefault="00442672" w:rsidP="006A0360" w:rsidR="00442672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3.493,75</w:t>
            </w:r>
          </w:p>
        </w:tc>
        <w:tc>
          <w:tcPr>
            <w:tcW w:type="auto" w:w="0"/>
          </w:tcPr>
          <w:p w:rsidRDefault="00442672" w:rsidP="006A0360" w:rsidR="00442672" w:rsidRPr="00B01F1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Specifikacija kamata po godinama, ovršno rješenje, klasa: UP/I-471-02/18-01/284, ur.br. 513-07-13-18-1 od 4.12.2018., izlist iz ISPU</w:t>
            </w:r>
          </w:p>
        </w:tc>
        <w:tc>
          <w:tcPr>
            <w:tcW w:type="auto" w:w="0"/>
          </w:tcPr>
          <w:p w:rsidRDefault="00442672" w:rsidP="006A0360" w:rsidR="00442672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83"/>
          </w:tcPr>
          <w:p w:rsidRDefault="00442672" w:rsidP="006A0360" w:rsidR="00442672" w:rsidRPr="00516D07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dxa" w:w="794"/>
          </w:tcPr>
          <w:p w:rsidRDefault="00442672" w:rsidP="006A0360" w:rsidR="00442672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3.493,75</w:t>
            </w:r>
          </w:p>
        </w:tc>
        <w:tc>
          <w:tcPr>
            <w:tcW w:type="auto" w:w="0"/>
          </w:tcPr>
          <w:p w:rsidRDefault="00442672" w:rsidP="006A0360" w:rsidR="00442672" w:rsidRPr="0051652D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Vjerovnik je prihvatio žalbu stečajnog upravitelja na predmetno rješenje i izdao novo – klasa UP/I-471-02/18-01/284, ur.br. 513-07-13-19-4 od 9.1.2019. kojim više ne potražuje prijavljeni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iznos (novo rješenje u privitku).</w:t>
            </w:r>
          </w:p>
        </w:tc>
        <w:tc>
          <w:tcPr>
            <w:tcW w:type="auto" w:w="0"/>
          </w:tcPr>
          <w:p w:rsidRDefault="00442672" w:rsidP="006A0360" w:rsidR="00442672" w:rsidRPr="00516D07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Ovršno rješenje, klasa: UP/I-471-02/18-01/284, ur.br. 513-07-13-18-1 od 4.12.2018.</w:t>
            </w:r>
          </w:p>
        </w:tc>
      </w:tr>
    </w:tbl>
    <w:p w:rsidRDefault="00B50BB6" w:rsidP="00DD4C4B" w:rsidR="00B50BB6">
      <w:pPr>
        <w:jc w:val="both"/>
      </w:pPr>
    </w:p>
    <w:p w:rsidRDefault="0062600A" w:rsidP="00DD4C4B" w:rsidR="00FC1789">
      <w:pPr>
        <w:jc w:val="both"/>
      </w:pPr>
      <w:r>
        <w:t>Stečajni upravitelj navodi da je tražbinu osporio iz razloga što se tražbina odnosi na porezno rješenje od 4. prosinca 2018., na koje se on žalio, a odlučujući po žalbi dostavljeno je novo rješenje iz kojeg proizlazi da taj dug koji je osnov za tražbinu ne postoji.</w:t>
      </w:r>
    </w:p>
    <w:p w:rsidRDefault="0081149A" w:rsidP="00DD4C4B" w:rsidR="0081149A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4F2A4E" w:rsidP="002005B8" w:rsidR="002005B8" w:rsidRPr="002005B8">
      <w:pPr>
        <w:jc w:val="both"/>
      </w:pPr>
      <w:r>
        <w:t>Dovršeno u 8</w:t>
      </w:r>
      <w:r w:rsidR="002005B8" w:rsidRPr="002005B8">
        <w:t>,</w:t>
      </w:r>
      <w:r w:rsidR="0062600A">
        <w:t>31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293" w:rsidP="000F0D50" w:rsidR="00D47293">
      <w:r>
        <w:separator/>
      </w:r>
    </w:p>
  </w:endnote>
  <w:endnote w:id="0" w:type="continuationSeparator">
    <w:p w:rsidRDefault="00D47293" w:rsidP="000F0D50" w:rsidR="00D4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293" w:rsidP="000F0D50" w:rsidR="00D47293">
      <w:r>
        <w:separator/>
      </w:r>
    </w:p>
  </w:footnote>
  <w:footnote w:id="0" w:type="continuationSeparator">
    <w:p w:rsidRDefault="00D47293" w:rsidP="000F0D50" w:rsidR="00D47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293" w:rsidP="00805CD1" w:rsidR="00D47293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E877C1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>
      <w:t>1</w:t>
    </w:r>
    <w:r w:rsidR="00F55604">
      <w:t>59</w:t>
    </w:r>
    <w:r w:rsidRPr="00F30D73">
      <w:t>/</w:t>
    </w:r>
    <w:r>
      <w:t>18-</w:t>
    </w:r>
    <w:r w:rsidR="00F55604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2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0"/>
  </w:num>
  <w:num w:numId="11">
    <w:abstractNumId w:val="1"/>
  </w:num>
  <w:num w:numId="12">
    <w:abstractNumId w:val="10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7"/>
  </w:num>
  <w:num w:numId="23">
    <w:abstractNumId w:val="13"/>
  </w:num>
  <w:num w:numId="24">
    <w:abstractNumId w:val="22"/>
  </w:num>
  <w:num w:numId="25">
    <w:abstractNumId w:val="3"/>
  </w:num>
  <w:num w:numId="2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65B98"/>
    <w:rsid w:val="0017355B"/>
    <w:rsid w:val="001B0D22"/>
    <w:rsid w:val="001B2564"/>
    <w:rsid w:val="001E71A6"/>
    <w:rsid w:val="002005B8"/>
    <w:rsid w:val="00203C76"/>
    <w:rsid w:val="00220CA9"/>
    <w:rsid w:val="002316EC"/>
    <w:rsid w:val="00251190"/>
    <w:rsid w:val="00257329"/>
    <w:rsid w:val="002632FB"/>
    <w:rsid w:val="00293FE2"/>
    <w:rsid w:val="002C57E1"/>
    <w:rsid w:val="002D1730"/>
    <w:rsid w:val="002F2B7F"/>
    <w:rsid w:val="00314050"/>
    <w:rsid w:val="00324C09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F2A4E"/>
    <w:rsid w:val="00502C00"/>
    <w:rsid w:val="00524D93"/>
    <w:rsid w:val="005277A1"/>
    <w:rsid w:val="005377A0"/>
    <w:rsid w:val="00540349"/>
    <w:rsid w:val="00543CD0"/>
    <w:rsid w:val="005677A9"/>
    <w:rsid w:val="005954D0"/>
    <w:rsid w:val="005B6150"/>
    <w:rsid w:val="005D268C"/>
    <w:rsid w:val="005E0FD0"/>
    <w:rsid w:val="005F0790"/>
    <w:rsid w:val="00601ACD"/>
    <w:rsid w:val="00603FF6"/>
    <w:rsid w:val="0062600A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877C1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4A49"/>
    <w:rsid w:val="00FC178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7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7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58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0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2019.</izvorni_sadrzaj>
    <derivirana_varijabla naziv="DomainObject.StvarniPocetakDatum_1">28. veljače 2019.</derivirana_varijabla>
  </DomainObject.StvarniPocetakDatum>
  <DomainObject.StvarniZavrsetakDatum>
    <izvorni_sadrzaj>28. veljače 2019.</izvorni_sadrzaj>
    <derivirana_varijabla naziv="DomainObject.StvarniZavrsetakDatum_1">28. veljače 2019.</derivirana_varijabla>
  </DomainObject.StvarniZavrsetakDatum>
  <DomainObject.PlaniraniZavrsetakDatum>
    <izvorni_sadrzaj>28. veljače 2019.</izvorni_sadrzaj>
    <derivirana_varijabla naziv="DomainObject.PlaniraniZavrsetakDatum_1">28. veljače 2019.</derivirana_varijabla>
  </DomainObject.PlaniraniZavrsetakDatum>
  <DomainObject.PlaniraniPocetakDatum>
    <izvorni_sadrzaj>28. veljače 2019.</izvorni_sadrzaj>
    <derivirana_varijabla naziv="DomainObject.PlaniraniPocetakDatum_1">28. veljače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08:31</izvorni_sadrzaj>
    <derivirana_varijabla naziv="DomainObject.StvarniZavrsetakVrijeme_1">08:31</derivirana_varijabla>
  </DomainObject.StvarniZavrsetakVrijeme>
  <DomainObject.PlaniraniZavrsetakVrijeme>
    <izvorni_sadrzaj>09:44</izvorni_sadrzaj>
    <derivirana_varijabla naziv="DomainObject.PlaniraniZavrsetakVrijeme_1">09:44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St-159/2018-26</izvorni_sadrzaj>
    <derivirana_varijabla naziv="DomainObject.Zapisnik.Oznaka_1">St-159/2018-26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</izvorni_sadrzaj>
    <derivirana_varijabla naziv="DomainObject.Predmet.Opis_1">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>
      <item>Mario Gržinić</item>
      <item>Odvjetnik Damir Klarin</item>
    </izvorni_sadrzaj>
    <derivirana_varijabla naziv="DomainObject.Predmet.OstaliListFormated_1">
      <item>Mario Gržinić</item>
      <item>Odvjetnik Damir Klarin</item>
    </derivirana_varijabla>
  </DomainObject.Predmet.OstaliListFormated>
  <DomainObject.Predmet.OstaliListFormatedOIB>
    <izvorni_sadrzaj>
      <item>Mario Gržinić, OIB 46797414989</item>
      <item>Odvjetnik Damir Klarin</item>
    </izvorni_sadrzaj>
    <derivirana_varijabla naziv="DomainObject.Predmet.OstaliListFormatedOIB_1">
      <item>Mario Gržinić, OIB 46797414989</item>
      <item>Odvjetnik Damir Klarin</item>
    </derivirana_varijabla>
  </DomainObject.Predmet.OstaliListFormatedOIB>
  <DomainObject.Predmet.OstaliListFormatedWithAdress>
    <izvorni_sadrzaj>
      <item>Mario Gržinić, Antuna Barca 6 A, 51000 Rijeka</item>
      <item>Odvjetnik Damir Klarin</item>
    </izvorni_sadrzaj>
    <derivirana_varijabla naziv="DomainObject.Predmet.OstaliListFormatedWithAdress_1">
      <item>Mario Gržinić, Antuna Barca 6 A, 51000 Rijeka</item>
      <item>Odvjetnik Damir Klarin</item>
    </derivirana_varijabla>
  </DomainObject.Predmet.OstaliListFormatedWithAdress>
  <DomainObject.Predmet.OstaliListFormatedWithAdressOIB>
    <izvorni_sadrzaj>
      <item>Mario Gržinić, OIB 46797414989, Antuna Barca 6 A, 51000 Rijeka</item>
      <item>Odvjetnik Damir Klarin</item>
    </izvorni_sadrzaj>
    <derivirana_varijabla naziv="DomainObject.Predmet.OstaliListFormatedWithAdressOIB_1">
      <item>Mario Gržinić, OIB 46797414989, Antuna Barca 6 A, 51000 Rijeka</item>
      <item>Odvjetnik Damir Klarin</item>
    </derivirana_varijabla>
  </DomainObject.Predmet.OstaliListFormatedWithAdressOIB>
  <DomainObject.Predmet.OstaliListNazivFormated>
    <izvorni_sadrzaj>
      <item>Mario Gržinić</item>
      <item>Odvjetnik Damir Klarin</item>
    </izvorni_sadrzaj>
    <derivirana_varijabla naziv="DomainObject.Predmet.OstaliListNazivFormated_1">
      <item>Mario Gržinić</item>
      <item>Odvjetnik Damir Klarin</item>
    </derivirana_varijabla>
  </DomainObject.Predmet.OstaliListNazivFormated>
  <DomainObject.Predmet.OstaliListNazivFormatedOIB>
    <izvorni_sadrzaj>
      <item>Mario Gržinić, OIB 46797414989</item>
      <item>Odvjetnik Damir Klarin</item>
    </izvorni_sadrzaj>
    <derivirana_varijabla naziv="DomainObject.Predmet.OstaliListNazivFormatedOIB_1">
      <item>Mario Gržinić, OIB 46797414989</item>
      <item>Odvjetnik Damir Klarin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St-159/2018-26</izvorni_sadrzaj>
    <derivirana_varijabla naziv="DomainObject.PoslovniBrojDokumenta_1">St-159/2018-26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  <item>Mario Gržinić</item>
      <item>Odvjetnik Damir Klarin</item>
    </izvorni_sadrzaj>
    <derivirana_varijabla naziv="DomainObject.Predmet.SudioniciListNaziv_1">
      <item>RUŽMARIN BANJ društvo s ograničenom odgovornošću za projektiranje, trgovinu i usluge</item>
      <item>FINA</item>
      <item>Mario Gržinić</item>
      <item>Odvjetnik Damir Klarin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  <item>, OIB 46797414989</item>
      <item>, OIB null</item>
    </izvorni_sadrzaj>
    <derivirana_varijabla naziv="DomainObject.Predmet.SudioniciListNazivOIB_1">
      <item>, OIB 25871721916</item>
      <item>, OIB 85821130368</item>
      <item>, OIB 46797414989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A987A-8300-4AD8-9039-575BC933F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412</properties:Words>
  <properties:Characters>2292</properties:Characters>
  <properties:Lines>179</properties:Lines>
  <properties:Paragraphs>49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2019-02-27T14:13:00Z</dcterms:created>
  <dc:creator>abajlo</dc:creator>
  <cp:lastModifiedBy>wsadmin</cp:lastModifiedBy>
  <cp:lastPrinted>2019-01-17T07:40:00Z</cp:lastPrinted>
  <dcterms:modified xmlns:xsi="http://www.w3.org/2001/XMLSchema-instance" xsi:type="dcterms:W3CDTF">2019-02-28T08:37:00Z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St-159/2018-26 / Zapisnik - Ročište radi ispitivanja tražbina (1St-159-18 ispitno 28.2.2019.docx)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