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4f13" w14:paraId="0cc4f13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0C2CB1">
        <w:rPr>
          <w:rFonts w:cs="Times New Roman" w:hAnsi="Times New Roman" w:ascii="Times New Roman"/>
          <w:b w:val="false"/>
          <w:sz w:val="24"/>
          <w:szCs w:val="24"/>
        </w:rPr>
        <w:t>455</w:t>
      </w:r>
      <w:r w:rsidR="00E854EF">
        <w:rPr>
          <w:rFonts w:cs="Times New Roman" w:hAnsi="Times New Roman" w:ascii="Times New Roman"/>
          <w:b w:val="false"/>
          <w:sz w:val="24"/>
          <w:szCs w:val="24"/>
        </w:rPr>
        <w:t>/2018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0C2CB1">
        <w:t>LM BAROVI j.d.o.o., Zagreb, Malešnica 27, OIB: 51471772419,</w:t>
      </w:r>
      <w:r w:rsidR="00EF6E65">
        <w:t xml:space="preserve"> </w:t>
      </w:r>
      <w:r w:rsidR="000C2CB1">
        <w:t>23. travnja</w:t>
      </w:r>
      <w:r w:rsidR="00F8037B">
        <w:t xml:space="preserve">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0C2CB1">
        <w:t>LM BAROVI j.d.o.o., Zagreb, Malešnica 27, OIB: 51471772419.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EF6E65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0C2CB1">
        <w:t>LM BAROVI j.d.o.o., Zagreb, Malešnica 27, OIB: 51471772419</w:t>
      </w:r>
      <w:r w:rsidR="00CB1EA4">
        <w:t>,</w:t>
      </w:r>
      <w:r w:rsidR="006C4C3C">
        <w:t xml:space="preserve"> </w:t>
      </w:r>
      <w:r w:rsidR="000C2CB1">
        <w:t>Veselku Maliću, Zagreb, Jakuševečka 1c, OIB: 13142414806,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0C2CB1">
        <w:rPr>
          <w:b/>
        </w:rPr>
        <w:t>24. svibnja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E854EF">
        <w:rPr>
          <w:b/>
        </w:rPr>
        <w:t>9,</w:t>
      </w:r>
      <w:r w:rsidR="000C2CB1">
        <w:rPr>
          <w:b/>
        </w:rPr>
        <w:t>1</w:t>
      </w:r>
      <w:r w:rsidR="00203DC3">
        <w:rPr>
          <w:b/>
        </w:rPr>
        <w:t>5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0C2CB1">
        <w:t>15. veljače</w:t>
      </w:r>
      <w:r w:rsidR="00E854EF">
        <w:t xml:space="preserve"> 2018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0C2CB1">
        <w:t>LM BAROVI j.d.o.o., Zagreb, Malešnica 27, OIB: 51471772419</w:t>
      </w:r>
      <w:r w:rsidR="00203DC3">
        <w:t>,</w:t>
      </w:r>
      <w:r w:rsidR="00775E54">
        <w:t xml:space="preserve"> </w:t>
      </w:r>
      <w:r w:rsidR="004702FA">
        <w:t>temeljem čl</w:t>
      </w:r>
      <w:r w:rsidR="00F32EC9">
        <w:t>.110. st.1.</w:t>
      </w:r>
      <w:r w:rsidR="004702FA">
        <w:t xml:space="preserve"> Stečajnog zakona (Narodne novine broj 71/15,</w:t>
      </w:r>
      <w:r w:rsidR="00EF6E65">
        <w:t xml:space="preserve"> 104/17</w:t>
      </w:r>
      <w:r w:rsidR="004702FA">
        <w:t xml:space="preserve">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0C2CB1">
        <w:t>23. travnja</w:t>
      </w:r>
      <w:r w:rsidR="00F8037B">
        <w:t xml:space="preserve">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197" w:rsidR="00F30197">
      <w:r>
        <w:separator/>
      </w:r>
    </w:p>
  </w:endnote>
  <w:endnote w:id="0" w:type="continuationSeparator">
    <w:p w:rsidRDefault="00F30197" w:rsidR="00F301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197" w:rsidR="00F30197">
      <w:r>
        <w:separator/>
      </w:r>
    </w:p>
  </w:footnote>
  <w:footnote w:id="0" w:type="continuationSeparator">
    <w:p w:rsidRDefault="00F30197" w:rsidR="00F301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568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0C2CB1">
      <w:rPr>
        <w:rFonts w:hAnsi="Verdana" w:ascii="Verdana"/>
        <w:b w:val="false"/>
        <w:sz w:val="24"/>
        <w:szCs w:val="24"/>
      </w:rPr>
      <w:t>455</w:t>
    </w:r>
    <w:r w:rsidR="00117B7F">
      <w:rPr>
        <w:rFonts w:hAnsi="Verdana" w:ascii="Verdana"/>
        <w:b w:val="false"/>
        <w:sz w:val="24"/>
        <w:szCs w:val="24"/>
      </w:rPr>
      <w:t>/</w:t>
    </w:r>
    <w:r w:rsidR="00E854EF">
      <w:rPr>
        <w:rFonts w:hAnsi="Verdana" w:ascii="Verdana"/>
        <w:b w:val="false"/>
        <w:sz w:val="24"/>
        <w:szCs w:val="24"/>
      </w:rPr>
      <w:t>2018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C2CB1"/>
    <w:rsid w:val="000D2478"/>
    <w:rsid w:val="000D5988"/>
    <w:rsid w:val="000F0DB6"/>
    <w:rsid w:val="00117B7F"/>
    <w:rsid w:val="00122A5F"/>
    <w:rsid w:val="00124B4E"/>
    <w:rsid w:val="00155039"/>
    <w:rsid w:val="00180A29"/>
    <w:rsid w:val="001811DF"/>
    <w:rsid w:val="001A044D"/>
    <w:rsid w:val="001A7E3D"/>
    <w:rsid w:val="001D6B0D"/>
    <w:rsid w:val="001E5168"/>
    <w:rsid w:val="001F779E"/>
    <w:rsid w:val="00203DC3"/>
    <w:rsid w:val="0022013D"/>
    <w:rsid w:val="002365A1"/>
    <w:rsid w:val="002372CB"/>
    <w:rsid w:val="00250DAF"/>
    <w:rsid w:val="00283EB7"/>
    <w:rsid w:val="0028452C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5EE6"/>
    <w:rsid w:val="007013AA"/>
    <w:rsid w:val="00704CD9"/>
    <w:rsid w:val="00717F3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6560"/>
    <w:rsid w:val="00894B65"/>
    <w:rsid w:val="008A479A"/>
    <w:rsid w:val="008B2C5A"/>
    <w:rsid w:val="008E15B2"/>
    <w:rsid w:val="008E42C6"/>
    <w:rsid w:val="008F2BD4"/>
    <w:rsid w:val="00924DF6"/>
    <w:rsid w:val="00954AC7"/>
    <w:rsid w:val="00965680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1EA4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74322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405AC"/>
    <w:rsid w:val="00E854EF"/>
    <w:rsid w:val="00E95616"/>
    <w:rsid w:val="00EA6F5E"/>
    <w:rsid w:val="00EF1928"/>
    <w:rsid w:val="00EF6E65"/>
    <w:rsid w:val="00F10CB7"/>
    <w:rsid w:val="00F3019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D6FFA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56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6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68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6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6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56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6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68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6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6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St-455/2018</izvorni_sadrzaj>
    <derivirana_varijabla naziv="DomainObject.Predmet.OznakaBroj_1">St-455/2018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LM BAROVI j.d.o.o. za usluge zastupanog po punomoćniku Veselko Malić</izvorni_sadrzaj>
    <derivirana_varijabla naziv="DomainObject.Predmet.ProtustrankaFormated_1">  LM BAROVI j.d.o.o. za usluge zastupanog po punomoćniku Veselko Malić</derivirana_varijabla>
  </DomainObject.Predmet.ProtustrankaFormated>
  <DomainObject.Predmet.ProtustrankaFormatedOIB>
    <izvorni_sadrzaj>  LM BAROVI j.d.o.o. za usluge, OIB 51471772419 zastupanog po punomoćniku Veselko Malić</izvorni_sadrzaj>
    <derivirana_varijabla naziv="DomainObject.Predmet.ProtustrankaFormatedOIB_1">  LM BAROVI j.d.o.o. za usluge, OIB 51471772419 zastupanog po punomoćniku Veselko Malić</derivirana_varijabla>
  </DomainObject.Predmet.ProtustrankaFormatedOIB>
  <DomainObject.Predmet.ProtustrankaFormatedWithAdress>
    <izvorni_sadrzaj> LM BAROVI j.d.o.o. za usluge, Malešnica 27, 10000 Zagreb zastupanog po punomoćniku Veselko Malić</izvorni_sadrzaj>
    <derivirana_varijabla naziv="DomainObject.Predmet.ProtustrankaFormatedWithAdress_1"> LM BAROVI j.d.o.o. za usluge, Malešnica 27, 10000 Zagreb zastupanog po punomoćniku Veselko Malić</derivirana_varijabla>
  </DomainObject.Predmet.ProtustrankaFormatedWithAdress>
  <DomainObject.Predmet.ProtustrankaFormatedWithAdressOIB>
    <izvorni_sadrzaj> LM BAROVI j.d.o.o. za usluge, OIB 51471772419, Malešnica 27, 10000 Zagreb zastupanog po punomoćniku Veselko Malić</izvorni_sadrzaj>
    <derivirana_varijabla naziv="DomainObject.Predmet.ProtustrankaFormatedWithAdressOIB_1"> LM BAROVI j.d.o.o. za usluge, OIB 51471772419, Malešnica 27, 10000 Zagreb zastupanog po punomoćniku Veselko Malić</derivirana_varijabla>
  </DomainObject.Predmet.ProtustrankaFormatedWithAdressOIB>
  <DomainObject.Predmet.ProtustrankaWithAdress>
    <izvorni_sadrzaj>LM BAROVI j.d.o.o. za usluge Malešnica 27, 10000 Zagreb</izvorni_sadrzaj>
    <derivirana_varijabla naziv="DomainObject.Predmet.ProtustrankaWithAdress_1">LM BAROVI j.d.o.o. za usluge Malešnica 27, 10000 Zagreb</derivirana_varijabla>
  </DomainObject.Predmet.ProtustrankaWithAdress>
  <DomainObject.Predmet.ProtustrankaWithAdressOIB>
    <izvorni_sadrzaj>LM BAROVI j.d.o.o. za usluge, OIB 51471772419, Malešnica 27, 10000 Zagreb</izvorni_sadrzaj>
    <derivirana_varijabla naziv="DomainObject.Predmet.ProtustrankaWithAdressOIB_1">LM BAROVI j.d.o.o. za usluge, OIB 51471772419, Malešnica 27, 10000 Zagreb</derivirana_varijabla>
  </DomainObject.Predmet.ProtustrankaWithAdressOIB>
  <DomainObject.Predmet.ProtustrankaNazivFormated>
    <izvorni_sadrzaj>LM BAROVI j.d.o.o. za usluge</izvorni_sadrzaj>
    <derivirana_varijabla naziv="DomainObject.Predmet.ProtustrankaNazivFormated_1">LM BAROVI j.d.o.o. za usluge</derivirana_varijabla>
  </DomainObject.Predmet.ProtustrankaNazivFormated>
  <DomainObject.Predmet.ProtustrankaNazivFormatedOIB>
    <izvorni_sadrzaj>LM BAROVI j.d.o.o. za usluge, OIB 51471772419</izvorni_sadrzaj>
    <derivirana_varijabla naziv="DomainObject.Predmet.ProtustrankaNazivFormatedOIB_1">LM BAROVI j.d.o.o. za usluge, OIB 51471772419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 BAROVI j.d.o.o. za usluge zastupanog po punomoćniku Veselko Malić</item>
    </izvorni_sadrzaj>
    <derivirana_varijabla naziv="DomainObject.Predmet.ProtuStrankaListFormated_1">
      <item>LM BAROVI j.d.o.o. za usluge zastupanog po punomoćniku Veselko Malić</item>
    </derivirana_varijabla>
  </DomainObject.Predmet.ProtuStrankaListFormated>
  <DomainObject.Predmet.ProtuStrankaListFormatedOIB>
    <izvorni_sadrzaj>
      <item>LM BAROVI j.d.o.o. za usluge, OIB 51471772419 zastupanog po punomoćniku Veselko Malić</item>
    </izvorni_sadrzaj>
    <derivirana_varijabla naziv="DomainObject.Predmet.ProtuStrankaListFormatedOIB_1">
      <item>LM BAROVI j.d.o.o. za usluge, OIB 51471772419 zastupanog po punomoćniku Veselko Malić</item>
    </derivirana_varijabla>
  </DomainObject.Predmet.ProtuStrankaListFormatedOIB>
  <DomainObject.Predmet.ProtuStrankaListFormatedWithAdress>
    <izvorni_sadrzaj>
      <item>LM BAROVI j.d.o.o. za usluge, Malešnica 27, 10000 Zagreb zastupanog po punomoćniku Veselko Malić</item>
    </izvorni_sadrzaj>
    <derivirana_varijabla naziv="DomainObject.Predmet.ProtuStrankaListFormatedWithAdress_1">
      <item>LM BAROVI j.d.o.o. za usluge, Malešnica 27, 10000 Zagreb zastupanog po punomoćniku Veselko Malić</item>
    </derivirana_varijabla>
  </DomainObject.Predmet.ProtuStrankaListFormatedWithAdress>
  <DomainObject.Predmet.ProtuStrankaListFormatedWithAdressOIB>
    <izvorni_sadrzaj>
      <item>LM BAROVI j.d.o.o. za usluge, OIB 51471772419, Malešnica 27, 10000 Zagreb zastupanog po punomoćniku Veselko Malić</item>
    </izvorni_sadrzaj>
    <derivirana_varijabla naziv="DomainObject.Predmet.ProtuStrankaListFormatedWithAdressOIB_1">
      <item>LM BAROVI j.d.o.o. za usluge, OIB 51471772419, Malešnica 27, 10000 Zagreb zastupanog po punomoćniku Veselko Malić</item>
    </derivirana_varijabla>
  </DomainObject.Predmet.ProtuStrankaListFormatedWithAdressOIB>
  <DomainObject.Predmet.ProtuStrankaListNazivFormated>
    <izvorni_sadrzaj>
      <item>LM BAROVI j.d.o.o. za usluge</item>
    </izvorni_sadrzaj>
    <derivirana_varijabla naziv="DomainObject.Predmet.ProtuStrankaListNazivFormated_1">
      <item>LM BAROVI j.d.o.o. za usluge</item>
    </derivirana_varijabla>
  </DomainObject.Predmet.ProtuStrankaListNazivFormated>
  <DomainObject.Predmet.ProtuStrankaListNazivFormatedOIB>
    <izvorni_sadrzaj>
      <item>LM BAROVI j.d.o.o. za usluge, OIB 51471772419</item>
    </izvorni_sadrzaj>
    <derivirana_varijabla naziv="DomainObject.Predmet.ProtuStrankaListNazivFormatedOIB_1">
      <item>LM BAROVI j.d.o.o. za usluge, OIB 51471772419</item>
    </derivirana_varijabla>
  </DomainObject.Predmet.ProtuStrankaListNazivFormatedOIB>
  <DomainObject.Predmet.OstaliListFormated>
    <izvorni_sadrzaj>
      <item>Veselko Malić punomoćnik sudionika u postupku LM BAROVI j.d.o.o. za usluge</item>
    </izvorni_sadrzaj>
    <derivirana_varijabla naziv="DomainObject.Predmet.OstaliListFormated_1">
      <item>Veselko Malić punomoćnik sudionika u postupku LM BAROVI j.d.o.o. za usluge</item>
    </derivirana_varijabla>
  </DomainObject.Predmet.OstaliListFormated>
  <DomainObject.Predmet.OstaliListFormatedOIB>
    <izvorni_sadrzaj>
      <item>Veselko Malić, OIB 13142414806 punomoćnik sudionika u postupku LM BAROVI j.d.o.o. za usluge</item>
    </izvorni_sadrzaj>
    <derivirana_varijabla naziv="DomainObject.Predmet.OstaliListFormatedOIB_1">
      <item>Veselko Malić, OIB 13142414806 punomoćnik sudionika u postupku LM BAROVI j.d.o.o. za usluge</item>
    </derivirana_varijabla>
  </DomainObject.Predmet.OstaliListFormatedOIB>
  <DomainObject.Predmet.OstaliListFormatedWithAdress>
    <izvorni_sadrzaj>
      <item>Veselko Malić, Jakuševečka 1c, 10000 Zagreb punomoćnik sudionika u postupku LM BAROVI j.d.o.o. za usluge</item>
    </izvorni_sadrzaj>
    <derivirana_varijabla naziv="DomainObject.Predmet.OstaliListFormatedWithAdress_1">
      <item>Veselko Malić, Jakuševečka 1c, 10000 Zagreb punomoćnik sudionika u postupku LM BAROVI j.d.o.o. za usluge</item>
    </derivirana_varijabla>
  </DomainObject.Predmet.OstaliListFormatedWithAdress>
  <DomainObject.Predmet.OstaliListFormatedWithAdressOIB>
    <izvorni_sadrzaj>
      <item>Veselko Malić, OIB 13142414806, Jakuševečka 1c, 10000 Zagreb punomoćnik sudionika u postupku LM BAROVI j.d.o.o. za usluge</item>
    </izvorni_sadrzaj>
    <derivirana_varijabla naziv="DomainObject.Predmet.OstaliListFormatedWithAdressOIB_1">
      <item>Veselko Malić, OIB 13142414806, Jakuševečka 1c, 10000 Zagreb punomoćnik sudionika u postupku LM BAROVI j.d.o.o. za usluge</item>
    </derivirana_varijabla>
  </DomainObject.Predmet.OstaliListFormatedWithAdressOIB>
  <DomainObject.Predmet.OstaliListNazivFormated>
    <izvorni_sadrzaj>
      <item>Veselko Malić</item>
    </izvorni_sadrzaj>
    <derivirana_varijabla naziv="DomainObject.Predmet.OstaliListNazivFormated_1">
      <item>Veselko Malić</item>
    </derivirana_varijabla>
  </DomainObject.Predmet.OstaliListNazivFormated>
  <DomainObject.Predmet.OstaliListNazivFormatedOIB>
    <izvorni_sadrzaj>
      <item>Veselko Malić, OIB 13142414806</item>
    </izvorni_sadrzaj>
    <derivirana_varijabla naziv="DomainObject.Predmet.OstaliListNazivFormatedOIB_1">
      <item>Veselko Malić, OIB 13142414806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 BAROVI j.d.o.o. za usluge</izvorni_sadrzaj>
    <derivirana_varijabla naziv="DomainObject.Predmet.ProtustrankaIDrugi_1">LM BAROVI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LM BAROVI j.d.o.o. za usluge, OIB 51471772419, Malešnica 27, 10000 Zagreb</izvorni_sadrzaj>
    <derivirana_varijabla naziv="DomainObject.Predmet.ProtustrankaIDrugiAdressOIB_1">LM BAROVI j.d.o.o. za usluge, OIB 51471772419,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 BAROVI j.d.o.o. za usluge</item>
      <item>Veselko Malić</item>
    </izvorni_sadrzaj>
    <derivirana_varijabla naziv="DomainObject.Predmet.SudioniciListNaziv_1">
      <item>FINA Regionalni centar Zagreb</item>
      <item>LM BAROVI j.d.o.o. za usluge</item>
      <item>Veselko Malić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LM BAROVI j.d.o.o. za usluge, OIB 51471772419, Malešnica 27,10000 Zagreb</item>
      <item>Veselko Malić, OIB 13142414806, Jakuševečka 1c,10000 Zagreb</item>
    </izvorni_sadrzaj>
    <derivirana_varijabla naziv="DomainObject.Predmet.SudioniciListAdressOIB_1">
      <item>FINA Regionalni centar Zagreb, OIB 85821130368, Trg svibanjskih žrtava 1995. 1,10000 Zagreb</item>
      <item>LM BAROVI j.d.o.o. za usluge, OIB 51471772419, Malešnica 27,10000 Zagreb</item>
      <item>Veselko Malić, OIB 13142414806, Jakuševečka 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51471772419</item>
      <item>, OIB 13142414806</item>
    </izvorni_sadrzaj>
    <derivirana_varijabla naziv="DomainObject.Predmet.SudioniciListNazivOIB_1">
      <item>, OIB 85821130368</item>
      <item>, OIB 51471772419</item>
      <item>, OIB 13142414806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C5C8DD-9247-4335-AFCB-22E505CBA0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888</properties:Words>
  <properties:Characters>4614</properties:Characters>
  <properties:Lines>131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2018-04-23T12:07:00Z</dcterms:created>
  <dc:creator>Korisnik</dc:creator>
  <cp:lastModifiedBy>Draženka Prpić</cp:lastModifiedBy>
  <cp:lastPrinted>2018-04-23T12:08:00Z</cp:lastPrinted>
  <dcterms:modified xmlns:xsi="http://www.w3.org/2001/XMLSchema-instance" xsi:type="dcterms:W3CDTF">2018-04-23T12:08:00Z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(POKRETANJE PRETHODNOG POSTUPKA NA PRIJEDLOG FINE - ČL. 110..st.1.-St-455-18-Na prijedlog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