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6aff" w14:paraId="ed66aff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897EA0">
        <w:t>4368</w:t>
      </w:r>
      <w:r>
        <w:t>/16</w:t>
      </w:r>
      <w:r w:rsidR="002B3342">
        <w:t>-14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897EA0" w:rsidP="00017C4B" w:rsidR="005E2A66">
      <w:pPr>
        <w:pStyle w:val="Bezproreda"/>
        <w:ind w:firstLine="720"/>
        <w:jc w:val="both"/>
        <w:rPr>
          <w:rFonts w:eastAsia="Calibri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 xml:space="preserve">Zagreb, </w:t>
      </w:r>
      <w:r w:rsidRPr="00070D63">
        <w:t>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>DA-KLE j.d.o.o. za trgovinu i usluge, OIB 93465573578, Zagreb, Nuštarska 6, dana</w:t>
      </w:r>
      <w:r w:rsidRPr="00070D63">
        <w:t xml:space="preserve"> </w:t>
      </w:r>
      <w:r>
        <w:t>4. studenog</w:t>
      </w:r>
      <w:r w:rsidRPr="00070D63">
        <w:t xml:space="preserve"> 2016</w:t>
      </w:r>
      <w:r w:rsidR="005E2A66">
        <w:rPr>
          <w:rFonts w:eastAsia="Calibri"/>
        </w:rPr>
        <w:t>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897EA0">
        <w:t>DA-KLE j.d.o.o. za trgovinu i usluge, OIB 93465573578, Zagreb, Nuštarska 6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897EA0">
        <w:t>ajnog postupka određeno za dan 1</w:t>
      </w:r>
      <w:r>
        <w:t xml:space="preserve">. </w:t>
      </w:r>
      <w:r w:rsidR="00897EA0">
        <w:t xml:space="preserve">prosinca </w:t>
      </w:r>
      <w:r>
        <w:t xml:space="preserve">2016. u </w:t>
      </w:r>
      <w:r w:rsidR="00897EA0">
        <w:t>10</w:t>
      </w:r>
      <w:r>
        <w:t>:20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897EA0">
        <w:t>DA-KLE j.d.o.o. za trgovinu i usluge, OIB 93465573578, Zagreb, Nuštarska 6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360CDF">
        <w:t>6</w:t>
      </w:r>
      <w:r>
        <w:t xml:space="preserve">. </w:t>
      </w:r>
      <w:r w:rsidR="00360CDF">
        <w:t>rujna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="00360CDF" w:rsidRPr="00360CDF">
        <w:t xml:space="preserve"> </w:t>
      </w:r>
      <w:r w:rsidR="00360CDF">
        <w:t xml:space="preserve">DA-KLE j.d.o.o. za trgovinu i usluge, OIB 93465573578, Zagreb, Nuštarska 6 </w:t>
      </w:r>
      <w:r w:rsidR="00055EFE">
        <w:rPr>
          <w:lang w:val="pt-BR"/>
        </w:rPr>
        <w:t xml:space="preserve">te </w:t>
      </w:r>
      <w:r w:rsidR="00360CDF">
        <w:rPr>
          <w:lang w:val="pt-BR"/>
        </w:rPr>
        <w:t xml:space="preserve">je zaključkom od </w:t>
      </w:r>
      <w:r w:rsidR="00724565">
        <w:rPr>
          <w:lang w:val="pt-BR"/>
        </w:rPr>
        <w:t xml:space="preserve">17. listopada 2016. </w:t>
      </w:r>
      <w:r w:rsidR="00055EFE">
        <w:rPr>
          <w:lang w:val="pt-BR"/>
        </w:rPr>
        <w:t>odredio ročište radi očitovanja o prijedlogu za otvaranje stečaj</w:t>
      </w:r>
      <w:r w:rsidR="00724565">
        <w:rPr>
          <w:lang w:val="pt-BR"/>
        </w:rPr>
        <w:t>nog postupka za 1</w:t>
      </w:r>
      <w:r w:rsidR="00055EFE">
        <w:rPr>
          <w:lang w:val="pt-BR"/>
        </w:rPr>
        <w:t xml:space="preserve">. </w:t>
      </w:r>
      <w:r w:rsidR="00724565">
        <w:rPr>
          <w:lang w:val="pt-BR"/>
        </w:rPr>
        <w:t>prosinca</w:t>
      </w:r>
      <w:r w:rsidR="00055EFE">
        <w:rPr>
          <w:lang w:val="pt-BR"/>
        </w:rPr>
        <w:t xml:space="preserve"> 2016. u </w:t>
      </w:r>
      <w:r w:rsidR="00724565">
        <w:rPr>
          <w:lang w:val="pt-BR"/>
        </w:rPr>
        <w:t>10</w:t>
      </w:r>
      <w:r w:rsidR="00055EFE">
        <w:rPr>
          <w:lang w:val="pt-BR"/>
        </w:rPr>
        <w:t>:20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897EA0">
      <w:pPr>
        <w:tabs>
          <w:tab w:pos="720" w:val="left"/>
        </w:tabs>
        <w:jc w:val="both"/>
      </w:pPr>
      <w:r>
        <w:tab/>
      </w:r>
      <w:r w:rsidR="00321BA6">
        <w:t>Privredna banka d.d.</w:t>
      </w:r>
      <w:r w:rsidR="00693429">
        <w:t xml:space="preserve"> </w:t>
      </w:r>
      <w:r w:rsidR="00321BA6">
        <w:t xml:space="preserve"> je podneskom od 28. listopada 2016. (list 15 spisa) obavijestila sud da dužnik ima otvoren račun HR2723400091110596393 </w:t>
      </w:r>
      <w:r w:rsidR="00693429">
        <w:t xml:space="preserve">te da račun dužnika na dan 24. listopada 2016. nije u blokadi. </w:t>
      </w:r>
      <w:r w:rsidR="00321BA6">
        <w:t xml:space="preserve"> </w:t>
      </w:r>
    </w:p>
    <w:p w:rsidRDefault="00897EA0" w:rsidP="000A39B4" w:rsidR="00897EA0">
      <w:pPr>
        <w:tabs>
          <w:tab w:pos="720" w:val="left"/>
        </w:tabs>
        <w:jc w:val="both"/>
      </w:pPr>
    </w:p>
    <w:p w:rsidRDefault="00897EA0" w:rsidP="000A39B4" w:rsidR="005F6727">
      <w:pPr>
        <w:tabs>
          <w:tab w:pos="720" w:val="left"/>
        </w:tabs>
        <w:jc w:val="both"/>
      </w:pPr>
      <w:r>
        <w:lastRenderedPageBreak/>
        <w:tab/>
      </w:r>
      <w:r w:rsidR="00693429">
        <w:t>Financijska agencija je elektronskim putem dostavila potvrd</w:t>
      </w:r>
      <w:r>
        <w:t>u</w:t>
      </w:r>
      <w:r w:rsidR="00693429">
        <w:t xml:space="preserve"> o blokadi računa i novčanih sredstava</w:t>
      </w:r>
      <w:r w:rsidR="0075376A">
        <w:t xml:space="preserve"> dužnika</w:t>
      </w:r>
      <w:r w:rsidR="00693429">
        <w:t xml:space="preserve"> </w:t>
      </w:r>
      <w:r>
        <w:t xml:space="preserve">na dan 3. studenog 2016. </w:t>
      </w:r>
      <w:r w:rsidR="00693429" w:rsidRPr="007C0376">
        <w:t>iz koje proizlazi da</w:t>
      </w:r>
      <w:r w:rsidR="00693429">
        <w:t xml:space="preserve"> nepodmirene obveze</w:t>
      </w:r>
      <w:r>
        <w:t xml:space="preserve"> dužnika </w:t>
      </w:r>
      <w:r w:rsidR="00693429">
        <w:t>na dan izdavanja potvrde</w:t>
      </w:r>
      <w:r>
        <w:t xml:space="preserve"> iznose 0,00 kn te da je na računima i novčanim sredstvima dužnika na dan izdavanja potvrde evidentirano 0 dana neprekidne blokade (list 16-17 spisa). </w:t>
      </w:r>
      <w:r w:rsidRPr="00897EA0">
        <w:rPr>
          <w:color w:val="FF0000"/>
        </w:rPr>
        <w:t xml:space="preserve">  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897EA0">
        <w:t>potvrde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897EA0">
        <w:t>3</w:t>
      </w:r>
      <w:r w:rsidR="007A344B">
        <w:t>. s</w:t>
      </w:r>
      <w:r w:rsidR="00897EA0">
        <w:t>tudenog</w:t>
      </w:r>
      <w:r w:rsidR="00CF3A3F">
        <w:t xml:space="preserve"> </w:t>
      </w:r>
      <w:r w:rsidR="007C56AE">
        <w:t>2016. 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724565">
        <w:t>4</w:t>
      </w:r>
      <w:r w:rsidR="007A344B">
        <w:t>. s</w:t>
      </w:r>
      <w:r w:rsidR="00724565">
        <w:t>tudenog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2B3342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2B3342" w:rsidP="002B3342" w:rsidR="002B3342" w:rsidRPr="00694D64">
      <w:r w:rsidRPr="00694D64">
        <w:t>Za točnost otpravka-ovlašteni službenik:</w:t>
      </w:r>
    </w:p>
    <w:p w:rsidRDefault="002B3342" w:rsidP="002B3342" w:rsidR="002B3342" w:rsidRPr="00694D64">
      <w:r w:rsidRPr="00694D64">
        <w:t>Karmela Dolenc</w:t>
      </w:r>
    </w:p>
    <w:p w:rsidRDefault="003C549D" w:rsidP="002B3342" w:rsidR="003C549D">
      <w:pPr>
        <w:pStyle w:val="Bezproreda"/>
      </w:pPr>
    </w:p>
    <w:p w:rsidRDefault="00B94BA5" w:rsidP="00017C4B" w:rsidR="00B94BA5" w:rsidRPr="00491880">
      <w:pPr>
        <w:pStyle w:val="Bezproreda"/>
        <w:jc w:val="both"/>
      </w:pPr>
    </w:p>
    <w:sectPr w:rsidSect="00D156CD" w:rsidR="00B94BA5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213647294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2312A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0A39B4">
      <w:t>4</w:t>
    </w:r>
    <w:r w:rsidR="00724565">
      <w:t>368</w:t>
    </w:r>
    <w:r w:rsidR="00CF3A3F">
      <w:t>/16</w:t>
    </w:r>
    <w:r w:rsidR="002B3342">
      <w:t>-14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B09CE"/>
    <w:rsid w:val="001D6A3B"/>
    <w:rsid w:val="0024419B"/>
    <w:rsid w:val="00247383"/>
    <w:rsid w:val="002868D4"/>
    <w:rsid w:val="002B3342"/>
    <w:rsid w:val="002C0221"/>
    <w:rsid w:val="002C265E"/>
    <w:rsid w:val="00301645"/>
    <w:rsid w:val="00321BA6"/>
    <w:rsid w:val="00330F84"/>
    <w:rsid w:val="00356930"/>
    <w:rsid w:val="00360CDF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2312A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93429"/>
    <w:rsid w:val="006A1CB0"/>
    <w:rsid w:val="006B07A1"/>
    <w:rsid w:val="006B7521"/>
    <w:rsid w:val="006B760B"/>
    <w:rsid w:val="006D30B9"/>
    <w:rsid w:val="00724565"/>
    <w:rsid w:val="00750AE5"/>
    <w:rsid w:val="0075376A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97EA0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4368</izvorni_sadrzaj>
    <derivirana_varijabla naziv="DomainObject.Predmet.Broj_1">4368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St-4368/2016</izvorni_sadrzaj>
    <derivirana_varijabla naziv="DomainObject.Predmet.OznakaBroj_1">St-4368/2016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DA-KLE j.d.o.o. za trgovinu i usluge zastupanog po punomoćniku Darko Kleković</izvorni_sadrzaj>
    <derivirana_varijabla naziv="DomainObject.Predmet.ProtustrankaFormated_1">  DA-KLE j.d.o.o. za trgovinu i usluge zastupanog po punomoćniku Darko Kleković</derivirana_varijabla>
  </DomainObject.Predmet.ProtustrankaFormated>
  <DomainObject.Predmet.ProtustrankaFormatedOIB>
    <izvorni_sadrzaj>  DA-KLE j.d.o.o. za trgovinu i usluge, OIB 93465573578 zastupanog po punomoćniku Darko Kleković</izvorni_sadrzaj>
    <derivirana_varijabla naziv="DomainObject.Predmet.ProtustrankaFormatedOIB_1">  DA-KLE j.d.o.o. za trgovinu i usluge, OIB 93465573578 zastupanog po punomoćniku Darko Kleković</derivirana_varijabla>
  </DomainObject.Predmet.ProtustrankaFormatedOIB>
  <DomainObject.Predmet.ProtustrankaFormatedWithAdress>
    <izvorni_sadrzaj> DA-KLE j.d.o.o. za trgovinu i usluge, Nuštarska 6, 10000 Zagreb zastupanog po punomoćniku Darko Kleković</izvorni_sadrzaj>
    <derivirana_varijabla naziv="DomainObject.Predmet.ProtustrankaFormatedWithAdress_1"> DA-KLE j.d.o.o. za trgovinu i usluge, Nuštarska 6, 10000 Zagreb zastupanog po punomoćniku Darko Kleković</derivirana_varijabla>
  </DomainObject.Predmet.ProtustrankaFormatedWithAdress>
  <DomainObject.Predmet.ProtustrankaFormatedWithAdressOIB>
    <izvorni_sadrzaj> DA-KLE j.d.o.o. za trgovinu i usluge, OIB 93465573578, Nuštarska 6, 10000 Zagreb zastupanog po punomoćniku Darko Kleković</izvorni_sadrzaj>
    <derivirana_varijabla naziv="DomainObject.Predmet.ProtustrankaFormatedWithAdressOIB_1"> DA-KLE j.d.o.o. za trgovinu i usluge, OIB 93465573578, Nuštarska 6, 10000 Zagreb zastupanog po punomoćniku Darko Kleković</derivirana_varijabla>
  </DomainObject.Predmet.ProtustrankaFormatedWithAdressOIB>
  <DomainObject.Predmet.ProtustrankaWithAdress>
    <izvorni_sadrzaj>DA-KLE j.d.o.o. za trgovinu i usluge Nuštarska 6, 10000 Zagreb</izvorni_sadrzaj>
    <derivirana_varijabla naziv="DomainObject.Predmet.ProtustrankaWithAdress_1">DA-KLE j.d.o.o. za trgovinu i usluge Nuštarska 6, 10000 Zagreb</derivirana_varijabla>
  </DomainObject.Predmet.ProtustrankaWithAdress>
  <DomainObject.Predmet.ProtustrankaWithAdressOIB>
    <izvorni_sadrzaj>DA-KLE j.d.o.o. za trgovinu i usluge, OIB 93465573578, Nuštarska 6, 10000 Zagreb</izvorni_sadrzaj>
    <derivirana_varijabla naziv="DomainObject.Predmet.ProtustrankaWithAdressOIB_1">DA-KLE j.d.o.o. za trgovinu i usluge, OIB 93465573578, Nuštarska 6, 10000 Zagreb</derivirana_varijabla>
  </DomainObject.Predmet.ProtustrankaWithAdressOIB>
  <DomainObject.Predmet.ProtustrankaNazivFormated>
    <izvorni_sadrzaj>DA-KLE j.d.o.o. za trgovinu i usluge</izvorni_sadrzaj>
    <derivirana_varijabla naziv="DomainObject.Predmet.ProtustrankaNazivFormated_1">DA-KLE j.d.o.o. za trgovinu i usluge</derivirana_varijabla>
  </DomainObject.Predmet.ProtustrankaNazivFormated>
  <DomainObject.Predmet.ProtustrankaNazivFormatedOIB>
    <izvorni_sadrzaj>DA-KLE j.d.o.o. za trgovinu i usluge, OIB 93465573578</izvorni_sadrzaj>
    <derivirana_varijabla naziv="DomainObject.Predmet.ProtustrankaNazivFormatedOIB_1">DA-KLE j.d.o.o. za trgovinu i usluge, OIB 93465573578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DA-KLE j.d.o.o. za trgovinu i usluge zastupanog po punomoćniku Darko Kleković</item>
    </izvorni_sadrzaj>
    <derivirana_varijabla naziv="DomainObject.Predmet.ProtuStrankaListFormated_1">
      <item>DA-KLE j.d.o.o. za trgovinu i usluge zastupanog po punomoćniku Darko Kleković</item>
    </derivirana_varijabla>
  </DomainObject.Predmet.ProtuStrankaListFormated>
  <DomainObject.Predmet.ProtuStrankaListFormatedOIB>
    <izvorni_sadrzaj>
      <item>DA-KLE j.d.o.o. za trgovinu i usluge, OIB 93465573578 zastupanog po punomoćniku Darko Kleković</item>
    </izvorni_sadrzaj>
    <derivirana_varijabla naziv="DomainObject.Predmet.ProtuStrankaListFormatedOIB_1">
      <item>DA-KLE j.d.o.o. za trgovinu i usluge, OIB 93465573578 zastupanog po punomoćniku Darko Kleković</item>
    </derivirana_varijabla>
  </DomainObject.Predmet.ProtuStrankaListFormatedOIB>
  <DomainObject.Predmet.ProtuStrankaListFormatedWithAdress>
    <izvorni_sadrzaj>
      <item>DA-KLE j.d.o.o. za trgovinu i usluge, Nuštarska 6, 10000 Zagreb zastupanog po punomoćniku Darko Kleković</item>
    </izvorni_sadrzaj>
    <derivirana_varijabla naziv="DomainObject.Predmet.ProtuStrankaListFormatedWithAdress_1">
      <item>DA-KLE j.d.o.o. za trgovinu i usluge, Nuštarska 6, 10000 Zagreb zastupanog po punomoćniku Darko Kleković</item>
    </derivirana_varijabla>
  </DomainObject.Predmet.ProtuStrankaListFormatedWithAdress>
  <DomainObject.Predmet.ProtuStrankaListFormatedWithAdressOIB>
    <izvorni_sadrzaj>
      <item>DA-KLE j.d.o.o. za trgovinu i usluge, OIB 93465573578, Nuštarska 6, 10000 Zagreb zastupanog po punomoćniku Darko Kleković</item>
    </izvorni_sadrzaj>
    <derivirana_varijabla naziv="DomainObject.Predmet.ProtuStrankaListFormatedWithAdressOIB_1">
      <item>DA-KLE j.d.o.o. za trgovinu i usluge, OIB 93465573578, Nuštarska 6, 10000 Zagreb zastupanog po punomoćniku Darko Kleković</item>
    </derivirana_varijabla>
  </DomainObject.Predmet.ProtuStrankaListFormatedWithAdressOIB>
  <DomainObject.Predmet.ProtuStrankaListNazivFormated>
    <izvorni_sadrzaj>
      <item>DA-KLE j.d.o.o. za trgovinu i usluge</item>
    </izvorni_sadrzaj>
    <derivirana_varijabla naziv="DomainObject.Predmet.ProtuStrankaListNazivFormated_1">
      <item>DA-KLE j.d.o.o. za trgovinu i usluge</item>
    </derivirana_varijabla>
  </DomainObject.Predmet.ProtuStrankaListNazivFormated>
  <DomainObject.Predmet.ProtuStrankaListNazivFormatedOIB>
    <izvorni_sadrzaj>
      <item>DA-KLE j.d.o.o. za trgovinu i usluge, OIB 93465573578</item>
    </izvorni_sadrzaj>
    <derivirana_varijabla naziv="DomainObject.Predmet.ProtuStrankaListNazivFormatedOIB_1">
      <item>DA-KLE j.d.o.o. za trgovinu i usluge, OIB 93465573578</item>
    </derivirana_varijabla>
  </DomainObject.Predmet.ProtuStrankaListNazivFormatedOIB>
  <DomainObject.Predmet.OstaliListFormated>
    <izvorni_sadrzaj>
      <item>Darko Kleković punomoćnik sudionika u postupku DA-KLE j.d.o.o. za trgovinu i usluge</item>
      <item>PRIVREDNA BANKA ZAGREB - DIONIČKO DRUŠTVO</item>
    </izvorni_sadrzaj>
    <derivirana_varijabla naziv="DomainObject.Predmet.OstaliListFormated_1">
      <item>Darko Kleković punomoćnik sudionika u postupku DA-KLE j.d.o.o. za trgovinu i usluge</item>
      <item>PRIVREDNA BANKA ZAGREB - DIONIČKO DRUŠTVO</item>
    </derivirana_varijabla>
  </DomainObject.Predmet.OstaliListFormated>
  <DomainObject.Predmet.OstaliListFormatedOIB>
    <izvorni_sadrzaj>
      <item>Darko Kleković, OIB 55320953309 punomoćnik sudionika u postupku DA-KLE j.d.o.o. za trgovinu i usluge</item>
      <item>PRIVREDNA BANKA ZAGREB - DIONIČKO DRUŠTVO, OIB 02535697732</item>
    </izvorni_sadrzaj>
    <derivirana_varijabla naziv="DomainObject.Predmet.OstaliListFormatedOIB_1">
      <item>Darko Kleković, OIB 55320953309 punomoćnik sudionika u postupku DA-KLE j.d.o.o. za trgovinu i usluge</item>
      <item>PRIVREDNA BANKA ZAGREB - DIONIČKO DRUŠTVO, OIB 02535697732</item>
    </derivirana_varijabla>
  </DomainObject.Predmet.OstaliListFormatedOIB>
  <DomainObject.Predmet.OstaliListFormatedWithAdress>
    <izvorni_sadrzaj>
      <item>Darko Kleković, Nuštarska Ulica 6, 10000 Zagreb punomoćnik sudionika u postupku DA-KLE j.d.o.o. za trgovinu i usluge</item>
      <item>PRIVREDNA BANKA ZAGREB - DIONIČKO DRUŠTVO, Radnička cesta 50, 10000 Zagreb</item>
    </izvorni_sadrzaj>
    <derivirana_varijabla naziv="DomainObject.Predmet.OstaliListFormatedWithAdress_1">
      <item>Darko Kleković, Nuštarska Ulica 6, 10000 Zagreb punomoćnik sudionika u postupku DA-KLE j.d.o.o. za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Darko Kleković, OIB 55320953309, Nuštarska Ulica 6, 10000 Zagreb punomoćnik sudionika u postupku DA-KLE j.d.o.o. za trgovinu i usluge</item>
      <item>PRIVREDNA BANKA ZAGREB - DIONIČKO DRUŠTVO, OIB 02535697732, Radnička cesta 50, 10000 Zagreb</item>
    </izvorni_sadrzaj>
    <derivirana_varijabla naziv="DomainObject.Predmet.OstaliListFormatedWithAdressOIB_1">
      <item>Darko Kleković, OIB 55320953309, Nuštarska Ulica 6, 10000 Zagreb punomoćnik sudionika u postupku DA-KLE j.d.o.o. za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Darko Kleković</item>
      <item>PRIVREDNA BANKA ZAGREB - DIONIČKO DRUŠTVO</item>
    </izvorni_sadrzaj>
    <derivirana_varijabla naziv="DomainObject.Predmet.OstaliListNazivFormated_1">
      <item>Darko Kleković</item>
      <item>PRIVREDNA BANKA ZAGREB - DIONIČKO DRUŠTVO</item>
    </derivirana_varijabla>
  </DomainObject.Predmet.OstaliListNazivFormated>
  <DomainObject.Predmet.OstaliListNazivFormatedOIB>
    <izvorni_sadrzaj>
      <item>Darko Kleković, OIB 55320953309</item>
      <item>PRIVREDNA BANKA ZAGREB - DIONIČKO DRUŠTVO, OIB 02535697732</item>
    </izvorni_sadrzaj>
    <derivirana_varijabla naziv="DomainObject.Predmet.OstaliListNazivFormatedOIB_1">
      <item>Darko Kleković, OIB 55320953309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DA-KLE j.d.o.o. za trgovinu i usluge</izvorni_sadrzaj>
    <derivirana_varijabla naziv="DomainObject.Predmet.ProtustrankaIDrugi_1">DA-KLE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DA-KLE j.d.o.o. za trgovinu i usluge, OIB 93465573578, Nuštarska 6, 10000 Zagreb</izvorni_sadrzaj>
    <derivirana_varijabla naziv="DomainObject.Predmet.ProtustrankaIDrugiAdressOIB_1">DA-KLE j.d.o.o. za trgovinu i usluge, OIB 93465573578, Nuštarska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DA-KLE j.d.o.o. za trgovinu i usluge</item>
      <item>Darko Kleković</item>
      <item>PRIVREDNA BANKA ZAGREB - DIONIČKO DRUŠTVO</item>
    </izvorni_sadrzaj>
    <derivirana_varijabla naziv="DomainObject.Predmet.SudioniciListNaziv_1">
      <item>FINA Regionalni centar Zagreb</item>
      <item>DA-KLE j.d.o.o. za trgovinu i usluge</item>
      <item>Darko Kleković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DA-KLE j.d.o.o. za trgovinu i usluge, OIB 93465573578, Nuštarska 6,10000 Zagreb</item>
      <item>Darko Kleković, OIB 55320953309, Nuštarska Ulica 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DA-KLE j.d.o.o. za trgovinu i usluge, OIB 93465573578, Nuštarska 6,10000 Zagreb</item>
      <item>Darko Kleković, OIB 55320953309, Nuštarska Ulica 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93465573578</item>
      <item>, OIB 55320953309</item>
      <item>, OIB 02535697732</item>
    </izvorni_sadrzaj>
    <derivirana_varijabla naziv="DomainObject.Predmet.SudioniciListNazivOIB_1">
      <item>, OIB 85821130368</item>
      <item>, OIB 93465573578</item>
      <item>, OIB 55320953309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2353</properties:Characters>
  <properties:Lines>70</properties:Lines>
  <properties:Paragraphs>24</properties:Paragraphs>
  <properties:TotalTime>266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2016-11-07T12:16:00Z</cp:lastPrinted>
  <dcterms:modified xmlns:xsi="http://www.w3.org/2001/XMLSchema-instance" xsi:type="dcterms:W3CDTF">2016-11-08T07:25:00Z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