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6d31" w14:paraId="9df6d31" w:rsidRDefault="003E5EDE" w:rsidP="001810E9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525A89">
        <w:t>369/12-93</w:t>
      </w:r>
    </w:p>
    <w:p w:rsidRDefault="001810E9" w:rsidP="003E5EDE" w:rsidR="001810E9">
      <w:pPr>
        <w:ind w:firstLine="720" w:left="1440"/>
      </w:pPr>
    </w:p>
    <w:p w:rsidRDefault="001810E9" w:rsidP="003E5EDE" w:rsidR="001810E9">
      <w:pPr>
        <w:ind w:firstLine="720" w:left="1440"/>
      </w:pPr>
    </w:p>
    <w:p w:rsidRDefault="001810E9" w:rsidP="003E5EDE" w:rsidR="001810E9">
      <w:pPr>
        <w:ind w:firstLine="720" w:left="1440"/>
      </w:pPr>
    </w:p>
    <w:p w:rsidRDefault="003E5EDE" w:rsidP="001810E9" w:rsidR="003E5EDE" w:rsidRPr="000559FC">
      <w:pPr>
        <w:jc w:val="center"/>
      </w:pPr>
      <w:r>
        <w:t>R E P U B L I K A  H R V A T S K A</w:t>
      </w:r>
    </w:p>
    <w:p w:rsidRDefault="00B253AA" w:rsidP="001810E9" w:rsidR="00B253AA">
      <w:pPr>
        <w:jc w:val="center"/>
      </w:pPr>
    </w:p>
    <w:p w:rsidRDefault="004B0322" w:rsidP="001810E9" w:rsidR="00D94EF2">
      <w:pPr>
        <w:jc w:val="center"/>
      </w:pPr>
      <w:r>
        <w:t>R J E Š E NJ E</w:t>
      </w:r>
    </w:p>
    <w:p w:rsidRDefault="00B253AA" w:rsidP="004B0322" w:rsidR="00B253AA">
      <w:pPr>
        <w:jc w:val="center"/>
      </w:pPr>
    </w:p>
    <w:p w:rsidRDefault="004A661B" w:rsidP="001810E9" w:rsidR="00B253AA">
      <w:pPr>
        <w:ind w:firstLine="720"/>
        <w:jc w:val="both"/>
      </w:pPr>
      <w:r w:rsidRPr="004A661B">
        <w:t xml:space="preserve">Trgovački sud u Rijeci po sutkinji tog suda Emi Brdovčak, u stečajnom postupku nad dužnikom SVETI ROK d.o.o. </w:t>
      </w:r>
      <w:r>
        <w:t xml:space="preserve">u stečaju, </w:t>
      </w:r>
      <w:r w:rsidRPr="004A661B">
        <w:t xml:space="preserve">Lovinac, Sveti Rok b.b., OIB: 45833280655, MBS: 020030758, </w:t>
      </w:r>
      <w:r w:rsidR="00525A89">
        <w:t>6</w:t>
      </w:r>
      <w:r w:rsidRPr="004A661B">
        <w:t xml:space="preserve">. </w:t>
      </w:r>
      <w:r w:rsidR="00525A89">
        <w:t xml:space="preserve">listopada </w:t>
      </w:r>
      <w:r w:rsidRPr="004A661B">
        <w:t>2016.,</w:t>
      </w:r>
    </w:p>
    <w:p w:rsidRDefault="001810E9" w:rsidP="00085BD3" w:rsidR="001810E9">
      <w:pPr>
        <w:jc w:val="center"/>
        <w:rPr>
          <w:b/>
        </w:rPr>
      </w:pPr>
    </w:p>
    <w:p w:rsidRDefault="004B0322" w:rsidP="00085BD3" w:rsidR="00085BD3" w:rsidRPr="001810E9">
      <w:pPr>
        <w:jc w:val="center"/>
      </w:pPr>
      <w:r w:rsidRPr="001810E9">
        <w:t xml:space="preserve">r i j e š i o </w:t>
      </w:r>
      <w:r w:rsidR="00D94EF2" w:rsidRPr="001810E9">
        <w:t xml:space="preserve">  </w:t>
      </w:r>
      <w:r w:rsidR="00085BD3" w:rsidRPr="001810E9">
        <w:t xml:space="preserve">j e </w:t>
      </w: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  <w:r w:rsidRPr="004A661B">
        <w:rPr>
          <w:rFonts w:hAnsi="Times New Roman" w:ascii="Times New Roman"/>
          <w:szCs w:val="24"/>
        </w:rPr>
        <w:t>I.</w:t>
      </w:r>
      <w:r w:rsidRPr="004A661B">
        <w:rPr>
          <w:rFonts w:hAnsi="Times New Roman" w:ascii="Times New Roman"/>
          <w:szCs w:val="24"/>
        </w:rPr>
        <w:tab/>
      </w:r>
      <w:r w:rsidR="008E7B9E" w:rsidRPr="004A661B">
        <w:rPr>
          <w:rFonts w:hAnsi="Times New Roman" w:ascii="Times New Roman"/>
          <w:szCs w:val="24"/>
        </w:rPr>
        <w:t>U stečajnom postupku nad dužnikom</w:t>
      </w:r>
      <w:r w:rsidR="00D71C8C" w:rsidRPr="004A661B">
        <w:rPr>
          <w:rFonts w:hAnsi="Times New Roman" w:ascii="Times New Roman"/>
        </w:rPr>
        <w:t xml:space="preserve"> </w:t>
      </w:r>
      <w:r w:rsidR="004A661B" w:rsidRPr="004A661B">
        <w:rPr>
          <w:rFonts w:hAnsi="Times New Roman" w:ascii="Times New Roman"/>
        </w:rPr>
        <w:t xml:space="preserve">SVETI ROK d.o.o. u stečaju, Lovinac, Sveti Rok b.b., OIB: 45833280655, MBS: 020030758, </w:t>
      </w:r>
      <w:r w:rsidR="008E7B9E" w:rsidRPr="004A661B">
        <w:rPr>
          <w:rFonts w:hAnsi="Times New Roman" w:ascii="Times New Roman"/>
          <w:szCs w:val="24"/>
        </w:rPr>
        <w:t>s</w:t>
      </w:r>
      <w:r w:rsidRPr="004A661B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661B" w:rsidP="001810E9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2</w:t>
      </w:r>
      <w:r w:rsidR="00525A89">
        <w:rPr>
          <w:rFonts w:hAnsi="Times New Roman" w:ascii="Times New Roman"/>
          <w:b/>
          <w:szCs w:val="24"/>
        </w:rPr>
        <w:t>6</w:t>
      </w:r>
      <w:r w:rsidRPr="004A661B">
        <w:rPr>
          <w:rFonts w:hAnsi="Times New Roman" w:ascii="Times New Roman"/>
          <w:b/>
          <w:szCs w:val="24"/>
        </w:rPr>
        <w:t xml:space="preserve">. </w:t>
      </w:r>
      <w:r w:rsidR="00525A89">
        <w:rPr>
          <w:rFonts w:hAnsi="Times New Roman" w:ascii="Times New Roman"/>
          <w:b/>
          <w:szCs w:val="24"/>
        </w:rPr>
        <w:t xml:space="preserve">listopada </w:t>
      </w:r>
      <w:r w:rsidRPr="004A661B">
        <w:rPr>
          <w:rFonts w:hAnsi="Times New Roman" w:ascii="Times New Roman"/>
          <w:b/>
          <w:szCs w:val="24"/>
        </w:rPr>
        <w:t>2016. u 13,</w:t>
      </w:r>
      <w:r w:rsidR="00525A89">
        <w:rPr>
          <w:rFonts w:hAnsi="Times New Roman" w:ascii="Times New Roman"/>
          <w:b/>
          <w:szCs w:val="24"/>
        </w:rPr>
        <w:t>3</w:t>
      </w:r>
      <w:r w:rsidR="006E70ED" w:rsidRPr="004A661B">
        <w:rPr>
          <w:rFonts w:hAnsi="Times New Roman" w:ascii="Times New Roman"/>
          <w:b/>
          <w:szCs w:val="24"/>
        </w:rPr>
        <w:t>0</w:t>
      </w:r>
      <w:r w:rsidR="004B0322" w:rsidRPr="004A661B">
        <w:rPr>
          <w:rFonts w:hAnsi="Times New Roman" w:ascii="Times New Roman"/>
          <w:b/>
          <w:szCs w:val="24"/>
        </w:rPr>
        <w:t xml:space="preserve"> sati,</w:t>
      </w:r>
    </w:p>
    <w:p w:rsidRDefault="004B0322" w:rsidP="001810E9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kod ovog suda, Zadarska 1 i 3, sudnica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  <w:r w:rsidR="004A661B">
        <w:rPr>
          <w:rFonts w:hAnsi="Times New Roman" w:ascii="Times New Roman"/>
          <w:szCs w:val="24"/>
        </w:rPr>
        <w:t xml:space="preserve"> i stanju stečajne mase te  o rezultatima poslovanja stečajnog dužnika nakon otvaranja stečajnog postupka. </w:t>
      </w:r>
    </w:p>
    <w:p w:rsidRDefault="00D71C8C" w:rsidP="00D71C8C" w:rsidR="00D71C8C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4A661B" w:rsidP="004A661B" w:rsid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nedostajućeg člana odbora vjerovnika.</w:t>
      </w:r>
    </w:p>
    <w:p w:rsidRDefault="004A661B" w:rsidP="004A661B" w:rsidR="004A661B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A661B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odluke o nastavku stečajnog postupka i o načinu unovčenja imovine stečajnog dužnika</w:t>
      </w:r>
      <w:r w:rsidR="00B253AA"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661B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525A89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</w:t>
      </w:r>
      <w:r w:rsidR="00525A89">
        <w:rPr>
          <w:rFonts w:hAnsi="Times New Roman" w:ascii="Times New Roman"/>
          <w:szCs w:val="24"/>
        </w:rPr>
        <w:t xml:space="preserve">listopada </w:t>
      </w:r>
      <w:r w:rsidR="006E70ED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810E9" w:rsidP="001810E9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1810E9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1810E9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1810E9" w:rsidP="004B0322" w:rsidR="001810E9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</w:t>
      </w:r>
      <w:r w:rsidR="004A661B">
        <w:rPr>
          <w:rFonts w:hAnsi="Times New Roman" w:ascii="Times New Roman"/>
          <w:szCs w:val="24"/>
        </w:rPr>
        <w:t xml:space="preserve"> -</w:t>
      </w:r>
      <w:r w:rsidRPr="00233EE9">
        <w:rPr>
          <w:rFonts w:hAnsi="Times New Roman" w:ascii="Times New Roman"/>
          <w:szCs w:val="24"/>
        </w:rPr>
        <w:t xml:space="preserve">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1810E9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7A" w:rsidR="00CC327A">
      <w:r>
        <w:separator/>
      </w:r>
    </w:p>
  </w:endnote>
  <w:endnote w:id="0" w:type="continuationSeparator">
    <w:p w:rsidRDefault="00CC327A" w:rsidR="00CC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7A" w:rsidR="00CC327A">
      <w:r>
        <w:separator/>
      </w:r>
    </w:p>
  </w:footnote>
  <w:footnote w:id="0" w:type="continuationSeparator">
    <w:p w:rsidRDefault="00CC327A" w:rsidR="00CC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D1E" w:rsidP="001810E9" w:rsidR="001810E9">
    <w:pPr>
      <w:ind w:left="6480"/>
      <w:jc w:val="right"/>
    </w:pPr>
    <w:r>
      <w:tab/>
    </w:r>
    <w:r w:rsidR="001810E9">
      <w:t>8</w:t>
    </w:r>
    <w:r w:rsidR="001810E9" w:rsidRPr="000559FC">
      <w:t xml:space="preserve"> St -</w:t>
    </w:r>
    <w:r w:rsidR="001810E9">
      <w:t>369/12-9</w:t>
    </w:r>
    <w:r w:rsidR="00525A89">
      <w:t>3</w:t>
    </w:r>
  </w:p>
  <w:p w:rsidRDefault="00381D1E" w:rsidR="00381D1E">
    <w:pPr>
      <w:pStyle w:val="Zaglavlje"/>
    </w:pP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679" w:rsidP="00A45EAD" w:rsidR="00BB3679" w:rsidRPr="00BB3679">
    <w:pPr>
      <w:ind w:firstLine="708"/>
      <w:rPr>
        <w:sz w:val="20"/>
        <w:szCs w:val="20"/>
      </w:rPr>
    </w:pPr>
    <w:r w:rsidRPr="00BB367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B3679" w:rsidP="00210E4E" w:rsidR="00BB3679" w:rsidRPr="00BB3679">
    <w:pPr>
      <w:rPr>
        <w:sz w:val="20"/>
        <w:szCs w:val="20"/>
      </w:rPr>
    </w:pPr>
    <w:r w:rsidRPr="00BB3679">
      <w:rPr>
        <w:rFonts w:eastAsia="MS Mincho"/>
        <w:sz w:val="20"/>
        <w:szCs w:val="20"/>
      </w:rPr>
      <w:t>REPUBLIKA HRVATSKA</w:t>
    </w:r>
  </w:p>
  <w:p w:rsidRDefault="00BB3679" w:rsidP="00210E4E" w:rsidR="00BB3679" w:rsidRPr="00BB3679">
    <w:pPr>
      <w:rPr>
        <w:sz w:val="20"/>
        <w:szCs w:val="20"/>
      </w:rPr>
    </w:pPr>
    <w:r w:rsidRPr="00BB3679">
      <w:rPr>
        <w:rFonts w:eastAsia="MS Mincho"/>
        <w:sz w:val="20"/>
        <w:szCs w:val="20"/>
      </w:rPr>
      <w:t>TRGOVAČKI SUD U RIJECI</w:t>
    </w:r>
  </w:p>
  <w:p w:rsidRDefault="00BB3679" w:rsidP="00A45EAD" w:rsidR="00BB3679" w:rsidRPr="00BB3679">
    <w:pPr>
      <w:rPr>
        <w:rFonts w:eastAsia="MS Mincho"/>
        <w:sz w:val="20"/>
        <w:szCs w:val="20"/>
      </w:rPr>
    </w:pPr>
    <w:r w:rsidRPr="00BB367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810E9"/>
    <w:rsid w:val="001A4793"/>
    <w:rsid w:val="001C0C6B"/>
    <w:rsid w:val="001E7044"/>
    <w:rsid w:val="0020277B"/>
    <w:rsid w:val="0023193D"/>
    <w:rsid w:val="00233EE9"/>
    <w:rsid w:val="00236A65"/>
    <w:rsid w:val="00251BE6"/>
    <w:rsid w:val="002926EA"/>
    <w:rsid w:val="00342C2E"/>
    <w:rsid w:val="00381D1E"/>
    <w:rsid w:val="003E5EDE"/>
    <w:rsid w:val="00401B3A"/>
    <w:rsid w:val="004236AA"/>
    <w:rsid w:val="00477FAC"/>
    <w:rsid w:val="00490F67"/>
    <w:rsid w:val="004A661B"/>
    <w:rsid w:val="004A75ED"/>
    <w:rsid w:val="004B0322"/>
    <w:rsid w:val="004B2ABF"/>
    <w:rsid w:val="004E07B8"/>
    <w:rsid w:val="00525A89"/>
    <w:rsid w:val="005570DC"/>
    <w:rsid w:val="00562693"/>
    <w:rsid w:val="005B48B8"/>
    <w:rsid w:val="00604DCE"/>
    <w:rsid w:val="00670328"/>
    <w:rsid w:val="00684C68"/>
    <w:rsid w:val="006D2C5B"/>
    <w:rsid w:val="006E70ED"/>
    <w:rsid w:val="006F1BD7"/>
    <w:rsid w:val="00882A43"/>
    <w:rsid w:val="008E7B9E"/>
    <w:rsid w:val="00A03186"/>
    <w:rsid w:val="00A13D6A"/>
    <w:rsid w:val="00AA7BE1"/>
    <w:rsid w:val="00B253AA"/>
    <w:rsid w:val="00B920E4"/>
    <w:rsid w:val="00BB3679"/>
    <w:rsid w:val="00C151CD"/>
    <w:rsid w:val="00C328C3"/>
    <w:rsid w:val="00CC327A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43F97"/>
    <w:rsid w:val="00EF1513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2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2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2012.</izvorni_sadrzaj>
    <derivirana_varijabla naziv="DomainObject.Predmet.DatumOsnivanja_1">27.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St-369/2012</izvorni_sadrzaj>
    <derivirana_varijabla naziv="DomainObject.Predmet.OznakaBroj_1">St-369/2012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ROK d.o.o.  Lovinac</izvorni_sadrzaj>
    <derivirana_varijabla naziv="DomainObject.Predmet.ProtustrankaFormated_1">  SVETI ROK d.o.o.  Lovinac</derivirana_varijabla>
  </DomainObject.Predmet.ProtustrankaFormated>
  <DomainObject.Predmet.ProtustrankaFormatedOIB>
    <izvorni_sadrzaj>  SVETI ROK d.o.o.  Lovinac, OIB 45833280655</izvorni_sadrzaj>
    <derivirana_varijabla naziv="DomainObject.Predmet.ProtustrankaFormatedOIB_1">  SVETI ROK d.o.o.  Lovinac, OIB 45833280655</derivirana_varijabla>
  </DomainObject.Predmet.ProtustrankaFormatedOIB>
  <DomainObject.Predmet.ProtustrankaFormatedWithAdress>
    <izvorni_sadrzaj> SVETI ROK d.o.o.  Lovinac, Sveti Rok bb, 53244 Lovinac</izvorni_sadrzaj>
    <derivirana_varijabla naziv="DomainObject.Predmet.ProtustrankaFormatedWithAdress_1"> SVETI ROK d.o.o.  Lovinac, Sveti Rok bb, 53244 Lovinac</derivirana_varijabla>
  </DomainObject.Predmet.ProtustrankaFormatedWithAdress>
  <DomainObject.Predmet.ProtustrankaFormatedWithAdressOIB>
    <izvorni_sadrzaj> SVETI ROK d.o.o.  Lovinac, OIB 45833280655, Sveti Rok bb, 53244 Lovinac</izvorni_sadrzaj>
    <derivirana_varijabla naziv="DomainObject.Predmet.ProtustrankaFormatedWithAdressOIB_1"> SVETI ROK d.o.o.  Lovinac, OIB 45833280655, Sveti Rok bb, 53244 Lovinac</derivirana_varijabla>
  </DomainObject.Predmet.ProtustrankaFormatedWithAdressOIB>
  <DomainObject.Predmet.ProtustrankaWithAdress>
    <izvorni_sadrzaj>SVETI ROK d.o.o.  Lovinac Sveti Rok bb, 53244 Lovinac</izvorni_sadrzaj>
    <derivirana_varijabla naziv="DomainObject.Predmet.ProtustrankaWithAdress_1">SVETI ROK d.o.o.  Lovinac Sveti Rok bb, 53244 Lovinac</derivirana_varijabla>
  </DomainObject.Predmet.ProtustrankaWithAdress>
  <DomainObject.Predmet.ProtustrankaWithAdressOIB>
    <izvorni_sadrzaj>SVETI ROK d.o.o.  Lovinac, OIB 45833280655, Sveti Rok bb, 53244 Lovinac</izvorni_sadrzaj>
    <derivirana_varijabla naziv="DomainObject.Predmet.ProtustrankaWithAdressOIB_1">SVETI ROK d.o.o.  Lovinac, OIB 45833280655, Sveti Rok bb, 53244 Lovinac</derivirana_varijabla>
  </DomainObject.Predmet.ProtustrankaWithAdressOIB>
  <DomainObject.Predmet.ProtustrankaNazivFormated>
    <izvorni_sadrzaj>SVETI ROK d.o.o.  Lovinac</izvorni_sadrzaj>
    <derivirana_varijabla naziv="DomainObject.Predmet.ProtustrankaNazivFormated_1">SVETI ROK d.o.o.  Lovinac</derivirana_varijabla>
  </DomainObject.Predmet.ProtustrankaNazivFormated>
  <DomainObject.Predmet.ProtustrankaNazivFormatedOIB>
    <izvorni_sadrzaj>SVETI ROK d.o.o.  Lovinac, OIB 45833280655</izvorni_sadrzaj>
    <derivirana_varijabla naziv="DomainObject.Predmet.ProtustrankaNazivFormatedOIB_1">SVETI ROK d.o.o.  Lovinac, OIB 45833280655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 - PETROL d.o.o.  Rijeka zastupanog po punomoćniku Odvjetničko društvo Vukić i partneri</izvorni_sadrzaj>
    <derivirana_varijabla naziv="DomainObject.Predmet.StrankaFormated_1">  RI - PETROL d.o.o.  Rijeka zastupanog po punomoćniku Odvjetničko društvo Vukić i partneri</derivirana_varijabla>
  </DomainObject.Predmet.StrankaFormated>
  <DomainObject.Predmet.StrankaFormatedOIB>
    <izvorni_sadrzaj>  RI - PETROL d.o.o.  Rijeka zastupanog po punomoćniku Odvjetničko društvo Vukić i partneri</izvorni_sadrzaj>
    <derivirana_varijabla naziv="DomainObject.Predmet.StrankaFormatedOIB_1">  RI - PETROL d.o.o.  Rijeka zastupanog po punomoćniku Odvjetničko društvo Vukić i partneri</derivirana_varijabla>
  </DomainObject.Predmet.StrankaFormatedOIB>
  <DomainObject.Predmet.StrankaFormatedWithAdress>
    <izvorni_sadrzaj> RI - PETROL d.o.o.  Rijeka, Martinkovac 143/3, 51 000 Rijeka zastupanog po punomoćniku Odvjetničko društvo Vukić i partneri</izvorni_sadrzaj>
    <derivirana_varijabla naziv="DomainObject.Predmet.StrankaFormatedWithAdress_1"> RI - PETROL d.o.o.  Rijeka, Martinkovac 143/3, 51 000 Rijeka zastupanog po punomoćniku Odvjetničko društvo Vukić i partneri</derivirana_varijabla>
  </DomainObject.Predmet.StrankaFormatedWithAdress>
  <DomainObject.Predmet.StrankaFormatedWithAdressOIB>
    <izvorni_sadrzaj> RI - PETROL d.o.o.  Rijeka, Martinkovac 143/3, 51 000 Rijeka zastupanog po punomoćniku Odvjetničko društvo Vukić i partneri</izvorni_sadrzaj>
    <derivirana_varijabla naziv="DomainObject.Predmet.StrankaFormatedWithAdressOIB_1"> RI - PETROL d.o.o.  Rijeka, Martinkovac 143/3, 51 000 Rijeka zastupanog po punomoćniku Odvjetničko društvo Vukić i partneri</derivirana_varijabla>
  </DomainObject.Predmet.StrankaFormatedWithAdressOIB>
  <DomainObject.Predmet.StrankaWithAdress>
    <izvorni_sadrzaj>RI - PETROL d.o.o.  Rijeka Martinkovac 143/3,51 000 Rijeka</izvorni_sadrzaj>
    <derivirana_varijabla naziv="DomainObject.Predmet.StrankaWithAdress_1">RI - PETROL d.o.o.  Rijeka Martinkovac 143/3,51 000 Rijeka</derivirana_varijabla>
  </DomainObject.Predmet.StrankaWithAdress>
  <DomainObject.Predmet.StrankaWithAdressOIB>
    <izvorni_sadrzaj>RI - PETROL d.o.o.  Rijeka, Martinkovac 143/3,51 000 Rijeka</izvorni_sadrzaj>
    <derivirana_varijabla naziv="DomainObject.Predmet.StrankaWithAdressOIB_1">RI - PETROL d.o.o.  Rijeka, Martinkovac 143/3,51 000 Rijeka</derivirana_varijabla>
  </DomainObject.Predmet.StrankaWithAdressOIB>
  <DomainObject.Predmet.StrankaNazivFormated>
    <izvorni_sadrzaj>RI - PETROL d.o.o.  Rijeka</izvorni_sadrzaj>
    <derivirana_varijabla naziv="DomainObject.Predmet.StrankaNazivFormated_1">RI - PETROL d.o.o.  Rijeka</derivirana_varijabla>
  </DomainObject.Predmet.StrankaNazivFormated>
  <DomainObject.Predmet.StrankaNazivFormatedOIB>
    <izvorni_sadrzaj>RI - PETROL d.o.o.  Rijeka</izvorni_sadrzaj>
    <derivirana_varijabla naziv="DomainObject.Predmet.StrankaNazivFormatedOIB_1">RI - PETROL d.o.o.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RI - PETROL d.o.o.  Rijeka zastupanog po punomoćniku Odvjetničko društvo Vukić i partneri</item>
    </izvorni_sadrzaj>
    <derivirana_varijabla naziv="DomainObject.Predmet.StrankaListFormated_1">
      <item>RI - PETROL d.o.o.  Rijeka zastupanog po punomoćniku Odvjetničko društvo Vukić i partneri</item>
    </derivirana_varijabla>
  </DomainObject.Predmet.StrankaListFormated>
  <DomainObject.Predmet.StrankaListFormatedOIB>
    <izvorni_sadrzaj>
      <item>RI - PETROL d.o.o.  Rijeka zastupanog po punomoćniku Odvjetničko društvo Vukić i partneri</item>
    </izvorni_sadrzaj>
    <derivirana_varijabla naziv="DomainObject.Predmet.StrankaListFormatedOIB_1">
      <item>RI - PETROL d.o.o.  Rijeka zastupanog po punomoćniku Odvjetničko društvo Vukić i partneri</item>
    </derivirana_varijabla>
  </DomainObject.Predmet.StrankaListFormatedOIB>
  <DomainObject.Predmet.StrankaListFormatedWithAdress>
    <izvorni_sadrzaj>
      <item>RI - PETROL d.o.o.  Rijeka, Martinkovac 143/3, 51 000 Rijeka zastupanog po punomoćniku Odvjetničko društvo Vukić i partneri</item>
    </izvorni_sadrzaj>
    <derivirana_varijabla naziv="DomainObject.Predmet.StrankaListFormatedWithAdress_1">
      <item>RI - PETROL d.o.o.  Rijeka, Martinkovac 143/3, 51 000 Rijeka zastupanog po punomoćniku Odvjetničko društvo Vukić i partneri</item>
    </derivirana_varijabla>
  </DomainObject.Predmet.StrankaListFormatedWithAdress>
  <DomainObject.Predmet.StrankaListFormatedWithAdressOIB>
    <izvorni_sadrzaj>
      <item>RI - PETROL d.o.o.  Rijeka, Martinkovac 143/3, 51 000 Rijeka zastupanog po punomoćniku Odvjetničko društvo Vukić i partneri</item>
    </izvorni_sadrzaj>
    <derivirana_varijabla naziv="DomainObject.Predmet.StrankaListFormatedWithAdressOIB_1">
      <item>RI - PETROL d.o.o.  Rijeka, Martinkovac 143/3, 51 000 Rijeka zastupanog po punomoćniku Odvjetničko društvo Vukić i partneri</item>
    </derivirana_varijabla>
  </DomainObject.Predmet.StrankaListFormatedWithAdressOIB>
  <DomainObject.Predmet.StrankaListNazivFormated>
    <izvorni_sadrzaj>
      <item>RI - PETROL d.o.o.  Rijeka</item>
    </izvorni_sadrzaj>
    <derivirana_varijabla naziv="DomainObject.Predmet.StrankaListNazivFormated_1">
      <item>RI - PETROL d.o.o.  Rijeka</item>
    </derivirana_varijabla>
  </DomainObject.Predmet.StrankaListNazivFormated>
  <DomainObject.Predmet.StrankaListNazivFormatedOIB>
    <izvorni_sadrzaj>
      <item>RI - PETROL d.o.o.  Rijeka</item>
    </izvorni_sadrzaj>
    <derivirana_varijabla naziv="DomainObject.Predmet.StrankaListNazivFormatedOIB_1">
      <item>RI - PETROL d.o.o.  Rijeka</item>
    </derivirana_varijabla>
  </DomainObject.Predmet.StrankaListNazivFormatedOIB>
  <DomainObject.Predmet.ProtuStrankaListFormated>
    <izvorni_sadrzaj>
      <item>SVETI ROK d.o.o.  Lovinac</item>
    </izvorni_sadrzaj>
    <derivirana_varijabla naziv="DomainObject.Predmet.ProtuStrankaListFormated_1">
      <item>SVETI ROK d.o.o.  Lovinac</item>
    </derivirana_varijabla>
  </DomainObject.Predmet.ProtuStrankaListFormated>
  <DomainObject.Predmet.ProtuStrankaListFormatedOIB>
    <izvorni_sadrzaj>
      <item>SVETI ROK d.o.o.  Lovinac, OIB 45833280655</item>
    </izvorni_sadrzaj>
    <derivirana_varijabla naziv="DomainObject.Predmet.ProtuStrankaListFormatedOIB_1">
      <item>SVETI ROK d.o.o.  Lovinac, OIB 45833280655</item>
    </derivirana_varijabla>
  </DomainObject.Predmet.ProtuStrankaListFormatedOIB>
  <DomainObject.Predmet.ProtuStrankaListFormatedWithAdress>
    <izvorni_sadrzaj>
      <item>SVETI ROK d.o.o.  Lovinac, Sveti Rok bb, 53244 Lovinac</item>
    </izvorni_sadrzaj>
    <derivirana_varijabla naziv="DomainObject.Predmet.ProtuStrankaListFormatedWithAdress_1">
      <item>SVETI ROK d.o.o.  Lovinac, Sveti Rok bb, 53244 Lovinac</item>
    </derivirana_varijabla>
  </DomainObject.Predmet.ProtuStrankaListFormatedWithAdress>
  <DomainObject.Predmet.ProtuStrankaListFormatedWithAdressOIB>
    <izvorni_sadrzaj>
      <item>SVETI ROK d.o.o.  Lovinac, OIB 45833280655, Sveti Rok bb, 53244 Lovinac</item>
    </izvorni_sadrzaj>
    <derivirana_varijabla naziv="DomainObject.Predmet.ProtuStrankaListFormatedWithAdressOIB_1">
      <item>SVETI ROK d.o.o.  Lovinac, OIB 45833280655, Sveti Rok bb, 53244 Lovinac</item>
    </derivirana_varijabla>
  </DomainObject.Predmet.ProtuStrankaListFormatedWithAdressOIB>
  <DomainObject.Predmet.ProtuStrankaListNazivFormated>
    <izvorni_sadrzaj>
      <item>SVETI ROK d.o.o.  Lovinac</item>
    </izvorni_sadrzaj>
    <derivirana_varijabla naziv="DomainObject.Predmet.ProtuStrankaListNazivFormated_1">
      <item>SVETI ROK d.o.o.  Lovinac</item>
    </derivirana_varijabla>
  </DomainObject.Predmet.ProtuStrankaListNazivFormated>
  <DomainObject.Predmet.ProtuStrankaListNazivFormatedOIB>
    <izvorni_sadrzaj>
      <item>SVETI ROK d.o.o.  Lovinac, OIB 45833280655</item>
    </izvorni_sadrzaj>
    <derivirana_varijabla naziv="DomainObject.Predmet.ProtuStrankaListNazivFormatedOIB_1">
      <item>SVETI ROK d.o.o.  Lovinac, OIB 45833280655</item>
    </derivirana_varijabla>
  </DomainObject.Predmet.ProtuStrankaListNazivFormatedOIB>
  <DomainObject.Predmet.OstaliListFormated>
    <izvorni_sadrzaj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_1">
      <item>Odvjetničko društvo Vukić i partneri punomoćnik sudionika u postupku 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>
  <DomainObject.Predmet.OstaliListFormatedOIB>
    <izvorni_sadrzaj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FormatedOIB_1">
      <item>Odvjetničko društvo Vukić i partneri punomoćnik sudionika u postupku RI - PETROL d.o.o.  Rijeka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FormatedOIB>
  <DomainObject.Predmet.OstaliListFormatedWithAdress>
    <izvorni_sadrzaj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_1">
      <item>Odvjetničko društvo Vukić i partneri, Nikole Tesle 9, 51 000 Rijeka punomoćnik sudionika u postupku RI - PETROL d.o.o.  Rijeka</item>
      <item>HYPO ALPE  ADRIA  BANK  D.D., SLAVONSKA  AVENIJA  6, 10000 Zagreb</item>
      <item>Ivan Damir Duka, Ante Kovačića 2, 47000 Zadar</item>
      <item>Frane Dobrović,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>
  <DomainObject.Predmet.OstaliListFormatedWithAdressOIB>
    <izvorni_sadrzaj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izvorni_sadrzaj>
    <derivirana_varijabla naziv="DomainObject.Predmet.OstaliListFormatedWithAdressOIB_1">
      <item>Odvjetničko društvo Vukić i partneri, Nikole Tesle 9, 51 000 Rijeka punomoćnik sudionika u postupku RI - PETROL d.o.o.  Rijeka</item>
      <item>HYPO ALPE  ADRIA  BANK  D.D., OIB 14036333877, SLAVONSKA  AVENIJA  6, 10000 Zagreb</item>
      <item>Ivan Damir Duka, OIB 04515906112, Ante Kovačića 2, 47000 Zadar</item>
      <item>Frane Dobrović, OIB 93520121237, Ivana Grohovca 2, 51000 Rijeka</item>
      <item>Županijsko državno odvjetništvo u Karlovcu, Vladka Mačeka 26, 47000 Karlovac</item>
      <item>Željko Grbić, Privlaka 679, 23233 Privlaka</item>
      <item>OD KLIŠANIN &amp; PARTNERI, Zelinska 2/I, 10000 Zagreb</item>
      <item>ZOU Radojica Vučković i Sreten Valjak, Kapucinska 23/I, 31000 Osijek</item>
      <item>Nataša Zekan, Riva 16, 51000 Rijeka</item>
    </derivirana_varijabla>
  </DomainObject.Predmet.OstaliListFormatedWithAdressOIB>
  <DomainObject.Predmet.OstaliListNazivFormated>
    <izvorni_sadrzaj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_1">
      <item>Odvjetničko društvo Vukić i partneri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>
  <DomainObject.Predmet.OstaliListNazivFormatedOIB>
    <izvorni_sadrzaj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OstaliListNazivFormatedOIB_1">
      <item>Odvjetničko društvo Vukić i partneri</item>
      <item>HYPO ALPE  ADRIA  BANK  D.D., OIB 14036333877</item>
      <item>Ivan Damir Duka, OIB 04515906112</item>
      <item>Frane Dobrović, OIB 93520121237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 - PETROL d.o.o.  Rijeka</izvorni_sadrzaj>
    <derivirana_varijabla naziv="DomainObject.Predmet.StrankaIDrugi_1">RI - PETROL d.o.o.  Rijeka</derivirana_varijabla>
  </DomainObject.Predmet.StrankaIDrugi>
  <DomainObject.Predmet.ProtustrankaIDrugi>
    <izvorni_sadrzaj>SVETI ROK d.o.o.  Lovinac</izvorni_sadrzaj>
    <derivirana_varijabla naziv="DomainObject.Predmet.ProtustrankaIDrugi_1">SVETI ROK d.o.o.  Lovinac</derivirana_varijabla>
  </DomainObject.Predmet.ProtustrankaIDrugi>
  <DomainObject.Predmet.StrankaIDrugiAdressOIB>
    <izvorni_sadrzaj>RI - PETROL d.o.o.  Rijeka, Martinkovac 143/3, 51 000 Rijeka</izvorni_sadrzaj>
    <derivirana_varijabla naziv="DomainObject.Predmet.StrankaIDrugiAdressOIB_1">RI - PETROL d.o.o.  Rijeka, Martinkovac 143/3, 51 000 Rijeka</derivirana_varijabla>
  </DomainObject.Predmet.StrankaIDrugiAdressOIB>
  <DomainObject.Predmet.ProtustrankaIDrugiAdressOIB>
    <izvorni_sadrzaj>SVETI ROK d.o.o.  Lovinac, OIB 45833280655, Sveti Rok bb, 53244 Lovinac</izvorni_sadrzaj>
    <derivirana_varijabla naziv="DomainObject.Predmet.ProtustrankaIDrugiAdressOIB_1">SVETI ROK d.o.o.  Lovinac, OIB 45833280655, Sveti Rok bb,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izvorni_sadrzaj>
    <derivirana_varijabla naziv="DomainObject.Predmet.SudioniciListNaziv_1">
      <item>Odvjetničko društvo Vukić i partneri</item>
      <item>SVETI ROK d.o.o.  Lovinac</item>
      <item>RI - PETROL d.o.o.  Rijeka</item>
      <item>HYPO ALPE  ADRIA  BANK  D.D.</item>
      <item>Ivan Damir Duka</item>
      <item>Frane Dobrović</item>
      <item>Županijsko državno odvjetništvo u Karlovcu</item>
      <item>Željko Grbić</item>
      <item>OD KLIŠANIN &amp; PARTNERI</item>
      <item>ZOU Radojica Vučković i Sreten Valjak</item>
      <item>Nataša Zekan</item>
    </derivirana_varijabla>
  </DomainObject.Predmet.SudioniciListNaziv>
  <DomainObject.Predmet.SudioniciListAdressOIB>
    <izvorni_sadrzaj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izvorni_sadrzaj>
    <derivirana_varijabla naziv="DomainObject.Predmet.SudioniciListAdressOIB_1">
      <item>Odvjetničko društvo Vukić i partneri, Nikole Tesle 9,51 000 Rijeka</item>
      <item>SVETI ROK d.o.o.  Lovinac, OIB 45833280655, Sveti Rok bb,53244 Lovinac</item>
      <item>RI - PETROL d.o.o.  Rijeka, Martinkovac 143/3,51 000 Rijeka</item>
      <item>HYPO ALPE  ADRIA  BANK  D.D., OIB 14036333877, SLAVONSKA  AVENIJA  6,10000 Zagreb</item>
      <item>Ivan Damir Duka, OIB 04515906112, Ante Kovačića 2,47000 Zadar</item>
      <item>Frane Dobrović, OIB 93520121237, Ivana Grohovca 2,51000 Rijeka</item>
      <item>Županijsko državno odvjetništvo u Karlovcu, Vladka Mačeka 26,47000 Karlovac</item>
      <item>Željko Grbić, Privlaka 679,23233 Privlaka</item>
      <item>OD KLIŠANIN &amp; PARTNERI, Zelinska 2/I,10000 Zagreb</item>
      <item>ZOU Radojica Vučković i Sreten Valjak, Kapucinska 23/I,31000 Osijek</item>
      <item>Nataša Zekan,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45833280655</item>
      <item>, OIB null</item>
      <item>, OIB 14036333877</item>
      <item>, OIB 04515906112</item>
      <item>, OIB 93520121237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1024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2016-10-06T06:26:00Z</dcterms:created>
  <dc:creator>nmarkovic</dc:creator>
  <cp:lastModifiedBy>Renata Valić</cp:lastModifiedBy>
  <cp:lastPrinted>2016-10-06T06:28:00Z</cp:lastPrinted>
  <dcterms:modified xmlns:xsi="http://www.w3.org/2001/XMLSchema-instance" xsi:type="dcterms:W3CDTF">2016-10-06T06:29:00Z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