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c904" w14:paraId="1b6c904" w:rsidRDefault="006D07F6" w:rsidP="006D07F6" w:rsidR="006D07F6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D92D1F">
      <w:pPr>
        <w:spacing w:before="4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6D07F6" w:rsidP="006D07F6" w:rsidR="006D07F6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2C30DA" w:rsidP="002D11DD" w:rsidR="002D11DD" w:rsidRPr="00D92D1F">
      <w:pPr>
        <w:jc w:val="both"/>
      </w:pPr>
      <w:r w:rsidRPr="00D92D1F">
        <w:t>Split, Suko</w:t>
      </w:r>
      <w:r w:rsidR="002D11DD" w:rsidRPr="00D92D1F">
        <w:t>išanska 6</w:t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</w:p>
    <w:p w:rsidRDefault="002C30DA" w:rsidP="00A41E19" w:rsidR="002D11DD" w:rsidRPr="00D92D1F">
      <w:pPr>
        <w:spacing w:after="200" w:before="200"/>
        <w:jc w:val="center"/>
      </w:pPr>
      <w:r w:rsidRPr="00D92D1F">
        <w:t xml:space="preserve">U   I M E   </w:t>
      </w:r>
      <w:r w:rsidR="002D11DD" w:rsidRPr="00D92D1F">
        <w:t xml:space="preserve">R E P U B L I K </w:t>
      </w:r>
      <w:r w:rsidRPr="00D92D1F">
        <w:t>E    H R V A T S K E</w:t>
      </w:r>
    </w:p>
    <w:p w:rsidRDefault="00880351" w:rsidP="00A41E19" w:rsidR="0012780D" w:rsidRPr="00D92D1F">
      <w:pPr>
        <w:spacing w:after="200" w:before="200"/>
        <w:jc w:val="center"/>
      </w:pPr>
      <w:r w:rsidRPr="00D92D1F">
        <w:t>R J E Š E N J E</w:t>
      </w:r>
    </w:p>
    <w:p w:rsidRDefault="005A727A" w:rsidP="00314B86" w:rsidR="00314B86" w:rsidRPr="00D92D1F">
      <w:pPr>
        <w:jc w:val="both"/>
      </w:pPr>
      <w:r w:rsidRPr="00D92D1F">
        <w:tab/>
        <w:t>Trgovački sud u Splitu, po s</w:t>
      </w:r>
      <w:r w:rsidR="00B44741" w:rsidRPr="00D92D1F">
        <w:t>utkinji Ani Golub Gruić</w:t>
      </w:r>
      <w:r w:rsidRPr="00D92D1F">
        <w:t>, kao stečajno</w:t>
      </w:r>
      <w:r w:rsidR="00B44741" w:rsidRPr="00D92D1F">
        <w:t>j sutkinji</w:t>
      </w:r>
      <w:r w:rsidRPr="00D92D1F">
        <w:t xml:space="preserve">, </w:t>
      </w:r>
      <w:r w:rsidR="00314B86" w:rsidRPr="00D92D1F">
        <w:t>u stečajnom postupku povodom prijedloga predlagatelja</w:t>
      </w:r>
      <w:r w:rsidR="007D0953" w:rsidRPr="00D92D1F">
        <w:t xml:space="preserve"> FINA – Regionalni centar Split, za otvaranjem stečajnog postupka nad dužnikom </w:t>
      </w:r>
      <w:r w:rsidR="009D4412">
        <w:t>MI GRUPA d.o.o. Dugopolje, Podi bb, OIB: 00393013004</w:t>
      </w:r>
      <w:r w:rsidR="007D0953" w:rsidRPr="00D92D1F">
        <w:t xml:space="preserve">, dana </w:t>
      </w:r>
      <w:r w:rsidR="00A118CC">
        <w:t>14. travnja</w:t>
      </w:r>
      <w:r w:rsidR="00D92D1F" w:rsidRPr="00D92D1F">
        <w:t xml:space="preserve"> 2016</w:t>
      </w:r>
      <w:r w:rsidR="00314B86" w:rsidRPr="00D92D1F">
        <w:t>. godine</w:t>
      </w:r>
    </w:p>
    <w:p w:rsidRDefault="00880351" w:rsidP="00A41E19" w:rsidR="00F71868" w:rsidRPr="00D92D1F">
      <w:pPr>
        <w:pStyle w:val="Tijeloteksta"/>
        <w:tabs>
          <w:tab w:pos="1276" w:val="left"/>
        </w:tabs>
        <w:spacing w:after="200" w:before="200"/>
        <w:jc w:val="center"/>
      </w:pPr>
      <w:r w:rsidRPr="00D92D1F">
        <w:t>r i j e š</w:t>
      </w:r>
      <w:r w:rsidR="00F71868" w:rsidRPr="00D92D1F">
        <w:t xml:space="preserve"> i o    j e</w:t>
      </w:r>
    </w:p>
    <w:p w:rsidRDefault="002D11DD" w:rsidP="00880351" w:rsidR="002D11DD" w:rsidRPr="00D92D1F">
      <w:pPr>
        <w:jc w:val="both"/>
      </w:pPr>
      <w:r w:rsidRPr="00D92D1F">
        <w:tab/>
      </w:r>
      <w:r w:rsidR="00880351" w:rsidRPr="00D92D1F">
        <w:t xml:space="preserve">Obustavlja se </w:t>
      </w:r>
      <w:r w:rsidR="009D4412">
        <w:t xml:space="preserve">skraćeni </w:t>
      </w:r>
      <w:r w:rsidR="00880351" w:rsidRPr="00D92D1F">
        <w:t xml:space="preserve">stečajni postupak nad </w:t>
      </w:r>
      <w:r w:rsidR="00314B86" w:rsidRPr="00D92D1F">
        <w:t xml:space="preserve">dužnikom </w:t>
      </w:r>
      <w:r w:rsidR="009D4412" w:rsidRPr="009D4412">
        <w:t>MI GRUPA d.o.o. Dugopolje, Podi bb, OIB: 00393013004</w:t>
      </w:r>
      <w:r w:rsidR="009D4412">
        <w:t>.</w:t>
      </w:r>
    </w:p>
    <w:p w:rsidRDefault="00F71868" w:rsidP="00A41E19" w:rsidR="00F71868" w:rsidRPr="00D92D1F">
      <w:pPr>
        <w:pStyle w:val="Tijeloteksta"/>
        <w:tabs>
          <w:tab w:pos="1276" w:val="left"/>
        </w:tabs>
        <w:spacing w:after="120" w:before="200"/>
        <w:jc w:val="center"/>
      </w:pPr>
      <w:r w:rsidRPr="00D92D1F">
        <w:t>Obrazloženje</w:t>
      </w:r>
    </w:p>
    <w:p w:rsidRDefault="00880351" w:rsidP="00D92D1F" w:rsidR="00D92D1F">
      <w:pPr>
        <w:jc w:val="both"/>
      </w:pPr>
      <w:r w:rsidRPr="00D92D1F">
        <w:tab/>
      </w:r>
      <w:r w:rsidR="00413ED8">
        <w:t xml:space="preserve">Kod ovog suda dana </w:t>
      </w:r>
      <w:r w:rsidR="009D4412">
        <w:t>4</w:t>
      </w:r>
      <w:r w:rsidR="00D92D1F">
        <w:t xml:space="preserve">. studenog 2015. godine zaprimljen je </w:t>
      </w:r>
      <w:r w:rsidR="009D4412">
        <w:t>zahtjev</w:t>
      </w:r>
      <w:r w:rsidR="00D92D1F">
        <w:t xml:space="preserve"> Financijske age</w:t>
      </w:r>
      <w:r w:rsidR="00C13224">
        <w:t>ncije, Regionalnog centra Split</w:t>
      </w:r>
      <w:r w:rsidR="009D4412">
        <w:t>,</w:t>
      </w:r>
      <w:r w:rsidR="00D92D1F">
        <w:t xml:space="preserve"> </w:t>
      </w:r>
      <w:r w:rsidR="00413ED8">
        <w:t>za p</w:t>
      </w:r>
      <w:r w:rsidR="009D4412">
        <w:t>rovedbu skraćenog</w:t>
      </w:r>
      <w:r w:rsidR="00413ED8">
        <w:t xml:space="preserve"> stečajnog postupka nad gore navedenim dužnikom</w:t>
      </w:r>
      <w:r w:rsidR="009D4412">
        <w:t>. U zahtjevu se navodi da dužnik na dan 1. rujna 2015. godine u Očevidniku redoslijeda osnova za plaćanje ima evidentirane neizvršene osnove za plaćanje u neprekinutom razdoblju od 674 dana u ukupnom iznosu od 13.650,33 kn.</w:t>
      </w:r>
    </w:p>
    <w:p w:rsidRDefault="009D4412" w:rsidP="00972BBF" w:rsidR="00972BBF">
      <w:pPr>
        <w:spacing w:before="200"/>
        <w:jc w:val="both"/>
      </w:pPr>
      <w:r>
        <w:tab/>
        <w:t xml:space="preserve">Dana 12. travnja 2016. godine kod ovog suda zaprimljena je Potvrda FINA-e o blokadi </w:t>
      </w:r>
      <w:r w:rsidR="00D92D1F">
        <w:t>računa i novčanih sredstava ovršenika iz koje proizlazi da</w:t>
      </w:r>
      <w:r w:rsidR="00413ED8">
        <w:t xml:space="preserve"> je na dan izdavanja Potvrde (</w:t>
      </w:r>
      <w:r>
        <w:t>12. travnja</w:t>
      </w:r>
      <w:r w:rsidR="00D92D1F">
        <w:t xml:space="preserve"> 2016. godine) na računima i novčanim sredstvima ovršenika (ovdje dužnika) evidentirano 0 dana neprekidne blokade, kao i to da nepodmirene obveze iznose 0,00 kn</w:t>
      </w:r>
      <w:r w:rsidR="00972BBF">
        <w:t xml:space="preserve"> (list 2 spisa)</w:t>
      </w:r>
      <w:r w:rsidR="00D92D1F">
        <w:t xml:space="preserve">. </w:t>
      </w:r>
    </w:p>
    <w:p w:rsidRDefault="00972BBF" w:rsidP="00972BBF" w:rsidR="00972BBF">
      <w:pPr>
        <w:spacing w:before="200"/>
        <w:ind w:firstLine="708"/>
        <w:jc w:val="both"/>
      </w:pPr>
      <w:r>
        <w:t xml:space="preserve">Odredbom čl. 433. </w:t>
      </w:r>
      <w:r w:rsidRPr="00972BBF">
        <w:t>Stečajnog zakona („Narodne novine“ 71/15., dalje: SZ)</w:t>
      </w:r>
      <w:r>
        <w:t xml:space="preserve">propisano je da ako nisu ispunjene pretpostavke za istodobno otvaranje i zaključenje skraćenog stečajnog postupka u smislu odredbe čl. 431. SZ-a, sud će obustaviti skraćeni stečajni postupak i odgovarajućom primjenom općih odredbi stečajnog postupka donijeti rješenje o pokretanju prethodnog postupka, odnosno otvaranju stečajnog postupka. </w:t>
      </w:r>
    </w:p>
    <w:p w:rsidRDefault="00972BBF" w:rsidP="00972BBF" w:rsidR="00972BBF">
      <w:pPr>
        <w:spacing w:before="200"/>
        <w:ind w:firstLine="708"/>
        <w:jc w:val="both"/>
      </w:pPr>
      <w:r>
        <w:t xml:space="preserve">Prema odredbi čl. 128. st. 9. SZ-a, ako dužnik do završetka prethodnog postupka postane sposoban za plaćanje, sud će postupak obustaviti. </w:t>
      </w:r>
    </w:p>
    <w:p w:rsidRDefault="00972BBF" w:rsidP="00972BBF" w:rsidR="00972BBF">
      <w:pPr>
        <w:spacing w:before="200"/>
        <w:ind w:firstLine="708"/>
        <w:jc w:val="both"/>
      </w:pPr>
      <w:r>
        <w:t>Kako je iz naprijed navede potvrda FINA-e od 29</w:t>
      </w:r>
      <w:r w:rsidRPr="00972BBF">
        <w:t>12. travnja 2016. godine</w:t>
      </w:r>
      <w:r>
        <w:t xml:space="preserve"> razvidno da dužnik više nije u blokadi, odnosno da isti u Očevidniku redoslijeda osnova za plaćanje više nema evidentiranih nepodmirenih obveza za plaćanje, očito je da je dužnik postao sposoban za plaćanje, a slijedom čega nije ostvarena presumpcija iz čl. 431. st. 1. SZ-a o tome da se smatra da je dužnik nesposoban za plaćanje. Samim time, po ocjeni ovog suda, u konkretnom slučaju nisu ispunjeni uvjeti za donošenje rješenja o otvaranju i zaključenju skraćenog stečajnog postupka. Nadalje, po ocjeni ovog suda nisu ispunjeni uvjeti niti za nastavak ovog </w:t>
      </w:r>
      <w:r>
        <w:lastRenderedPageBreak/>
        <w:t xml:space="preserve">postupka primjenom općih odredbi stečajnog postupka, odnosno uvjeti za pokretanje prethodnog postupka radi utvrđivanja uvjeta za otvaranje stečajnog postupka nad dužnikom, budući da je i prije donošenja takvog rješenja očito da dužnik više nije nesposoban za plaćanje. </w:t>
      </w:r>
    </w:p>
    <w:p w:rsidRDefault="00972BBF" w:rsidP="00972BBF" w:rsidR="00972BBF" w:rsidRPr="00D92D1F">
      <w:pPr>
        <w:spacing w:before="200"/>
        <w:ind w:firstLine="708"/>
        <w:jc w:val="both"/>
      </w:pPr>
      <w:r>
        <w:t>Upravo stoga, a sukladno odredbama čl. 433. u vezi s čl. 128. st. 9. SZ-a, ovaj skraćeni stečajni postupak je valjalo obustaviti, a radi čega je sud i odlučio kao u izreci ovog rješenja.</w:t>
      </w:r>
    </w:p>
    <w:p w:rsidRDefault="00F24049" w:rsidP="009D4412" w:rsidR="00F71868">
      <w:pPr>
        <w:pStyle w:val="Tijeloteksta"/>
        <w:tabs>
          <w:tab w:pos="1276" w:val="left"/>
        </w:tabs>
        <w:spacing w:before="200"/>
        <w:jc w:val="center"/>
      </w:pPr>
      <w:r w:rsidRPr="00D92D1F">
        <w:t>U Splitu</w:t>
      </w:r>
      <w:r w:rsidR="009D4412">
        <w:t xml:space="preserve">, 14. travnja </w:t>
      </w:r>
      <w:r w:rsidR="00D92D1F">
        <w:t>2016</w:t>
      </w:r>
      <w:r w:rsidR="00F71868" w:rsidRPr="00D92D1F">
        <w:t>. godine</w:t>
      </w:r>
    </w:p>
    <w:p w:rsidRDefault="00972BBF" w:rsidP="009D4412" w:rsidR="00972BBF" w:rsidRPr="00D92D1F">
      <w:pPr>
        <w:pStyle w:val="Tijeloteksta"/>
        <w:tabs>
          <w:tab w:pos="1276" w:val="left"/>
        </w:tabs>
        <w:spacing w:before="200"/>
        <w:jc w:val="center"/>
      </w:pPr>
    </w:p>
    <w:p w:rsidRDefault="00F71868" w:rsidP="009D4412" w:rsidR="00F71868" w:rsidRPr="00D92D1F">
      <w:pPr>
        <w:pStyle w:val="Tijeloteksta"/>
        <w:tabs>
          <w:tab w:pos="1276" w:val="left"/>
        </w:tabs>
        <w:spacing w:before="200"/>
        <w:ind w:left="6372"/>
        <w:jc w:val="center"/>
      </w:pPr>
      <w:r w:rsidRPr="00D92D1F">
        <w:t>SUTKINJA</w:t>
      </w:r>
    </w:p>
    <w:p w:rsidRDefault="00F71868" w:rsidP="0062676D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6D07F6" w:rsidP="0062676D" w:rsidR="006D07F6" w:rsidRPr="00D92D1F">
      <w:pPr>
        <w:pStyle w:val="Tijeloteksta"/>
        <w:tabs>
          <w:tab w:pos="1276" w:val="left"/>
        </w:tabs>
        <w:ind w:left="6372"/>
        <w:jc w:val="center"/>
      </w:pPr>
    </w:p>
    <w:p w:rsidRDefault="00D1029A" w:rsidP="00D1029A" w:rsidR="00D1029A" w:rsidRPr="00413ED8">
      <w:pPr>
        <w:pStyle w:val="Tijeloteksta"/>
      </w:pPr>
      <w:r w:rsidRPr="00413ED8">
        <w:t xml:space="preserve">POUKA O PRAVNOM LIJEKU: </w:t>
      </w:r>
    </w:p>
    <w:p w:rsidRDefault="00D1029A" w:rsidP="00880351" w:rsidR="00D1029A" w:rsidRPr="00D92D1F">
      <w:pPr>
        <w:pStyle w:val="Tijeloteksta"/>
      </w:pPr>
      <w:r w:rsidRPr="00413ED8">
        <w:t>Protiv ovog rješenja dopuštena je žalba Visokom trgovačkom sudu Republike Hrvatske. Žalba se podnosi putem ovog suda, pismeno u tri primjerka, u roku od 8 dana od dana dostave ovog rješenja.</w:t>
      </w:r>
      <w:r w:rsidRPr="00D92D1F">
        <w:t xml:space="preserve"> </w:t>
      </w:r>
    </w:p>
    <w:p w:rsidRDefault="00D1029A" w:rsidP="00D1029A" w:rsidR="00D1029A" w:rsidRPr="00D92D1F">
      <w:pPr>
        <w:pStyle w:val="Tijeloteksta"/>
      </w:pPr>
    </w:p>
    <w:p w:rsidRDefault="00D1029A" w:rsidP="00D1029A" w:rsidR="00D1029A" w:rsidRPr="00D92D1F">
      <w:pPr>
        <w:pStyle w:val="Tijeloteksta"/>
      </w:pPr>
    </w:p>
    <w:p w:rsidRDefault="00D1029A" w:rsidP="00D1029A" w:rsidR="00D1029A" w:rsidRPr="00D92D1F">
      <w:pPr>
        <w:pStyle w:val="Tijeloteksta"/>
      </w:pPr>
      <w:r w:rsidRPr="00D92D1F">
        <w:t>DNA:</w:t>
      </w:r>
    </w:p>
    <w:p w:rsidRDefault="00D1029A" w:rsidP="00D1029A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="00314B86" w:rsidRPr="00D92D1F">
        <w:t>predlagatelju - FINA</w:t>
      </w:r>
    </w:p>
    <w:p w:rsidRDefault="00D1029A" w:rsidP="00D1029A" w:rsidR="00D1029A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dužniku</w:t>
      </w:r>
      <w:r w:rsidR="00242700" w:rsidRPr="00D92D1F">
        <w:t xml:space="preserve"> </w:t>
      </w:r>
    </w:p>
    <w:p w:rsidRDefault="00D92D1F" w:rsidP="00D1029A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D1029A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051FCF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0A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3A3DE3">
      <w:t>-</w:t>
    </w:r>
    <w:r w:rsidR="009D4412">
      <w:t>1839</w:t>
    </w:r>
    <w:r w:rsidR="00D92D1F">
      <w:t>/2015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9D4412">
      <w:t>1839</w:t>
    </w:r>
    <w:r w:rsidR="00D92D1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2F0A75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6487"/>
    <w:rsid w:val="00D5058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0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A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A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A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A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0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A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A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A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A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1839</izvorni_sadrzaj>
    <derivirana_varijabla naziv="DomainObject.Predmet.Broj_1">1839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St-1839/2015</izvorni_sadrzaj>
    <derivirana_varijabla naziv="DomainObject.Predmet.OznakaBroj_1">St-1839/2015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 GRUPA, za upravljanje i građenje, d.o.o.</izvorni_sadrzaj>
    <derivirana_varijabla naziv="DomainObject.Predmet.ProtustrankaFormated_1">  MI GRUPA, za upravljanje i građenje, d.o.o.</derivirana_varijabla>
  </DomainObject.Predmet.ProtustrankaFormated>
  <DomainObject.Predmet.ProtustrankaFormatedOIB>
    <izvorni_sadrzaj>  MI GRUPA, za upravljanje i građenje, d.o.o., OIB 00393013004</izvorni_sadrzaj>
    <derivirana_varijabla naziv="DomainObject.Predmet.ProtustrankaFormatedOIB_1">  MI GRUPA, za upravljanje i građenje, d.o.o., OIB 00393013004</derivirana_varijabla>
  </DomainObject.Predmet.ProtustrankaFormatedOIB>
  <DomainObject.Predmet.ProtustrankaFormatedWithAdress>
    <izvorni_sadrzaj> MI GRUPA, za upravljanje i građenje, d.o.o., Podi  b.b., 21204 Dugopolje</izvorni_sadrzaj>
    <derivirana_varijabla naziv="DomainObject.Predmet.ProtustrankaFormatedWithAdress_1"> MI GRUPA, za upravljanje i građenje, d.o.o., Podi  b.b., 21204 Dugopolje</derivirana_varijabla>
  </DomainObject.Predmet.ProtustrankaFormatedWithAdress>
  <DomainObject.Predmet.ProtustrankaFormatedWithAdressOIB>
    <izvorni_sadrzaj> MI GRUPA, za upravljanje i građenje, d.o.o., OIB 00393013004, Podi  b.b., 21204 Dugopolje</izvorni_sadrzaj>
    <derivirana_varijabla naziv="DomainObject.Predmet.ProtustrankaFormatedWithAdressOIB_1"> MI GRUPA, za upravljanje i građenje, d.o.o., OIB 00393013004, Podi  b.b., 21204 Dugopolje</derivirana_varijabla>
  </DomainObject.Predmet.ProtustrankaFormatedWithAdressOIB>
  <DomainObject.Predmet.ProtustrankaWithAdress>
    <izvorni_sadrzaj>MI GRUPA, za upravljanje i građenje, d.o.o. Podi  b.b., 21204 Dugopolje</izvorni_sadrzaj>
    <derivirana_varijabla naziv="DomainObject.Predmet.ProtustrankaWithAdress_1">MI GRUPA, za upravljanje i građenje, d.o.o. Podi  b.b., 21204 Dugopolje</derivirana_varijabla>
  </DomainObject.Predmet.ProtustrankaWithAdress>
  <DomainObject.Predmet.ProtustrankaWithAdressOIB>
    <izvorni_sadrzaj>MI GRUPA, za upravljanje i građenje, d.o.o., OIB 00393013004, Podi  b.b., 21204 Dugopolje</izvorni_sadrzaj>
    <derivirana_varijabla naziv="DomainObject.Predmet.ProtustrankaWithAdressOIB_1">MI GRUPA, za upravljanje i građenje, d.o.o., OIB 00393013004, Podi  b.b., 21204 Dugopolje</derivirana_varijabla>
  </DomainObject.Predmet.ProtustrankaWithAdressOIB>
  <DomainObject.Predmet.ProtustrankaNazivFormated>
    <izvorni_sadrzaj>MI GRUPA, za upravljanje i građenje, d.o.o.</izvorni_sadrzaj>
    <derivirana_varijabla naziv="DomainObject.Predmet.ProtustrankaNazivFormated_1">MI GRUPA, za upravljanje i građenje, d.o.o.</derivirana_varijabla>
  </DomainObject.Predmet.ProtustrankaNazivFormated>
  <DomainObject.Predmet.ProtustrankaNazivFormatedOIB>
    <izvorni_sadrzaj>MI GRUPA, za upravljanje i građenje, d.o.o., OIB 00393013004</izvorni_sadrzaj>
    <derivirana_varijabla naziv="DomainObject.Predmet.ProtustrankaNazivFormatedOIB_1">MI GRUPA, za upravljanje i građenje, d.o.o., OIB 00393013004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13650.33</izvorni_sadrzaj>
    <derivirana_varijabla naziv="DomainObject.Predmet.TrenutnaVrijednost_1">13650.33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MI GRUPA, za upravljanje i građenje, d.o.o.</item>
    </izvorni_sadrzaj>
    <derivirana_varijabla naziv="DomainObject.Predmet.ProtuStrankaListFormated_1">
      <item>MI GRUPA, za upravljanje i građenje, d.o.o.</item>
    </derivirana_varijabla>
  </DomainObject.Predmet.ProtuStrankaListFormated>
  <DomainObject.Predmet.ProtuStrankaListFormatedOIB>
    <izvorni_sadrzaj>
      <item>MI GRUPA, za upravljanje i građenje, d.o.o., OIB 00393013004</item>
    </izvorni_sadrzaj>
    <derivirana_varijabla naziv="DomainObject.Predmet.ProtuStrankaListFormatedOIB_1">
      <item>MI GRUPA, za upravljanje i građenje, d.o.o., OIB 00393013004</item>
    </derivirana_varijabla>
  </DomainObject.Predmet.ProtuStrankaListFormatedOIB>
  <DomainObject.Predmet.ProtuStrankaListFormatedWithAdress>
    <izvorni_sadrzaj>
      <item>MI GRUPA, za upravljanje i građenje, d.o.o., Podi  b.b., 21204 Dugopolje</item>
    </izvorni_sadrzaj>
    <derivirana_varijabla naziv="DomainObject.Predmet.ProtuStrankaListFormatedWithAdress_1">
      <item>MI GRUPA, za upravljanje i građenje, d.o.o., Podi  b.b., 21204 Dugopolje</item>
    </derivirana_varijabla>
  </DomainObject.Predmet.ProtuStrankaListFormatedWithAdress>
  <DomainObject.Predmet.ProtuStrankaListFormatedWithAdressOIB>
    <izvorni_sadrzaj>
      <item>MI GRUPA, za upravljanje i građenje, d.o.o., OIB 00393013004, Podi  b.b., 21204 Dugopolje</item>
    </izvorni_sadrzaj>
    <derivirana_varijabla naziv="DomainObject.Predmet.ProtuStrankaListFormatedWithAdressOIB_1">
      <item>MI GRUPA, za upravljanje i građenje, d.o.o., OIB 00393013004, Podi  b.b., 21204 Dugopolje</item>
    </derivirana_varijabla>
  </DomainObject.Predmet.ProtuStrankaListFormatedWithAdressOIB>
  <DomainObject.Predmet.ProtuStrankaListNazivFormated>
    <izvorni_sadrzaj>
      <item>MI GRUPA, za upravljanje i građenje, d.o.o.</item>
    </izvorni_sadrzaj>
    <derivirana_varijabla naziv="DomainObject.Predmet.ProtuStrankaListNazivFormated_1">
      <item>MI GRUPA, za upravljanje i građenje, d.o.o.</item>
    </derivirana_varijabla>
  </DomainObject.Predmet.ProtuStrankaListNazivFormated>
  <DomainObject.Predmet.ProtuStrankaListNazivFormatedOIB>
    <izvorni_sadrzaj>
      <item>MI GRUPA, za upravljanje i građenje, d.o.o., OIB 00393013004</item>
    </izvorni_sadrzaj>
    <derivirana_varijabla naziv="DomainObject.Predmet.ProtuStrankaListNazivFormatedOIB_1">
      <item>MI GRUPA, za upravljanje i građenje, d.o.o., OIB 00393013004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MI GRUPA, za upravljanje i građenje, d.o.o.</izvorni_sadrzaj>
    <derivirana_varijabla naziv="DomainObject.Predmet.ProtustrankaIDrugi_1">MI GRUPA, za upravljanje i građenje, d.o.o.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MI GRUPA, za upravljanje i građenje, d.o.o., OIB 00393013004, Podi  b.b., 21204 Dugopolje</izvorni_sadrzaj>
    <derivirana_varijabla naziv="DomainObject.Predmet.ProtustrankaIDrugiAdressOIB_1">MI GRUPA, za upravljanje i građenje, d.o.o., OIB 00393013004, Podi  b.b.,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 GRUPA, za upravljanje i građenje, d.o.o.</item>
      <item>FINANCIJSKA AGENCIJA RC SPLIT</item>
    </izvorni_sadrzaj>
    <derivirana_varijabla naziv="DomainObject.Predmet.SudioniciListNaziv_1">
      <item>MI GRUPA, za upravljanje i građenje, d.o.o.</item>
      <item>FINANCIJSKA AGENCIJA RC SPLIT</item>
    </derivirana_varijabla>
  </DomainObject.Predmet.SudioniciListNaziv>
  <DomainObject.Predmet.SudioniciListAdressOIB>
    <izvorni_sadrzaj>
      <item>MI GRUPA, za upravljanje i građenje, d.o.o., OIB 00393013004, Podi  b.b.,21204 Dugopolje</item>
      <item>FINANCIJSKA AGENCIJA RC SPLIT, OIB 85821130368, Mažuranićeva 24b,21000 Split</item>
    </izvorni_sadrzaj>
    <derivirana_varijabla naziv="DomainObject.Predmet.SudioniciListAdressOIB_1">
      <item>MI GRUPA, za upravljanje i građenje, d.o.o., OIB 00393013004, Podi  b.b.,21204 Dugopolje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00393013004</item>
      <item>, OIB 85821130368</item>
    </izvorni_sadrzaj>
    <derivirana_varijabla naziv="DomainObject.Predmet.SudioniciListNazivOIB_1">
      <item>, OIB 00393013004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185E9B-BC4E-4DC1-AD08-1DE5ED254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529</properties:Words>
  <properties:Characters>2788</properties:Characters>
  <properties:Lines>60</properties:Lines>
  <properties:Paragraphs>25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2016-04-14T06:31:00Z</cp:lastPrinted>
  <dcterms:modified xmlns:xsi="http://www.w3.org/2001/XMLSchema-instance" xsi:type="dcterms:W3CDTF">2016-04-14T13:24:00Z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