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d68a" w14:paraId="e59d68a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623FE" w:rsidRPr="000623FE">
        <w:rPr>
          <w:rFonts w:cs="Times New Roman" w:hAnsi="Times New Roman" w:ascii="Times New Roman"/>
          <w:sz w:val="24"/>
          <w:szCs w:val="24"/>
        </w:rPr>
        <w:t>SECTOR GEOMETRICA GRADUS d.o.o. „u stečaju“,  Medulin, Banjole, Volme 173C, OIB: 29391423689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0623FE">
        <w:rPr>
          <w:rFonts w:cs="Times New Roman" w:hAnsi="Times New Roman" w:ascii="Times New Roman"/>
          <w:b/>
          <w:sz w:val="24"/>
          <w:szCs w:val="24"/>
        </w:rPr>
        <w:t>18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0623FE">
        <w:rPr>
          <w:rFonts w:cs="Times New Roman" w:hAnsi="Times New Roman" w:ascii="Times New Roman"/>
          <w:b/>
          <w:sz w:val="24"/>
          <w:szCs w:val="24"/>
        </w:rPr>
        <w:t>siječanj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0623FE">
        <w:rPr>
          <w:rFonts w:cs="Times New Roman" w:hAnsi="Times New Roman" w:ascii="Times New Roman"/>
          <w:b/>
          <w:sz w:val="24"/>
          <w:szCs w:val="24"/>
        </w:rPr>
        <w:t>10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D470B3">
        <w:rPr>
          <w:rFonts w:cs="Times New Roman" w:hAnsi="Times New Roman" w:ascii="Times New Roman"/>
          <w:b/>
          <w:sz w:val="24"/>
          <w:szCs w:val="24"/>
        </w:rPr>
        <w:t>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1E35B6" w:rsidR="006D26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E35B6">
        <w:rPr>
          <w:rFonts w:cs="Times New Roman" w:hAnsi="Times New Roman" w:ascii="Times New Roman"/>
          <w:sz w:val="24"/>
          <w:szCs w:val="24"/>
        </w:rPr>
        <w:t>o</w:t>
      </w:r>
      <w:r w:rsidR="006D26CC" w:rsidRPr="001E35B6">
        <w:rPr>
          <w:rFonts w:cs="Times New Roman" w:hAnsi="Times New Roman" w:ascii="Times New Roman"/>
          <w:sz w:val="24"/>
          <w:szCs w:val="24"/>
        </w:rPr>
        <w:t>dređivanje vrijednosti nekretnine k.č. 851/152, k.o. Pomer, 13. etaže, u vlasništvu stečajnog dužnika u 7975/10000 dijela, radi prodaje u stečajnom postupku</w:t>
      </w:r>
      <w:r w:rsidRPr="001E35B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d</w:t>
      </w:r>
      <w:r w:rsidRPr="001E35B6">
        <w:rPr>
          <w:rFonts w:cs="Times New Roman" w:hAnsi="Times New Roman" w:ascii="Times New Roman"/>
          <w:sz w:val="24"/>
          <w:szCs w:val="24"/>
        </w:rPr>
        <w:t>onošenje odluke o podnošenju tužbe radi pobijanja pravnih radnji u vezi ugovora o prodaji nekretnina od 08.09.2011. koji ugovor je sklopljen između stečajnog dužnika kao prodavatelja i njegova osnivača Giannia Signorelija kao kupca.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1E35B6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alaže se </w:t>
      </w:r>
      <w:r w:rsidRPr="001E35B6">
        <w:rPr>
          <w:rFonts w:cs="Times New Roman" w:hAnsi="Times New Roman" w:ascii="Times New Roman"/>
          <w:sz w:val="24"/>
          <w:szCs w:val="24"/>
        </w:rPr>
        <w:t>stečajnom upravitelju da u roku od 8 dana dostavi izvješće vezano uz postojanje razloga za pokretanje parnica pobijanja pravnih radnji u vezi ugovora o prodaji nekretnina od 08.09.2011. koji ugovor je sklopljen između stečajnog dužnika kao prodavatelja i njegova osnivača Giannia Signorelija kao kupca, a sve kako mu je naloženo na ročištu održanom 20.04.2017.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4D3017">
        <w:rPr>
          <w:rFonts w:cs="Times New Roman" w:hAnsi="Times New Roman" w:ascii="Times New Roman"/>
          <w:sz w:val="24"/>
          <w:szCs w:val="24"/>
        </w:rPr>
        <w:t>1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4D3017">
        <w:rPr>
          <w:rFonts w:cs="Times New Roman" w:hAnsi="Times New Roman" w:ascii="Times New Roman"/>
          <w:sz w:val="24"/>
          <w:szCs w:val="24"/>
        </w:rPr>
        <w:t>prosinca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4D3017">
        <w:rPr>
          <w:rFonts w:cs="Times New Roman" w:hAnsi="Times New Roman" w:ascii="Times New Roman"/>
          <w:sz w:val="24"/>
          <w:szCs w:val="24"/>
        </w:rPr>
        <w:t>7</w:t>
      </w:r>
      <w:r w:rsidRPr="004405A2">
        <w:rPr>
          <w:rFonts w:cs="Times New Roman" w:hAnsi="Times New Roman" w:ascii="Times New Roman"/>
          <w:sz w:val="24"/>
          <w:szCs w:val="24"/>
        </w:rPr>
        <w:t>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lastRenderedPageBreak/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4D3017" w:rsidR="004D3017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0A0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>
          <w:rPr>
            <w:rFonts w:cs="Times New Roman" w:hAnsi="Times New Roman" w:ascii="Times New Roman"/>
            <w:sz w:val="24"/>
            <w:szCs w:val="24"/>
          </w:rPr>
          <w:t>340/2016-49</w:t>
        </w:r>
      </w:p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</w:p>
      <w:p w:rsidRDefault="000F0A08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6405EF">
      <w:rPr>
        <w:rFonts w:cs="Times New Roman" w:hAnsi="Times New Roman" w:ascii="Times New Roman"/>
        <w:sz w:val="24"/>
        <w:szCs w:val="24"/>
      </w:rPr>
      <w:t>340/2016-49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F0A08"/>
    <w:rsid w:val="001701E3"/>
    <w:rsid w:val="001E35B6"/>
    <w:rsid w:val="003B2030"/>
    <w:rsid w:val="003F7CDF"/>
    <w:rsid w:val="00415CC2"/>
    <w:rsid w:val="004405A2"/>
    <w:rsid w:val="00494366"/>
    <w:rsid w:val="004D3017"/>
    <w:rsid w:val="005D0D70"/>
    <w:rsid w:val="006405EF"/>
    <w:rsid w:val="00640F2A"/>
    <w:rsid w:val="006D26CC"/>
    <w:rsid w:val="007A3B45"/>
    <w:rsid w:val="008210BD"/>
    <w:rsid w:val="00876027"/>
    <w:rsid w:val="009B650C"/>
    <w:rsid w:val="009B7ED0"/>
    <w:rsid w:val="00A46D36"/>
    <w:rsid w:val="00AA5766"/>
    <w:rsid w:val="00B5235E"/>
    <w:rsid w:val="00B94046"/>
    <w:rsid w:val="00D0134E"/>
    <w:rsid w:val="00D4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0F0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A0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A0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A0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A0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0F0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A0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A0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A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A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1592</properties:Characters>
  <properties:Lines>56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2017-12-01T09:35:00Z</dcterms:created>
  <dc:creator>Tijana Licul</dc:creator>
  <cp:lastModifiedBy>Sanja Prodan</cp:lastModifiedBy>
  <cp:lastPrinted>2017-12-01T09:46:00Z</cp:lastPrinted>
  <dcterms:modified xmlns:xsi="http://www.w3.org/2001/XMLSchema-instance" xsi:type="dcterms:W3CDTF">2017-12-01T11:43:00Z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