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741f" w14:paraId="27e741f" w:rsidRDefault="0005354E" w:rsidP="0005354E" w:rsidR="0005354E">
      <w:pPr>
        <w15:collapsed w:val="false"/>
        <w:rPr>
          <w:b/>
          <w:sz w:val="18"/>
          <w:szCs w:val="18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</w:t>
      </w:r>
    </w:p>
    <w:p w:rsidRDefault="0005354E" w:rsidP="0005354E" w:rsidR="0005354E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05354E" w:rsidP="0005354E" w:rsidR="0005354E">
      <w:r>
        <w:t xml:space="preserve"> TRGOVAČKI SUD U PAZINU</w:t>
      </w:r>
    </w:p>
    <w:p w:rsidRDefault="0005354E" w:rsidP="0005354E" w:rsidR="0005354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St-210/17-31</w:t>
      </w:r>
    </w:p>
    <w:p w:rsidRDefault="0005354E" w:rsidP="0005354E" w:rsidR="000535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05354E" w:rsidP="0005354E" w:rsidR="0005354E"/>
    <w:p w:rsidRDefault="0005354E" w:rsidP="0005354E" w:rsidR="0005354E">
      <w:pPr>
        <w:jc w:val="center"/>
      </w:pPr>
    </w:p>
    <w:p w:rsidRDefault="0005354E" w:rsidP="0005354E" w:rsidR="0005354E">
      <w:pPr>
        <w:ind w:firstLine="708"/>
        <w:jc w:val="both"/>
      </w:pPr>
      <w:r>
        <w:t xml:space="preserve">Trgovački sud u Pazinu, po stečajnom sucu Adrijani </w:t>
      </w:r>
      <w:proofErr w:type="spellStart"/>
      <w:r>
        <w:t>Labinjan</w:t>
      </w:r>
      <w:proofErr w:type="spellEnd"/>
      <w:r>
        <w:t xml:space="preserve"> Skok, u stečajnom postupku nad Stečajnom masom iza CVIJET d.o.o. u stečaju, Pula, </w:t>
      </w:r>
      <w:proofErr w:type="spellStart"/>
      <w:r>
        <w:t>Laginjina</w:t>
      </w:r>
      <w:proofErr w:type="spellEnd"/>
      <w:r>
        <w:t xml:space="preserve"> 6, OIB: 26561459854, dana 3. kolovoza 2017. donio je sljedeći</w:t>
      </w:r>
    </w:p>
    <w:p w:rsidRDefault="0005354E" w:rsidP="0005354E" w:rsidR="0005354E">
      <w:pPr>
        <w:jc w:val="both"/>
      </w:pPr>
    </w:p>
    <w:p w:rsidRDefault="0005354E" w:rsidP="0005354E" w:rsidR="0005354E">
      <w:pPr>
        <w:jc w:val="both"/>
      </w:pPr>
    </w:p>
    <w:p w:rsidRDefault="0005354E" w:rsidP="0005354E" w:rsidR="0005354E">
      <w:pPr>
        <w:jc w:val="center"/>
      </w:pPr>
      <w:r>
        <w:t xml:space="preserve">Z A K LJ U Č A K </w:t>
      </w:r>
    </w:p>
    <w:p w:rsidRDefault="0005354E" w:rsidP="0005354E" w:rsidR="0005354E">
      <w:pPr>
        <w:jc w:val="center"/>
      </w:pPr>
    </w:p>
    <w:p w:rsidRDefault="0005354E" w:rsidP="0005354E" w:rsidR="0005354E">
      <w:pPr>
        <w:ind w:firstLine="708"/>
        <w:jc w:val="both"/>
      </w:pPr>
      <w:r>
        <w:t xml:space="preserve">Nalaže se sudskom registru ovoga suda izvršiti upis brisanja stečajnog upravitelja Damira Debeljuha iz Pule, </w:t>
      </w:r>
      <w:proofErr w:type="spellStart"/>
      <w:r>
        <w:t>Laginjina</w:t>
      </w:r>
      <w:proofErr w:type="spellEnd"/>
      <w:r>
        <w:t xml:space="preserve"> 6, OIB: 29203139768 i upis brisanja sjedišta Stečajne mase iza CVIJET d.o.o. u stečaju, Pula, </w:t>
      </w:r>
      <w:proofErr w:type="spellStart"/>
      <w:r>
        <w:t>Laginjina</w:t>
      </w:r>
      <w:proofErr w:type="spellEnd"/>
      <w:r>
        <w:t xml:space="preserve"> 6, OIB: 26561459854 na adresi Pula, </w:t>
      </w:r>
      <w:proofErr w:type="spellStart"/>
      <w:r>
        <w:t>Laginjina</w:t>
      </w:r>
      <w:proofErr w:type="spellEnd"/>
      <w:r>
        <w:t xml:space="preserve"> 6, te izvršiti upis stečajnog upravitelja Kristijana </w:t>
      </w:r>
      <w:proofErr w:type="spellStart"/>
      <w:r>
        <w:t>Mijandrušića</w:t>
      </w:r>
      <w:proofErr w:type="spellEnd"/>
      <w:r>
        <w:t xml:space="preserve"> iz Pazina, Stari trg 7, OIB: 96007816779 i upis sjedišta Stečajne mase iza CVIJET d.o.o. u stečaju, OIB: 26561459854 u Pazinu, Stari trg 7.</w:t>
      </w:r>
    </w:p>
    <w:p w:rsidRDefault="0005354E" w:rsidP="0005354E" w:rsidR="0005354E">
      <w:pPr>
        <w:jc w:val="center"/>
      </w:pPr>
    </w:p>
    <w:p w:rsidRDefault="0005354E" w:rsidP="0005354E" w:rsidR="0005354E">
      <w:pPr>
        <w:jc w:val="center"/>
      </w:pPr>
    </w:p>
    <w:p w:rsidRDefault="0005354E" w:rsidP="0005354E" w:rsidR="0005354E">
      <w:pPr>
        <w:jc w:val="center"/>
      </w:pPr>
      <w:r>
        <w:t>U Pazinu dana 3. kolovoza 2017.</w:t>
      </w:r>
    </w:p>
    <w:p w:rsidRDefault="0005354E" w:rsidP="0005354E" w:rsidR="0005354E">
      <w:pPr>
        <w:jc w:val="center"/>
      </w:pPr>
    </w:p>
    <w:p w:rsidRDefault="0005354E" w:rsidP="0005354E" w:rsidR="0005354E">
      <w:pPr>
        <w:jc w:val="center"/>
      </w:pPr>
    </w:p>
    <w:p w:rsidRDefault="0005354E" w:rsidP="0005354E" w:rsidR="000535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</w:t>
      </w:r>
      <w:r>
        <w:tab/>
      </w:r>
      <w:r>
        <w:tab/>
        <w:t xml:space="preserve"> Sudac</w:t>
      </w:r>
    </w:p>
    <w:p w:rsidRDefault="0005354E" w:rsidP="0005354E" w:rsidR="000535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Adrijana </w:t>
      </w:r>
      <w:proofErr w:type="spellStart"/>
      <w:r>
        <w:t>Labinjan</w:t>
      </w:r>
      <w:proofErr w:type="spellEnd"/>
      <w:r>
        <w:t xml:space="preserve"> Skok</w:t>
      </w:r>
      <w:r w:rsidR="005E45BF">
        <w:t xml:space="preserve">, v. r. </w:t>
      </w:r>
    </w:p>
    <w:p w:rsidRDefault="0005354E" w:rsidP="0005354E" w:rsidR="0005354E">
      <w:pPr>
        <w:jc w:val="both"/>
      </w:pPr>
    </w:p>
    <w:p w:rsidRDefault="0005354E" w:rsidP="0005354E" w:rsidR="0005354E">
      <w:pPr>
        <w:ind w:firstLine="708"/>
        <w:jc w:val="both"/>
      </w:pPr>
    </w:p>
    <w:p w:rsidRDefault="0005354E" w:rsidP="0005354E" w:rsidR="0005354E">
      <w:pPr>
        <w:jc w:val="both"/>
      </w:pPr>
      <w:r>
        <w:t>UPUTA O PRAVNOM LIJEKU:</w:t>
      </w:r>
    </w:p>
    <w:p w:rsidRDefault="0005354E" w:rsidP="0005354E" w:rsidR="0005354E">
      <w:pPr>
        <w:jc w:val="both"/>
      </w:pPr>
      <w:r>
        <w:t>Protiv zaključka nije dopušten pravni lijek (čl. 19. st. 7. Stečajnog zakona).</w:t>
      </w:r>
    </w:p>
    <w:p w:rsidRDefault="0005354E" w:rsidP="0005354E" w:rsidR="0005354E">
      <w:pPr>
        <w:jc w:val="both"/>
      </w:pPr>
    </w:p>
    <w:p w:rsidRDefault="0005354E" w:rsidP="0005354E" w:rsidR="0005354E">
      <w:pPr>
        <w:jc w:val="both"/>
      </w:pPr>
      <w:r>
        <w:t>DNA:</w:t>
      </w:r>
    </w:p>
    <w:p w:rsidRDefault="0005354E" w:rsidP="0005354E" w:rsidR="0005354E">
      <w:pPr>
        <w:jc w:val="both"/>
      </w:pPr>
      <w:r>
        <w:t>- sudski registar</w:t>
      </w:r>
    </w:p>
    <w:p w:rsidRDefault="0005354E" w:rsidP="0005354E" w:rsidR="0005354E">
      <w:r>
        <w:t xml:space="preserve">- stečajni upravitelj Kristijan </w:t>
      </w:r>
      <w:proofErr w:type="spellStart"/>
      <w:r>
        <w:t>Mijandrušić</w:t>
      </w:r>
      <w:proofErr w:type="spellEnd"/>
      <w:r>
        <w:t>, Pazin, Stari trg 7</w:t>
      </w:r>
    </w:p>
    <w:p w:rsidRDefault="0005354E" w:rsidP="0005354E" w:rsidR="0005354E">
      <w:r>
        <w:t>- e-oglasna ploča suda 8 dana</w:t>
      </w:r>
    </w:p>
    <w:p w:rsidRDefault="005E45BF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FD9"/>
    <w:rsid w:val="0005354E"/>
    <w:rsid w:val="00554328"/>
    <w:rsid w:val="005E45BF"/>
    <w:rsid w:val="00985388"/>
    <w:rsid w:val="00BE7DE7"/>
    <w:rsid w:val="00E7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54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35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54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5B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5B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5B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5B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54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35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54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5B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5B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5B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5B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nastavku
postupka</izvorni_sadrzaj>
    <derivirana_varijabla naziv="DomainObject.Predmet.PrimjedbaSuca_1">novi br. radi odluke o nastavku
postupka</derivirana_varijabla>
  </DomainObject.Predmet.PrimjedbaSuca>
  <DomainObject.Predmet.ProtustrankaFormated>
    <izvorni_sadrzaj>  Stečajna masa iza CVIJET d. o. o. u stečaju</izvorni_sadrzaj>
    <derivirana_varijabla naziv="DomainObject.Predmet.ProtustrankaFormated_1">  Stečajna masa iza CVIJET d. o. o. u stečaju</derivirana_varijabla>
  </DomainObject.Predmet.ProtustrankaFormated>
  <DomainObject.Predmet.ProtustrankaFormatedOIB>
    <izvorni_sadrzaj>  Stečajna masa iza CVIJET d. o. o. u stečaju, OIB 26561459854</izvorni_sadrzaj>
    <derivirana_varijabla naziv="DomainObject.Predmet.ProtustrankaFormatedOIB_1">  Stečajna masa iza CVIJET d. o. o. u stečaju, OIB 26561459854</derivirana_varijabla>
  </DomainObject.Predmet.ProtustrankaFormatedOIB>
  <DomainObject.Predmet.ProtustrankaFormatedWithAdress>
    <izvorni_sadrzaj> Stečajna masa iza CVIJET d. o. o. u stečaju, Laginjina 6, 52100 Pula</izvorni_sadrzaj>
    <derivirana_varijabla naziv="DomainObject.Predmet.ProtustrankaFormatedWithAdress_1"> Stečajna masa iza CVIJET d. o. o. u stečaju, Laginjina 6, 52100 Pula</derivirana_varijabla>
  </DomainObject.Predmet.ProtustrankaFormatedWithAdress>
  <DomainObject.Predmet.ProtustrankaFormatedWithAdressOIB>
    <izvorni_sadrzaj> Stečajna masa iza CVIJET d. o. o. u stečaju, OIB 26561459854, Laginjina 6, 52100 Pula</izvorni_sadrzaj>
    <derivirana_varijabla naziv="DomainObject.Predmet.ProtustrankaFormatedWithAdressOIB_1"> Stečajna masa iza CVIJET d. o. o. u stečaju, OIB 26561459854, Laginjina 6, 52100 Pula</derivirana_varijabla>
  </DomainObject.Predmet.ProtustrankaFormatedWithAdressOIB>
  <DomainObject.Predmet.ProtustrankaWithAdress>
    <izvorni_sadrzaj>Stečajna masa iza CVIJET d. o. o. u stečaju Laginjina 6, 52100 Pula</izvorni_sadrzaj>
    <derivirana_varijabla naziv="DomainObject.Predmet.ProtustrankaWithAdress_1">Stečajna masa iza CVIJET d. o. o. u stečaju Laginjina 6, 52100 Pula</derivirana_varijabla>
  </DomainObject.Predmet.ProtustrankaWithAdress>
  <DomainObject.Predmet.ProtustrankaWithAdressOIB>
    <izvorni_sadrzaj>Stečajna masa iza CVIJET d. o. o. u stečaju, OIB 26561459854, Laginjina 6, 52100 Pula</izvorni_sadrzaj>
    <derivirana_varijabla naziv="DomainObject.Predmet.ProtustrankaWithAdressOIB_1">Stečajna masa iza CVIJET d. o. o. u stečaju, OIB 26561459854, Laginjina 6, 52100 Pula</derivirana_varijabla>
  </DomainObject.Predmet.ProtustrankaWithAdressOIB>
  <DomainObject.Predmet.ProtustrankaNazivFormated>
    <izvorni_sadrzaj>Stečajna masa iza CVIJET d. o. o. u stečaju</izvorni_sadrzaj>
    <derivirana_varijabla naziv="DomainObject.Predmet.ProtustrankaNazivFormated_1">Stečajna masa iza CVIJET d. o. o. u stečaju</derivirana_varijabla>
  </DomainObject.Predmet.ProtustrankaNazivFormated>
  <DomainObject.Predmet.ProtustrankaNazivFormatedOIB>
    <izvorni_sadrzaj>Stečajna masa iza CVIJET d. o. o. u stečaju, OIB 26561459854</izvorni_sadrzaj>
    <derivirana_varijabla naziv="DomainObject.Predmet.ProtustrankaNazivFormatedOIB_1">Stečajna masa iza CVIJET d. o. o. u stečaju, OIB 26561459854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Gianbattista Vagheggi, Arcugnano, Italija</izvorni_sadrzaj>
    <derivirana_varijabla naziv="DomainObject.Predmet.StrankaFormated_1">  Gianbattista Vagheggi, Arcugnano, Italija</derivirana_varijabla>
  </DomainObject.Predmet.StrankaFormated>
  <DomainObject.Predmet.StrankaFormatedOIB>
    <izvorni_sadrzaj>  Gianbattista Vagheggi, Arcugnano, Italija, OIB 41919375084</izvorni_sadrzaj>
    <derivirana_varijabla naziv="DomainObject.Predmet.StrankaFormatedOIB_1">  Gianbattista Vagheggi, Arcugnano, Italija, OIB 41919375084</derivirana_varijabla>
  </DomainObject.Predmet.StrankaFormatedOIB>
  <DomainObject.Predmet.StrankaFormatedWithAdress>
    <izvorni_sadrzaj> Gianbattista Vagheggi, Arcugnano, Italija, Via S. Bernardino  078, Arcugnano</izvorni_sadrzaj>
    <derivirana_varijabla naziv="DomainObject.Predmet.StrankaFormatedWithAdress_1"> Gianbattista Vagheggi, Arcugnano, Italija, Via S. Bernardino  078, Arcugnano</derivirana_varijabla>
  </DomainObject.Predmet.StrankaFormatedWithAdress>
  <DomainObject.Predmet.StrankaFormatedWithAdressOIB>
    <izvorni_sadrzaj> Gianbattista Vagheggi, Arcugnano, Italija, OIB 41919375084, Via S. Bernardino  078, Arcugnano</izvorni_sadrzaj>
    <derivirana_varijabla naziv="DomainObject.Predmet.StrankaFormatedWithAdressOIB_1"> Gianbattista Vagheggi, Arcugnano, Italija, OIB 41919375084, Via S. Bernardino  078, Arcugnano</derivirana_varijabla>
  </DomainObject.Predmet.StrankaFormatedWithAdressOIB>
  <DomainObject.Predmet.StrankaWithAdress>
    <izvorni_sadrzaj>Gianbattista Vagheggi, Arcugnano, Italija Via S. Bernardino  078,Arcugnano</izvorni_sadrzaj>
    <derivirana_varijabla naziv="DomainObject.Predmet.StrankaWithAdress_1">Gianbattista Vagheggi, Arcugnano, Italija Via S. Bernardino  078,Arcugnano</derivirana_varijabla>
  </DomainObject.Predmet.StrankaWithAdress>
  <DomainObject.Predmet.StrankaWithAdressOIB>
    <izvorni_sadrzaj>Gianbattista Vagheggi, Arcugnano, Italija, OIB 41919375084, Via S. Bernardino  078,Arcugnano</izvorni_sadrzaj>
    <derivirana_varijabla naziv="DomainObject.Predmet.StrankaWithAdressOIB_1">Gianbattista Vagheggi, Arcugnano, Italija, OIB 41919375084, Via S. Bernardino  078,Arcugnano</derivirana_varijabla>
  </DomainObject.Predmet.StrankaWithAdressOIB>
  <DomainObject.Predmet.StrankaNazivFormated>
    <izvorni_sadrzaj>Gianbattista Vagheggi, Arcugnano, Italija</izvorni_sadrzaj>
    <derivirana_varijabla naziv="DomainObject.Predmet.StrankaNazivFormated_1">Gianbattista Vagheggi, Arcugnano, Italija</derivirana_varijabla>
  </DomainObject.Predmet.StrankaNazivFormated>
  <DomainObject.Predmet.StrankaNazivFormatedOIB>
    <izvorni_sadrzaj>Gianbattista Vagheggi, Arcugnano, Italija, OIB 41919375084</izvorni_sadrzaj>
    <derivirana_varijabla naziv="DomainObject.Predmet.StrankaNazivFormatedOIB_1">Gianbattista Vagheggi, Arcugnano, Italija, OIB 41919375084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Gianbattista Vagheggi, Arcugnano, Italija</item>
    </izvorni_sadrzaj>
    <derivirana_varijabla naziv="DomainObject.Predmet.StrankaListFormated_1">
      <item>Gianbattista Vagheggi, Arcugnano, Italija</item>
    </derivirana_varijabla>
  </DomainObject.Predmet.StrankaListFormated>
  <DomainObject.Predmet.StrankaListFormatedOIB>
    <izvorni_sadrzaj>
      <item>Gianbattista Vagheggi, Arcugnano, Italija, OIB 41919375084</item>
    </izvorni_sadrzaj>
    <derivirana_varijabla naziv="DomainObject.Predmet.StrankaListFormatedOIB_1">
      <item>Gianbattista Vagheggi, Arcugnano, Italija, OIB 41919375084</item>
    </derivirana_varijabla>
  </DomainObject.Predmet.StrankaListFormatedOIB>
  <DomainObject.Predmet.StrankaListFormatedWithAdress>
    <izvorni_sadrzaj>
      <item>Gianbattista Vagheggi, Arcugnano, Italija, Via S. Bernardino  078, Arcugnano</item>
    </izvorni_sadrzaj>
    <derivirana_varijabla naziv="DomainObject.Predmet.StrankaListFormatedWithAdress_1">
      <item>Gianbattista Vagheggi, Arcugnano, Italija, Via S. Bernardino  078, Arcugnano</item>
    </derivirana_varijabla>
  </DomainObject.Predmet.StrankaListFormatedWithAdress>
  <DomainObject.Predmet.StrankaListFormatedWithAdressOIB>
    <izvorni_sadrzaj>
      <item>Gianbattista Vagheggi, Arcugnano, Italija, OIB 41919375084, Via S. Bernardino  078, Arcugnano</item>
    </izvorni_sadrzaj>
    <derivirana_varijabla naziv="DomainObject.Predmet.StrankaListFormatedWithAdressOIB_1">
      <item>Gianbattista Vagheggi, Arcugnano, Italija, OIB 41919375084, Via S. Bernardino  078, Arcugnano</item>
    </derivirana_varijabla>
  </DomainObject.Predmet.StrankaListFormatedWithAdressOIB>
  <DomainObject.Predmet.StrankaListNazivFormated>
    <izvorni_sadrzaj>
      <item>Gianbattista Vagheggi, Arcugnano, Italija</item>
    </izvorni_sadrzaj>
    <derivirana_varijabla naziv="DomainObject.Predmet.StrankaListNazivFormated_1">
      <item>Gianbattista Vagheggi, Arcugnano, Italija</item>
    </derivirana_varijabla>
  </DomainObject.Predmet.StrankaListNazivFormated>
  <DomainObject.Predmet.StrankaListNazivFormatedOIB>
    <izvorni_sadrzaj>
      <item>Gianbattista Vagheggi, Arcugnano, Italija, OIB 41919375084</item>
    </izvorni_sadrzaj>
    <derivirana_varijabla naziv="DomainObject.Predmet.StrankaListNazivFormatedOIB_1">
      <item>Gianbattista Vagheggi, Arcugnano, Italija, OIB 41919375084</item>
    </derivirana_varijabla>
  </DomainObject.Predmet.StrankaListNazivFormatedOIB>
  <DomainObject.Predmet.ProtuStrankaListFormated>
    <izvorni_sadrzaj>
      <item>Stečajna masa iza CVIJET d. o. o. u stečaju</item>
    </izvorni_sadrzaj>
    <derivirana_varijabla naziv="DomainObject.Predmet.ProtuStrankaListFormated_1">
      <item>Stečajna masa iza CVIJET d. o. o. u stečaju</item>
    </derivirana_varijabla>
  </DomainObject.Predmet.ProtuStrankaListFormated>
  <DomainObject.Predmet.ProtuStrankaListFormatedOIB>
    <izvorni_sadrzaj>
      <item>Stečajna masa iza CVIJET d. o. o. u stečaju, OIB 26561459854</item>
    </izvorni_sadrzaj>
    <derivirana_varijabla naziv="DomainObject.Predmet.ProtuStrankaListFormatedOIB_1">
      <item>Stečajna masa iza CVIJET d. o. o. u stečaju, OIB 26561459854</item>
    </derivirana_varijabla>
  </DomainObject.Predmet.ProtuStrankaListFormatedOIB>
  <DomainObject.Predmet.ProtuStrankaListFormatedWithAdress>
    <izvorni_sadrzaj>
      <item>Stečajna masa iza CVIJET d. o. o. u stečaju, Laginjina 6, 52100 Pula</item>
    </izvorni_sadrzaj>
    <derivirana_varijabla naziv="DomainObject.Predmet.ProtuStrankaListFormatedWithAdress_1">
      <item>Stečajna masa iza CVIJET d. o. o. u stečaju, Laginjina 6, 52100 Pula</item>
    </derivirana_varijabla>
  </DomainObject.Predmet.ProtuStrankaListFormatedWithAdress>
  <DomainObject.Predmet.ProtuStrankaListFormatedWithAdressOIB>
    <izvorni_sadrzaj>
      <item>Stečajna masa iza CVIJET d. o. o. u stečaju, OIB 26561459854, Laginjina 6, 52100 Pula</item>
    </izvorni_sadrzaj>
    <derivirana_varijabla naziv="DomainObject.Predmet.ProtuStrankaListFormatedWithAdressOIB_1">
      <item>Stečajna masa iza CVIJET d. o. o. u stečaju, OIB 26561459854, Laginjina 6, 52100 Pula</item>
    </derivirana_varijabla>
  </DomainObject.Predmet.ProtuStrankaListFormatedWithAdressOIB>
  <DomainObject.Predmet.ProtuStrankaListNazivFormated>
    <izvorni_sadrzaj>
      <item>Stečajna masa iza CVIJET d. o. o. u stečaju</item>
    </izvorni_sadrzaj>
    <derivirana_varijabla naziv="DomainObject.Predmet.ProtuStrankaListNazivFormated_1">
      <item>Stečajna masa iza CVIJET d. o. o. u stečaju</item>
    </derivirana_varijabla>
  </DomainObject.Predmet.ProtuStrankaListNazivFormated>
  <DomainObject.Predmet.ProtuStrankaListNazivFormatedOIB>
    <izvorni_sadrzaj>
      <item>Stečajna masa iza CVIJET d. o. o. u stečaju, OIB 26561459854</item>
    </izvorni_sadrzaj>
    <derivirana_varijabla naziv="DomainObject.Predmet.ProtuStrankaListNazivFormatedOIB_1">
      <item>Stečajna masa iza CVIJET d. o. o. u stečaju, OIB 26561459854</item>
    </derivirana_varijabla>
  </DomainObject.Predmet.ProtuStrankaListNazivFormatedOIB>
  <DomainObject.Predmet.OstaliListFormated>
    <izvorni_sadrzaj>
      <item>odvj. SHAIN PACHECO VINKOVIĆ</item>
    </izvorni_sadrzaj>
    <derivirana_varijabla naziv="DomainObject.Predmet.OstaliListFormated_1">
      <item>odvj. SHAIN PACHECO VINKOVIĆ</item>
    </derivirana_varijabla>
  </DomainObject.Predmet.OstaliListFormated>
  <DomainObject.Predmet.OstaliListFormatedOIB>
    <izvorni_sadrzaj>
      <item>odvj. SHAIN PACHECO VINKOVIĆ</item>
    </izvorni_sadrzaj>
    <derivirana_varijabla naziv="DomainObject.Predmet.OstaliListFormatedOIB_1">
      <item>odvj. SHAIN PACHECO VINKOVIĆ</item>
    </derivirana_varijabla>
  </DomainObject.Predmet.OstaliListFormatedOIB>
  <DomainObject.Predmet.OstaliListFormatedWithAdress>
    <izvorni_sadrzaj>
      <item>odvj. SHAIN PACHECO VINKOVIĆ, Giardini 3/III, 52100 Pula</item>
    </izvorni_sadrzaj>
    <derivirana_varijabla naziv="DomainObject.Predmet.OstaliListFormatedWithAdress_1">
      <item>odvj. SHAIN PACHECO VINKOVIĆ, Giardini 3/III, 52100 Pula</item>
    </derivirana_varijabla>
  </DomainObject.Predmet.OstaliListFormatedWithAdress>
  <DomainObject.Predmet.OstaliListFormatedWithAdressOIB>
    <izvorni_sadrzaj>
      <item>odvj. SHAIN PACHECO VINKOVIĆ, Giardini 3/III, 52100 Pula</item>
    </izvorni_sadrzaj>
    <derivirana_varijabla naziv="DomainObject.Predmet.OstaliListFormatedWithAdressOIB_1">
      <item>odvj. SHAIN PACHECO VINKOVIĆ, Giardini 3/III, 52100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Gianbattista Vagheggi, Arcugnano, Italija</izvorni_sadrzaj>
    <derivirana_varijabla naziv="DomainObject.Predmet.StrankaIDrugi_1">Gianbattista Vagheggi, Arcugnano, Italija</derivirana_varijabla>
  </DomainObject.Predmet.StrankaIDrugi>
  <DomainObject.Predmet.ProtustrankaIDrugi>
    <izvorni_sadrzaj>Stečajna masa iza CVIJET d. o. o. u stečaju</izvorni_sadrzaj>
    <derivirana_varijabla naziv="DomainObject.Predmet.ProtustrankaIDrugi_1">Stečajna masa iza CVIJET d. o. o. u stečaju</derivirana_varijabla>
  </DomainObject.Predmet.ProtustrankaIDrugi>
  <DomainObject.Predmet.StrankaIDrugiAdressOIB>
    <izvorni_sadrzaj>Gianbattista Vagheggi, Arcugnano, Italija, OIB 41919375084, Via S. Bernardino  078, Arcugnano</izvorni_sadrzaj>
    <derivirana_varijabla naziv="DomainObject.Predmet.StrankaIDrugiAdressOIB_1">Gianbattista Vagheggi, Arcugnano, Italija, OIB 41919375084, Via S. Bernardino  078, Arcugnano</derivirana_varijabla>
  </DomainObject.Predmet.StrankaIDrugiAdressOIB>
  <DomainObject.Predmet.ProtustrankaIDrugiAdressOIB>
    <izvorni_sadrzaj>Stečajna masa iza CVIJET d. o. o. u stečaju, OIB 26561459854, Laginjina 6, 52100 Pula</izvorni_sadrzaj>
    <derivirana_varijabla naziv="DomainObject.Predmet.ProtustrankaIDrugiAdressOIB_1">Stečajna masa iza CVIJET d. o. o. u stečaju, OIB 26561459854,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CVIJET d. o. o. u stečaju</item>
      <item>Gianbattista Vagheggi, Arcugnano, Italija</item>
      <item>odvj. SHAIN PACHECO VINKOVIĆ</item>
    </izvorni_sadrzaj>
    <derivirana_varijabla naziv="DomainObject.Predmet.SudioniciListNaziv_1">
      <item>Stečajna masa iza CVIJET d. o. o. u stečaju</item>
      <item>Gianbattista Vagheggi, Arcugnano, Italija</item>
      <item>odvj. SHAIN PACHECO VINKOVIĆ</item>
    </derivirana_varijabla>
  </DomainObject.Predmet.SudioniciListNaziv>
  <DomainObject.Predmet.SudioniciListAdressOIB>
    <izvorni_sadrzaj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izvorni_sadrzaj>
    <derivirana_varijabla naziv="DomainObject.Predmet.SudioniciListAdressOIB_1"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26561459854</item>
      <item>, OIB 41919375084</item>
      <item>, OIB null</item>
    </izvorni_sadrzaj>
    <derivirana_varijabla naziv="DomainObject.Predmet.SudioniciListNazivOIB_1">
      <item>, OIB 26561459854</item>
      <item>, OIB 41919375084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913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2017-08-03T08:14:00Z</dcterms:created>
  <dc:creator>Jasmina Matika</dc:creator>
  <cp:lastModifiedBy>Morena Brajuha</cp:lastModifiedBy>
  <cp:lastPrinted>2017-08-03T08:16:00Z</cp:lastPrinted>
  <dcterms:modified xmlns:xsi="http://www.w3.org/2001/XMLSchema-instance" xsi:type="dcterms:W3CDTF">2017-08-03T08:16:00Z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