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a235" w14:paraId="20da235" w:rsidRDefault="00580A66" w:rsidP="00580A66" w:rsidR="00580A66">
      <w:pPr>
        <w:pStyle w:val="Zaglavlje"/>
        <w15:collapsed w:val="false"/>
      </w:pPr>
      <w:bookmarkStart w:name="_GoBack" w:id="0"/>
      <w:bookmarkEnd w:id="0"/>
    </w:p>
    <w:p w:rsidRDefault="00580A66" w:rsidP="00580A66" w:rsidR="00580A6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80A66" w:rsidP="00580A66" w:rsidR="00580A6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80A66" w:rsidP="00580A66" w:rsidR="00580A6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80A66" w:rsidP="00580A66" w:rsidR="00580A6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80A66" w:rsidP="00580A66" w:rsidR="00580A66">
      <w:pPr>
        <w:pStyle w:val="Zaglavlje"/>
        <w:jc w:val="left"/>
      </w:pPr>
    </w:p>
    <w:p w:rsidRDefault="00580A66" w:rsidP="00580A66" w:rsidR="00580A66">
      <w:pPr>
        <w:pStyle w:val="Zaglavlje"/>
        <w:jc w:val="center"/>
      </w:pPr>
      <w:r>
        <w:t>Z A K LJ U Č A K</w:t>
      </w:r>
    </w:p>
    <w:p w:rsidRDefault="00580A66" w:rsidP="00580A66" w:rsidR="00580A66">
      <w:pPr>
        <w:spacing w:lineRule="auto" w:line="240" w:after="0"/>
      </w:pPr>
    </w:p>
    <w:p w:rsidRDefault="00580A66" w:rsidP="00580A66" w:rsidR="00580A66">
      <w:pPr>
        <w:spacing w:lineRule="auto" w:line="24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TOJO j.d.o.o., OIB: 59308766210 sa sjedištem u </w:t>
      </w:r>
      <w:proofErr w:type="spellStart"/>
      <w:r>
        <w:t>Livadarska</w:t>
      </w:r>
      <w:proofErr w:type="spellEnd"/>
      <w:r>
        <w:t xml:space="preserve"> 7, </w:t>
      </w:r>
      <w:proofErr w:type="spellStart"/>
      <w:r>
        <w:t>Pribislavec</w:t>
      </w:r>
      <w:proofErr w:type="spellEnd"/>
      <w:r>
        <w:t xml:space="preserve">, dana 14. rujna 2016.               </w:t>
      </w:r>
    </w:p>
    <w:p w:rsidRDefault="00580A66" w:rsidP="00580A66" w:rsidR="00580A66">
      <w:pPr>
        <w:spacing w:lineRule="auto" w:line="240" w:after="0"/>
      </w:pPr>
    </w:p>
    <w:p w:rsidRDefault="00580A66" w:rsidP="00580A66" w:rsidR="00580A66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580A66" w:rsidP="00580A66" w:rsidR="00580A66">
      <w:pPr>
        <w:spacing w:lineRule="auto" w:line="240" w:after="0"/>
        <w:jc w:val="center"/>
      </w:pPr>
    </w:p>
    <w:p w:rsidRDefault="00580A66" w:rsidP="00580A66" w:rsidR="00580A66">
      <w:pPr>
        <w:spacing w:lineRule="auto" w:line="240" w:after="0"/>
        <w:jc w:val="center"/>
      </w:pPr>
    </w:p>
    <w:p w:rsidRDefault="00580A66" w:rsidP="00580A66" w:rsidR="00580A66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TOJO j.d.o.o., OIB: 59308766210 sa sjedištem u </w:t>
      </w:r>
      <w:proofErr w:type="spellStart"/>
      <w:r>
        <w:t>Livadarska</w:t>
      </w:r>
      <w:proofErr w:type="spellEnd"/>
      <w:r>
        <w:t xml:space="preserve"> 7, </w:t>
      </w:r>
      <w:proofErr w:type="spellStart"/>
      <w:r>
        <w:t>Pribislavec</w:t>
      </w:r>
      <w:proofErr w:type="spellEnd"/>
      <w:r>
        <w:t>, Biserku Horvat</w:t>
      </w:r>
      <w:r w:rsidR="003C06AA">
        <w:t>u</w:t>
      </w:r>
      <w:r>
        <w:t xml:space="preserve">, OIB: 81068908665,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7,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580A66" w:rsidP="00580A66" w:rsidR="00580A66">
      <w:pPr>
        <w:spacing w:lineRule="auto" w:line="240" w:after="0"/>
        <w:jc w:val="both"/>
      </w:pPr>
    </w:p>
    <w:p w:rsidRDefault="00580A66" w:rsidP="00580A66" w:rsidR="00580A66">
      <w:pPr>
        <w:spacing w:lineRule="auto" w:line="240" w:after="0"/>
        <w:jc w:val="both"/>
      </w:pPr>
      <w:r>
        <w:t>1. nekretnina i pokretnina dužnika</w:t>
      </w:r>
    </w:p>
    <w:p w:rsidRDefault="00580A66" w:rsidP="00580A66" w:rsidR="00580A66">
      <w:pPr>
        <w:spacing w:lineRule="auto" w:line="240" w:after="0"/>
        <w:jc w:val="both"/>
      </w:pPr>
      <w:r>
        <w:t>2. imovinskih prava dužnika na tuđim stvarima</w:t>
      </w:r>
    </w:p>
    <w:p w:rsidRDefault="00580A66" w:rsidP="00580A66" w:rsidR="00580A66">
      <w:pPr>
        <w:spacing w:lineRule="auto" w:line="240" w:after="0"/>
        <w:jc w:val="both"/>
      </w:pPr>
      <w:r>
        <w:t>3. novčanih i nenovčanih tražbina dužnika</w:t>
      </w:r>
    </w:p>
    <w:p w:rsidRDefault="00580A66" w:rsidP="00580A66" w:rsidR="00580A66">
      <w:pPr>
        <w:spacing w:lineRule="auto" w:line="240" w:after="0"/>
        <w:jc w:val="both"/>
      </w:pPr>
      <w:r>
        <w:t>4. drugih prava koja čine imovinu dužnika</w:t>
      </w:r>
    </w:p>
    <w:p w:rsidRDefault="00580A66" w:rsidP="00580A66" w:rsidR="00580A66">
      <w:pPr>
        <w:spacing w:lineRule="auto" w:line="240" w:after="0"/>
        <w:jc w:val="both"/>
      </w:pPr>
      <w:r>
        <w:t>5. novčanih sredstava na računima</w:t>
      </w:r>
    </w:p>
    <w:p w:rsidRDefault="00580A66" w:rsidP="00580A66" w:rsidR="00580A66">
      <w:pPr>
        <w:spacing w:lineRule="auto" w:line="240" w:after="0"/>
        <w:jc w:val="both"/>
      </w:pPr>
      <w:r>
        <w:t>6. druge imovine dužnika</w:t>
      </w:r>
    </w:p>
    <w:p w:rsidRDefault="00580A66" w:rsidP="00580A66" w:rsidR="00580A66">
      <w:pPr>
        <w:spacing w:lineRule="auto" w:line="240" w:after="0"/>
        <w:jc w:val="both"/>
      </w:pPr>
      <w:r>
        <w:t>7. obveza dužnika unesenih u njegove poslovne knjige</w:t>
      </w:r>
    </w:p>
    <w:p w:rsidRDefault="00580A66" w:rsidP="00580A66" w:rsidR="00580A66">
      <w:pPr>
        <w:spacing w:lineRule="auto" w:line="240" w:after="0"/>
        <w:jc w:val="both"/>
      </w:pPr>
      <w:r>
        <w:t>8. drugih novčanih i nenovčanih obveza dužnika</w:t>
      </w:r>
    </w:p>
    <w:p w:rsidRDefault="00580A66" w:rsidP="00580A66" w:rsidR="00580A66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580A66" w:rsidP="00580A66" w:rsidR="00580A66">
      <w:pPr>
        <w:spacing w:lineRule="auto" w:line="240" w:after="0"/>
        <w:jc w:val="both"/>
      </w:pPr>
      <w:r>
        <w:t>10. izlučnih prava</w:t>
      </w:r>
    </w:p>
    <w:p w:rsidRDefault="00580A66" w:rsidP="00580A66" w:rsidR="00580A66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580A66" w:rsidP="00580A66" w:rsidR="00580A66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580A66" w:rsidP="00580A66" w:rsidR="00580A66">
      <w:pPr>
        <w:spacing w:lineRule="auto" w:line="240" w:after="0"/>
        <w:jc w:val="both"/>
      </w:pPr>
    </w:p>
    <w:p w:rsidRDefault="00580A66" w:rsidP="00580A66" w:rsidR="00580A66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580A66" w:rsidP="00580A66" w:rsidR="00580A66">
      <w:pPr>
        <w:spacing w:lineRule="auto" w:line="240" w:after="0"/>
        <w:jc w:val="both"/>
      </w:pPr>
    </w:p>
    <w:p w:rsidRDefault="00580A66" w:rsidP="00580A66" w:rsidR="00580A66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580A66" w:rsidP="00580A66" w:rsidR="00580A66">
      <w:pPr>
        <w:pStyle w:val="Odlomakpopisa"/>
        <w:spacing w:lineRule="auto" w:line="240" w:after="0"/>
      </w:pPr>
    </w:p>
    <w:p w:rsidRDefault="00580A66" w:rsidP="00580A66" w:rsidR="00580A6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80A66" w:rsidP="00580A66" w:rsidR="00580A6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80A66" w:rsidP="00580A66" w:rsidR="00580A66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580A66" w:rsidP="00580A66" w:rsidR="00580A66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3C06AA">
        <w:t>6. travnja 2016</w:t>
      </w:r>
      <w:r>
        <w:t>. u Očevidniku redoslijeda osnova za plaćanje ima evidentirane neizvršene osnove za plaćanje u ukupnom iznosu od 16.905,73 kn te da dužnik ima 1 zaposlenog.</w:t>
      </w:r>
    </w:p>
    <w:p w:rsidRDefault="00580A66" w:rsidP="00580A66" w:rsidR="00580A6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80A66" w:rsidP="00580A66" w:rsidR="00580A66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80A66" w:rsidP="00580A66" w:rsidR="00580A6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80A66" w:rsidP="00580A66" w:rsidR="00580A6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14. rujna 2016.</w:t>
      </w:r>
    </w:p>
    <w:p w:rsidRDefault="00580A66" w:rsidP="00580A66" w:rsidR="00580A6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80A66" w:rsidP="00580A66" w:rsidR="00580A6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80A66" w:rsidP="00580A66" w:rsidR="00580A6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80A66" w:rsidR="00580A66">
        <w:trPr>
          <w:trHeight w:val="2009"/>
        </w:trPr>
        <w:tc>
          <w:tcPr>
            <w:tcW w:type="dxa" w:w="4928"/>
          </w:tcPr>
          <w:p w:rsidRDefault="00580A66" w:rsidR="00580A6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80A66" w:rsidR="00580A6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580A66" w:rsidR="00580A66">
            <w:pPr>
              <w:jc w:val="center"/>
              <w:rPr>
                <w:lang w:eastAsia="hr-HR"/>
              </w:rPr>
            </w:pPr>
          </w:p>
          <w:p w:rsidRDefault="00580A66" w:rsidP="00142A1F" w:rsidR="00834FCB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 w:rsidR="00834FCB">
              <w:rPr>
                <w:lang w:eastAsia="hr-HR"/>
              </w:rPr>
              <w:t>, v.r.</w:t>
            </w:r>
          </w:p>
          <w:p w:rsidRDefault="00580A66" w:rsidR="00580A66">
            <w:pPr>
              <w:jc w:val="center"/>
              <w:rPr>
                <w:lang w:eastAsia="hr-HR"/>
              </w:rPr>
            </w:pPr>
          </w:p>
          <w:p w:rsidRDefault="00580A66" w:rsidR="00580A66">
            <w:pPr>
              <w:rPr>
                <w:lang w:eastAsia="hr-HR"/>
              </w:rPr>
            </w:pPr>
          </w:p>
          <w:p w:rsidRDefault="00580A66" w:rsidR="00580A66">
            <w:pPr>
              <w:jc w:val="center"/>
              <w:rPr>
                <w:lang w:eastAsia="hr-HR"/>
              </w:rPr>
            </w:pPr>
          </w:p>
        </w:tc>
      </w:tr>
    </w:tbl>
    <w:p w:rsidRDefault="00580A66" w:rsidP="00580A66" w:rsidR="00580A6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80A66" w:rsidP="00580A66" w:rsidR="00580A6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80A66" w:rsidP="00580A66" w:rsidR="00580A66">
      <w:pPr>
        <w:spacing w:lineRule="auto" w:line="240" w:after="0"/>
        <w:jc w:val="both"/>
      </w:pPr>
      <w:r>
        <w:t>UPUTA O PRAVNOM LIJEKU :</w:t>
      </w:r>
    </w:p>
    <w:p w:rsidRDefault="00580A66" w:rsidP="00580A66" w:rsidR="00580A66">
      <w:pPr>
        <w:spacing w:lineRule="auto" w:line="240" w:after="0"/>
        <w:jc w:val="both"/>
      </w:pPr>
      <w:r>
        <w:t>Protiv ovoga zaključka žalba nije dopuštena (čl. 19. st. 7. SZ-a).</w:t>
      </w:r>
    </w:p>
    <w:p w:rsidRDefault="00580A66" w:rsidP="00580A66" w:rsidR="00580A66">
      <w:pPr>
        <w:spacing w:lineRule="auto" w:line="240" w:after="0"/>
        <w:jc w:val="both"/>
      </w:pPr>
    </w:p>
    <w:p w:rsidRDefault="00580A66" w:rsidP="00580A66" w:rsidR="00580A66">
      <w:pPr>
        <w:spacing w:lineRule="auto" w:line="240" w:after="0"/>
        <w:jc w:val="both"/>
      </w:pPr>
      <w:r>
        <w:t>DNA:</w:t>
      </w:r>
    </w:p>
    <w:p w:rsidRDefault="00580A66" w:rsidP="00580A66" w:rsidR="00580A66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Biserko Horvat, </w:t>
      </w:r>
      <w:proofErr w:type="spellStart"/>
      <w:r>
        <w:t>Livadarska</w:t>
      </w:r>
      <w:proofErr w:type="spellEnd"/>
      <w:r>
        <w:t xml:space="preserve"> 7, </w:t>
      </w:r>
      <w:proofErr w:type="spellStart"/>
      <w:r>
        <w:t>Pribislavec</w:t>
      </w:r>
      <w:proofErr w:type="spellEnd"/>
    </w:p>
    <w:p w:rsidRDefault="00580A66" w:rsidP="00580A66" w:rsidR="00580A66">
      <w:pPr>
        <w:spacing w:lineRule="auto" w:line="240" w:after="0"/>
        <w:jc w:val="both"/>
      </w:pPr>
      <w:r>
        <w:t>2. e-Oglasna ploča suda</w:t>
      </w:r>
    </w:p>
    <w:p w:rsidRDefault="00580A66" w:rsidP="00580A66" w:rsidR="00580A66">
      <w:pPr>
        <w:spacing w:lineRule="auto" w:line="240" w:after="0"/>
        <w:jc w:val="both"/>
      </w:pPr>
    </w:p>
    <w:p w:rsidRDefault="00580A66" w:rsidP="00580A66" w:rsidR="00580A66"/>
    <w:p w:rsidRDefault="00DA0242" w:rsidP="00580A66" w:rsidR="00DA0242" w:rsidRPr="00580A66"/>
    <w:sectPr w:rsidSect="0032366B" w:rsidR="00DA0242" w:rsidRPr="00580A6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  <w:r w:rsidR="00580A66">
      <w:rPr>
        <w:rStyle w:val="PozadinaSvijetloCrvena"/>
        <w:shd w:fill="auto" w:color="auto" w:val="clear"/>
      </w:rPr>
      <w:t>Poslovni broj: 4 St-606/16-3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A1F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6AA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0A66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FCB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80A66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80A66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59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St-606/2016-3</izvorni_sadrzaj>
    <derivirana_varijabla naziv="DomainObject.Oznaka_1">St-606/2016-3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TOJO jednostavno društvo s ograničenom odgovornošću za soboslikarske i fasaderske radove</izvorni_sadrzaj>
    <derivirana_varijabla naziv="DomainObject.Predmet.ProtustrankaFormated_1">  TOJO jednostavno društvo s ograničenom odgovornošću za soboslikarske i fasaderske radove</derivirana_varijabla>
  </DomainObject.Predmet.ProtustrankaFormated>
  <DomainObject.Predmet.ProtustrankaFormatedOIB>
    <izvorni_sadrzaj>  TOJO jednostavno društvo s ograničenom odgovornošću za soboslikarske i fasaderske radove, OIB 59308766210</izvorni_sadrzaj>
    <derivirana_varijabla naziv="DomainObject.Predmet.ProtustrankaFormatedOIB_1">  TOJO jednostavno društvo s ograničenom odgovornošću za soboslikarske i fasaderske radove, OIB 59308766210</derivirana_varijabla>
  </DomainObject.Predmet.ProtustrankaFormatedOIB>
  <DomainObject.Predmet.ProtustrankaFormatedWithAdress>
    <izvorni_sadrzaj> TOJO jednostavno društvo s ograničenom odgovornošću za soboslikarske i fasaderske radove, Livadarska 7, 40000 Pribislavec</izvorni_sadrzaj>
    <derivirana_varijabla naziv="DomainObject.Predmet.ProtustrankaFormatedWithAdress_1"> TOJO jednostavno društvo s ograničenom odgovornošću za soboslikarske i fasaderske radove, Livadarska 7, 40000 Pribislavec</derivirana_varijabla>
  </DomainObject.Predmet.ProtustrankaFormatedWithAdress>
  <DomainObject.Predmet.ProtustrankaFormatedWithAdressOIB>
    <izvorni_sadrzaj> TOJO jednostavno društvo s ograničenom odgovornošću za soboslikarske i fasaderske radove, OIB 59308766210, Livadarska 7, 40000 Pribislavec</izvorni_sadrzaj>
    <derivirana_varijabla naziv="DomainObject.Predmet.ProtustrankaFormatedWithAdressOIB_1"> TOJO jednostavno društvo s ograničenom odgovornošću za soboslikarske i fasaderske radove, OIB 59308766210, Livadarska 7, 40000 Pribislavec</derivirana_varijabla>
  </DomainObject.Predmet.ProtustrankaFormatedWithAdressOIB>
  <DomainObject.Predmet.ProtustrankaWithAdress>
    <izvorni_sadrzaj>TOJO jednostavno društvo s ograničenom odgovornošću za soboslikarske i fasaderske radove Livadarska 7, 40000 Pribislavec</izvorni_sadrzaj>
    <derivirana_varijabla naziv="DomainObject.Predmet.ProtustrankaWithAdress_1">TOJO jednostavno društvo s ograničenom odgovornošću za soboslikarske i fasaderske radove Livadarska 7, 40000 Pribislavec</derivirana_varijabla>
  </DomainObject.Predmet.ProtustrankaWithAdress>
  <DomainObject.Predmet.ProtustrankaWithAdressOIB>
    <izvorni_sadrzaj>TOJO jednostavno društvo s ograničenom odgovornošću za soboslikarske i fasaderske radove, OIB 59308766210, Livadarska 7, 40000 Pribislavec</izvorni_sadrzaj>
    <derivirana_varijabla naziv="DomainObject.Predmet.ProtustrankaWithAdressOIB_1">TOJO jednostavno društvo s ograničenom odgovornošću za soboslikarske i fasaderske radove, OIB 59308766210, Livadarska 7, 40000 Pribislavec</derivirana_varijabla>
  </DomainObject.Predmet.ProtustrankaWithAdressOIB>
  <DomainObject.Predmet.ProtustrankaNazivFormated>
    <izvorni_sadrzaj>TOJO jednostavno društvo s ograničenom odgovornošću za soboslikarske i fasaderske radove</izvorni_sadrzaj>
    <derivirana_varijabla naziv="DomainObject.Predmet.ProtustrankaNazivFormated_1">TOJO jednostavno društvo s ograničenom odgovornošću za soboslikarske i fasaderske radove</derivirana_varijabla>
  </DomainObject.Predmet.ProtustrankaNazivFormated>
  <DomainObject.Predmet.ProtustrankaNazivFormatedOIB>
    <izvorni_sadrzaj>TOJO jednostavno društvo s ograničenom odgovornošću za soboslikarske i fasaderske radove, OIB 59308766210</izvorni_sadrzaj>
    <derivirana_varijabla naziv="DomainObject.Predmet.ProtustrankaNazivFormatedOIB_1">TOJO jednostavno društvo s ograničenom odgovornošću za soboslikarske i fasaderske radove, OIB 59308766210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16905.73</izvorni_sadrzaj>
    <derivirana_varijabla naziv="DomainObject.Predmet.TrenutnaVrijednost_1">16905.73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TOJO jednostavno društvo s ograničenom odgovornošću za soboslikarske i fasaderske radove</item>
    </izvorni_sadrzaj>
    <derivirana_varijabla naziv="DomainObject.Predmet.ProtuStrankaListFormated_1">
      <item>TOJO jednostavno društvo s ograničenom odgovornošću za soboslikarske i fasaderske radove</item>
    </derivirana_varijabla>
  </DomainObject.Predmet.ProtuStrankaListFormated>
  <DomainObject.Predmet.ProtuStrankaListFormatedOIB>
    <izvorni_sadrzaj>
      <item>TOJO jednostavno društvo s ograničenom odgovornošću za soboslikarske i fasaderske radove, OIB 59308766210</item>
    </izvorni_sadrzaj>
    <derivirana_varijabla naziv="DomainObject.Predmet.ProtuStrankaListFormatedOIB_1">
      <item>TOJO jednostavno društvo s ograničenom odgovornošću za soboslikarske i fasaderske radove, OIB 59308766210</item>
    </derivirana_varijabla>
  </DomainObject.Predmet.ProtuStrankaListFormatedOIB>
  <DomainObject.Predmet.ProtuStrankaListFormatedWithAdress>
    <izvorni_sadrzaj>
      <item>TOJO jednostavno društvo s ograničenom odgovornošću za soboslikarske i fasaderske radove, Livadarska 7, 40000 Pribislavec</item>
    </izvorni_sadrzaj>
    <derivirana_varijabla naziv="DomainObject.Predmet.ProtuStrankaListFormatedWithAdress_1">
      <item>TOJO jednostavno društvo s ograničenom odgovornošću za soboslikarske i fasaderske radove, Livadarska 7, 40000 Pribislavec</item>
    </derivirana_varijabla>
  </DomainObject.Predmet.ProtuStrankaListFormatedWithAdress>
  <DomainObject.Predmet.ProtuStrankaListFormatedWithAdressOIB>
    <izvorni_sadrzaj>
      <item>TOJO jednostavno društvo s ograničenom odgovornošću za soboslikarske i fasaderske radove, OIB 59308766210, Livadarska 7, 40000 Pribislavec</item>
    </izvorni_sadrzaj>
    <derivirana_varijabla naziv="DomainObject.Predmet.ProtuStrankaListFormatedWithAdressOIB_1">
      <item>TOJO jednostavno društvo s ograničenom odgovornošću za soboslikarske i fasaderske radove, OIB 59308766210, Livadarska 7, 40000 Pribislavec</item>
    </derivirana_varijabla>
  </DomainObject.Predmet.ProtuStrankaListFormatedWithAdressOIB>
  <DomainObject.Predmet.ProtuStrankaListNazivFormated>
    <izvorni_sadrzaj>
      <item>TOJO jednostavno društvo s ograničenom odgovornošću za soboslikarske i fasaderske radove</item>
    </izvorni_sadrzaj>
    <derivirana_varijabla naziv="DomainObject.Predmet.ProtuStrankaListNazivFormated_1">
      <item>TOJO jednostavno društvo s ograničenom odgovornošću za soboslikarske i fasaderske radove</item>
    </derivirana_varijabla>
  </DomainObject.Predmet.ProtuStrankaListNazivFormated>
  <DomainObject.Predmet.ProtuStrankaListNazivFormatedOIB>
    <izvorni_sadrzaj>
      <item>TOJO jednostavno društvo s ograničenom odgovornošću za soboslikarske i fasaderske radove, OIB 59308766210</item>
    </izvorni_sadrzaj>
    <derivirana_varijabla naziv="DomainObject.Predmet.ProtuStrankaListNazivFormatedOIB_1">
      <item>TOJO jednostavno društvo s ograničenom odgovornošću za soboslikarske i fasaderske radove, OIB 59308766210</item>
    </derivirana_varijabla>
  </DomainObject.Predmet.ProtuStrankaListNazivFormatedOIB>
  <DomainObject.Predmet.OstaliListFormated>
    <izvorni_sadrzaj>
      <item>sudski registar</item>
      <item>Županijsko državno odvjetništvo u Varaždinu</item>
      <item>Biserko Horvat</item>
      <item>Privredna banka</item>
    </izvorni_sadrzaj>
    <derivirana_varijabla naziv="DomainObject.Predmet.OstaliListFormated_1">
      <item>sudski registar</item>
      <item>Županijsko državno odvjetništvo u Varaždinu</item>
      <item>Biserko Horvat</item>
      <item>Privredna banka</item>
    </derivirana_varijabla>
  </DomainObject.Predmet.OstaliListFormated>
  <DomainObject.Predmet.OstaliListFormatedOIB>
    <izvorni_sadrzaj>
      <item>sudski registar</item>
      <item>Županijsko državno odvjetništvo u Varaždinu</item>
      <item>Biserko Horvat, OIB 81068908665</item>
      <item>Privredna banka</item>
    </izvorni_sadrzaj>
    <derivirana_varijabla naziv="DomainObject.Predmet.OstaliListFormatedOIB_1">
      <item>sudski registar</item>
      <item>Županijsko državno odvjetništvo u Varaždinu</item>
      <item>Biserko Horvat, OIB 81068908665</item>
      <item>Privredna banka</item>
    </derivirana_varijabla>
  </DomainObject.Predmet.OstaliListFormatedOIB>
  <DomainObject.Predmet.OstaliListFormatedWithAdress>
    <izvorni_sadrzaj>
      <item>sudski registar</item>
      <item>Županijsko državno odvjetništvo u Varaždinu</item>
      <item>Biserko Horvat, Ulica Zvonimira Baloga 1, 40000 Pribislavec</item>
      <item>Privredna banka, Radnička cesta 50, 10000 Zagreb</item>
    </izvorni_sadrzaj>
    <derivirana_varijabla naziv="DomainObject.Predmet.OstaliListFormatedWithAdress_1">
      <item>sudski registar</item>
      <item>Županijsko državno odvjetništvo u Varaždinu</item>
      <item>Biserko Horvat, Ulica Zvonimira Baloga 1, 40000 Pribislavec</item>
      <item>Privredna banka, Radnička cesta 50,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Biserko Horvat, OIB 81068908665, Ulica Zvonimira Baloga 1, 40000 Pribislavec</item>
      <item>Privredna banka, Radnička cesta 50, 10000 Zagreb</item>
    </izvorni_sadrzaj>
    <derivirana_varijabla naziv="DomainObject.Predmet.OstaliListFormatedWithAdressOIB_1">
      <item>sudski registar</item>
      <item>Županijsko državno odvjetništvo u Varaždinu</item>
      <item>Biserko Horvat, OIB 81068908665, Ulica Zvonimira Baloga 1, 40000 Pribislavec</item>
      <item>Privredna banka, Radnička cesta 50,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Biserko Horvat</item>
      <item>Privredna banka</item>
    </izvorni_sadrzaj>
    <derivirana_varijabla naziv="DomainObject.Predmet.OstaliListNazivFormated_1">
      <item>sudski registar</item>
      <item>Županijsko državno odvjetništvo u Varaždinu</item>
      <item>Biserko Horvat</item>
      <item>Privredna banka</item>
    </derivirana_varijabla>
  </DomainObject.Predmet.OstaliListNazivFormated>
  <DomainObject.Predmet.OstaliListNazivFormatedOIB>
    <izvorni_sadrzaj>
      <item>sudski registar</item>
      <item>Županijsko državno odvjetništvo u Varaždinu</item>
      <item>Biserko Horvat, OIB 81068908665</item>
      <item>Privredna banka</item>
    </izvorni_sadrzaj>
    <derivirana_varijabla naziv="DomainObject.Predmet.OstaliListNazivFormatedOIB_1">
      <item>sudski registar</item>
      <item>Županijsko državno odvjetništvo u Varaždinu</item>
      <item>Biserko Horvat, OIB 81068908665</item>
      <item>Privredna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St-606/2016-3</izvorni_sadrzaj>
    <derivirana_varijabla naziv="DomainObject.PoslovniBrojDokumenta_1">St-606/2016-3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TOJO jednostavno društvo s ograničenom odgovornošću za soboslikarske i fasaderske radove</izvorni_sadrzaj>
    <derivirana_varijabla naziv="DomainObject.Predmet.ProtustrankaIDrugi_1">TOJO jednostavno društvo s ograničenom odgovornošću za soboslikarske i fasaderske radove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TOJO jednostavno društvo s ograničenom odgovornošću za soboslikarske i fasaderske radove, OIB 59308766210, Livadarska 7, 40000 Pribislavec</izvorni_sadrzaj>
    <derivirana_varijabla naziv="DomainObject.Predmet.ProtustrankaIDrugiAdressOIB_1">TOJO jednostavno društvo s ograničenom odgovornošću za soboslikarske i fasaderske radove, OIB 59308766210, Livadarska 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TOJO jednostavno društvo s ograničenom odgovornošću za soboslikarske i fasaderske radove</item>
      <item>sudski registar</item>
      <item>Županijsko državno odvjetništvo u Varaždinu</item>
      <item>Biserko Horvat</item>
      <item>Privredna banka</item>
    </izvorni_sadrzaj>
    <derivirana_varijabla naziv="DomainObject.Predmet.SudioniciListNaziv_1">
      <item>Financijska agencija</item>
      <item>TOJO jednostavno društvo s ograničenom odgovornošću za soboslikarske i fasaderske radove</item>
      <item>sudski registar</item>
      <item>Županijsko državno odvjetništvo u Varaždinu</item>
      <item>Biserko Horvat</item>
      <item>Privredna banka</item>
    </derivirana_varijabla>
  </DomainObject.Predmet.SudioniciListNaziv>
  <DomainObject.Predmet.SudioniciListAdressOIB>
    <izvorni_sadrzaj>
      <item>Financijska agencija, OIB 85821130368</item>
      <item>TOJO jednostavno društvo s ograničenom odgovornošću za soboslikarske i fasaderske radove, OIB 59308766210, Livadarska 7,40000 Pribislavec</item>
      <item>sudski registar</item>
      <item>Županijsko državno odvjetništvo u Varaždinu</item>
      <item>Biserko Horvat, OIB 81068908665, Ulica Zvonimira Baloga 1,40000 Pribislavec</item>
      <item>Privredna banka, Radnička cesta 50,10000 Zagreb</item>
    </izvorni_sadrzaj>
    <derivirana_varijabla naziv="DomainObject.Predmet.SudioniciListAdressOIB_1">
      <item>Financijska agencija, OIB 85821130368</item>
      <item>TOJO jednostavno društvo s ograničenom odgovornošću za soboslikarske i fasaderske radove, OIB 59308766210, Livadarska 7,40000 Pribislavec</item>
      <item>sudski registar</item>
      <item>Županijsko državno odvjetništvo u Varaždinu</item>
      <item>Biserko Horvat, OIB 81068908665, Ulica Zvonimira Baloga 1,40000 Pribislavec</item>
      <item>Privredna banka,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29C09-FBC0-40DE-AFC9-71D6895C6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2174</properties:Characters>
  <properties:Lines>76</properties:Lines>
  <properties:Paragraphs>32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2016-09-14T10:20:00Z</cp:lastPrinted>
  <dcterms:modified xmlns:xsi="http://www.w3.org/2001/XMLSchema-instance" xsi:type="dcterms:W3CDTF">2016-09-14T10:20:00Z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