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59719" w14:paraId="c759719"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4C1446">
        <w:t xml:space="preserve"> </w:t>
      </w:r>
      <w:r w:rsidR="00DE2695" w:rsidRPr="00DE2695">
        <w:t>St-</w:t>
      </w:r>
      <w:r w:rsidR="00BB58B5">
        <w:t>154</w:t>
      </w:r>
      <w:r w:rsidR="00CA44ED">
        <w:t>0</w:t>
      </w:r>
      <w:r w:rsidR="00DE2695" w:rsidRPr="00DE2695">
        <w:t>/15</w:t>
      </w:r>
    </w:p>
    <w:p w:rsidRDefault="00D717FE" w:rsidP="00514EDC" w:rsidR="00D717FE" w:rsidRPr="00692A21">
      <w:r w:rsidRPr="00692A21">
        <w:t xml:space="preserve">Karlovac, </w:t>
      </w:r>
      <w:r w:rsidR="00DE2695">
        <w:t>Ljudevita Šestića 4</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4C1446" w:rsidP="00514EDC" w:rsidR="00514EDC" w:rsidRPr="00692A21">
      <w:pPr>
        <w:ind w:firstLine="708"/>
        <w:jc w:val="both"/>
      </w:pPr>
      <w:r>
        <w:t>Trgovački sud u Zagrebu, Stalna služba,</w:t>
      </w:r>
      <w:r w:rsidR="00514EDC" w:rsidRPr="00692A21">
        <w:t xml:space="preserve"> po sucu Goranki Boljkovac</w:t>
      </w:r>
      <w:r w:rsidR="00667114" w:rsidRPr="00692A21">
        <w:t>,</w:t>
      </w:r>
      <w:r w:rsidR="00514EDC" w:rsidRPr="00692A21">
        <w:t xml:space="preserve"> kao stečajnom sucu, postupajući po prijedlogu Financijske agencije, Zagreb, Vrtni put 3, u stečajnom postupku nad</w:t>
      </w:r>
      <w:r w:rsidR="00774E68" w:rsidRPr="00692A21">
        <w:t xml:space="preserve"> </w:t>
      </w:r>
      <w:r>
        <w:t xml:space="preserve">stečajnim </w:t>
      </w:r>
      <w:r w:rsidR="00BB58B5">
        <w:t>dužnikom</w:t>
      </w:r>
      <w:r w:rsidR="00514EDC" w:rsidRPr="00692A21">
        <w:t xml:space="preserve"> </w:t>
      </w:r>
      <w:r w:rsidR="00CA44ED">
        <w:t>SUPER LIFT d.o.o. Zagreb, Trnjanska cesta 45, OIB 70832640132</w:t>
      </w:r>
      <w:r w:rsidR="00667114" w:rsidRPr="00692A21">
        <w:t xml:space="preserve">, dana </w:t>
      </w:r>
      <w:r w:rsidR="00CA44ED">
        <w:t>2. ožujka</w:t>
      </w:r>
      <w:r w:rsidR="00BB58B5">
        <w:t xml:space="preserve"> 2016</w:t>
      </w:r>
      <w:r w:rsidR="00514EDC" w:rsidRPr="00692A21">
        <w:t xml:space="preserve">. godine  </w:t>
      </w:r>
    </w:p>
    <w:p w:rsidRDefault="00514EDC" w:rsidP="00514EDC" w:rsidR="00514EDC" w:rsidRPr="00692A21"/>
    <w:p w:rsidRDefault="00514EDC" w:rsidP="00514EDC" w:rsidR="00514EDC" w:rsidRPr="00A12E2C">
      <w:pPr>
        <w:jc w:val="center"/>
      </w:pPr>
      <w:r w:rsidRPr="00A12E2C">
        <w:t>r i j e š i o  j e</w:t>
      </w:r>
    </w:p>
    <w:p w:rsidRDefault="00514EDC" w:rsidP="00514EDC" w:rsidR="00514EDC"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4C1446">
        <w:t xml:space="preserve">stečajnim </w:t>
      </w:r>
      <w:r w:rsidR="00BB58B5">
        <w:t xml:space="preserve">dužnikom </w:t>
      </w:r>
      <w:r w:rsidR="00CA44ED">
        <w:t>SUPER LIFT d.o.o. Zagreb, Trnjanska cesta 45, OIB 70832640132</w:t>
      </w:r>
      <w:r w:rsidRPr="00692A21">
        <w:t>.</w:t>
      </w:r>
      <w:r w:rsidR="005A56DF" w:rsidRPr="005A56DF">
        <w:t xml:space="preserve"> </w:t>
      </w:r>
      <w:r w:rsidR="005A56DF">
        <w:t xml:space="preserve">Stečajni postupak je otvoren dana </w:t>
      </w:r>
      <w:r w:rsidR="00CA44ED">
        <w:t>2.</w:t>
      </w:r>
      <w:r w:rsidR="009745EF">
        <w:t xml:space="preserve"> </w:t>
      </w:r>
      <w:r w:rsidR="00CA44ED">
        <w:t>ožujka</w:t>
      </w:r>
      <w:r w:rsidR="005A56DF">
        <w:t xml:space="preserve"> 2016. godine u </w:t>
      </w:r>
      <w:r w:rsidR="009745EF">
        <w:t>13,00</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9745EF">
        <w:t>Zdravka Bošković, Samobor, Ćirilmetodska 26a,</w:t>
      </w:r>
      <w:r w:rsidR="005A56DF">
        <w:t xml:space="preserve"> OIB </w:t>
      </w:r>
      <w:r w:rsidR="009745EF">
        <w:t>45297566962</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4C1446">
        <w:t xml:space="preserve">stečajnim </w:t>
      </w:r>
      <w:r w:rsidR="005A56DF">
        <w:t xml:space="preserve">dužnikom </w:t>
      </w:r>
      <w:r w:rsidR="00A753E5">
        <w:t>SUPER LIFT d.o.o. Zagreb, Trnjanska cesta 45, OIB 70832640132</w:t>
      </w:r>
      <w:r w:rsidR="00280A59">
        <w:t>.</w:t>
      </w:r>
    </w:p>
    <w:p w:rsidRDefault="008E24D6" w:rsidP="00280A59" w:rsidR="00280A59" w:rsidRPr="00692A21">
      <w:pPr>
        <w:ind w:left="360"/>
        <w:jc w:val="both"/>
      </w:pPr>
      <w:r>
        <w:t xml:space="preserve"> </w:t>
      </w:r>
    </w:p>
    <w:p w:rsidRDefault="00514EDC" w:rsidP="00280A59" w:rsidR="00514EDC" w:rsidRPr="00692A21">
      <w:pPr>
        <w:numPr>
          <w:ilvl w:val="0"/>
          <w:numId w:val="9"/>
        </w:numPr>
        <w:jc w:val="both"/>
      </w:pPr>
      <w:r w:rsidRPr="00692A21">
        <w:t xml:space="preserve">Nastali troškovi podmirit će se na teret Fonda za </w:t>
      </w:r>
      <w:r w:rsidR="00551293">
        <w:t xml:space="preserve">namirenje </w:t>
      </w:r>
      <w:r w:rsidRPr="00692A21">
        <w:t>troškova stečajnog postupka.</w:t>
      </w:r>
    </w:p>
    <w:p w:rsidRDefault="00514EDC" w:rsidP="00280A59" w:rsidR="00514EDC" w:rsidRPr="00692A21">
      <w:pPr>
        <w:jc w:val="both"/>
      </w:pPr>
    </w:p>
    <w:p w:rsidRDefault="005A56DF" w:rsidP="00280A59" w:rsidR="005A56DF">
      <w:pPr>
        <w:numPr>
          <w:ilvl w:val="0"/>
          <w:numId w:val="9"/>
        </w:numPr>
        <w:jc w:val="both"/>
      </w:pPr>
      <w:r>
        <w:t xml:space="preserve">Nakon pravomoćnosti ovog rješenja </w:t>
      </w:r>
      <w:r w:rsidR="004C1446">
        <w:t xml:space="preserve">stečajni </w:t>
      </w:r>
      <w:r>
        <w:t xml:space="preserve">dužnik </w:t>
      </w:r>
      <w:r w:rsidR="00A753E5">
        <w:t>SUPER LIFT d.o.o. Zagreb, Trnjanska cesta 45, OIB 70832640132</w:t>
      </w:r>
      <w:r>
        <w:t>, će biti brisan iz sudskog registra ovog suda.</w:t>
      </w:r>
    </w:p>
    <w:p w:rsidRDefault="00514EDC" w:rsidP="00514EDC" w:rsidR="00514EDC" w:rsidRPr="00692A21"/>
    <w:p w:rsidRDefault="00514EDC" w:rsidP="00514EDC" w:rsidR="00514EDC" w:rsidRPr="00E26DAE">
      <w:pPr>
        <w:jc w:val="center"/>
      </w:pPr>
      <w:r w:rsidRPr="00E26DAE">
        <w:t>Obrazloženje</w:t>
      </w:r>
      <w:r w:rsidR="00E26DAE" w:rsidRPr="00E26DAE">
        <w:t xml:space="preserve"> </w:t>
      </w:r>
    </w:p>
    <w:p w:rsidRDefault="00514EDC" w:rsidP="00514EDC" w:rsidR="00514EDC" w:rsidRPr="00692A21"/>
    <w:p w:rsidRDefault="009745EF" w:rsidP="009745EF" w:rsidR="009745EF">
      <w:pPr>
        <w:pStyle w:val="Tijeloteksta"/>
        <w:ind w:firstLine="708"/>
        <w:rPr>
          <w:rFonts w:hAnsi="Times New Roman" w:ascii="Times New Roman"/>
          <w:szCs w:val="24"/>
        </w:rPr>
      </w:pPr>
      <w:r>
        <w:rPr>
          <w:rFonts w:hAnsi="Times New Roman" w:ascii="Times New Roman"/>
          <w:szCs w:val="24"/>
        </w:rPr>
        <w:t>FINA-a Regionalni centar Zagreb, podnijela je ovom sudu dana 25. rujna 2015. prijedlog za otvaranje stečajnog postupka nad dužnikom SUPER LIFT d.o.o. Zagreb, Trnjanska cesta 45, OIB 70832640132.</w:t>
      </w:r>
    </w:p>
    <w:p w:rsidRDefault="009745EF" w:rsidP="009745EF" w:rsidR="009745EF">
      <w:pPr>
        <w:ind w:firstLine="708"/>
        <w:jc w:val="both"/>
      </w:pPr>
    </w:p>
    <w:p w:rsidRDefault="009745EF" w:rsidP="009745EF" w:rsidR="009745EF">
      <w:pPr>
        <w:ind w:firstLine="708"/>
        <w:jc w:val="both"/>
      </w:pPr>
      <w:r>
        <w:t>Prijedlog je podnesen temeljem odredbe članka 49. stavak 2. Zakona o financijskom poslovanju i predstečajnoj nagodbi (Narodne novine broj 108/12, 144/12, 81/13, 112/13, dalje: ZFPPN-a) obzirom da je rješenjem FINA-e od 31. kolovoza 2015. godine Klasa: UP-I/110/07/15-01/8269, Ur.br.: 04-06-15-8269-4 nagodbeno vijeće odbacilo prijedlog ovdje dužnika za otvaranje postupka predstečajne nagodbe, a temeljem odredbe čl. 49. st. 1. točka 4. ZFPPN-a.</w:t>
      </w:r>
    </w:p>
    <w:p w:rsidRDefault="009745EF" w:rsidP="009745EF" w:rsidR="009745EF">
      <w:pPr>
        <w:ind w:firstLine="708"/>
        <w:jc w:val="both"/>
      </w:pPr>
      <w:r>
        <w:lastRenderedPageBreak/>
        <w:t xml:space="preserve"> Rješenjem ovog suda poslovni broj 4St-1540/15 od 19. studenog 2015. godine pokrenut je postupak radi utvrđivanja pretpostavki za otvaranje stečajnog postupka nad dužnikom SUPER LIFT d.o.o. Zagreb, Trnjanska cesta 45, OIB 70832640132, te je ujedno pozvan direktor dužnika Vilim Hiršl da u roku od 8 dana dostavi sudu pisano izvješće o financijsko-gospodarskom stanju dužnika, u kojem će biti naznačeni podaci o imovini dužnika, a kako je to specificirano točkom I. zaključka suda od 19. studenog 2015. godine. Ujedno je zakazano ročište radi očitovanja o prijedlogu za otvaranje stečajnog postupka na koje su pozvani predlagatelj, dužnik i zakonski zastupnik dužnika.</w:t>
      </w:r>
    </w:p>
    <w:p w:rsidRDefault="009745EF" w:rsidP="009745EF" w:rsidR="009745EF">
      <w:pPr>
        <w:ind w:firstLine="708"/>
        <w:jc w:val="both"/>
      </w:pPr>
    </w:p>
    <w:p w:rsidRDefault="009745EF" w:rsidP="009745EF" w:rsidR="009745EF">
      <w:pPr>
        <w:ind w:firstLine="708"/>
        <w:jc w:val="both"/>
      </w:pPr>
      <w:r>
        <w:t>Predlagatelj je podneskom od 31. prosinca 2015. godine izvijestio sud da ostaje kod prijedloga za pokretanje stečajnog postupka nad dužnikom.</w:t>
      </w:r>
    </w:p>
    <w:p w:rsidRDefault="009745EF" w:rsidP="009745EF" w:rsidR="009745EF">
      <w:pPr>
        <w:ind w:firstLine="708"/>
        <w:jc w:val="both"/>
      </w:pPr>
    </w:p>
    <w:p w:rsidRDefault="009745EF" w:rsidP="009745EF" w:rsidR="009745EF">
      <w:pPr>
        <w:ind w:firstLine="708"/>
        <w:jc w:val="both"/>
      </w:pPr>
      <w:r>
        <w:t xml:space="preserve">Na ročištu radi očitovanja o prijedlogu za otvaranje stečajnog postupka od 25. siječnja 2016. godine, koje je spojeno s ročište radi rasprave o pretpostavkama za otvaranje stečajnog postupka, zakonski zastupnik dužnika izjavio je da se ne protivi prijedlogu za otvaranje stečajnog postupka, te da ne osporava da kod dužnika postoji stečajni razlog nesposobnosti za plaćanje, budući da nije sporno da je žiro račun dužnika u neprekidnoj blokadi duže od dvije godine. Zakonski zastupnik dužnika izjavio je da dužnik nije vlasnik nekretnina, te da je dužnik obavljao djelatnost u iznajmljenom prostoru, a to je bilo na adresi u Zagrebu, Trnjanska cesta 45, međutim da dužnik ne posluje na toj adresi već više od godinu dana, dakle najam je prekinut, a dužnik u svojem vlasništvu nema nekretnina. Naveo je da dužnik nema u vlasništvu pokretnina, odnosno nema u vlasništvu motornih vozila, time da je pojasnio da je za obavljanje svoje djelatnosti cateringa, dužnik bio unajmio kompletno opremljen prostor, dakle kuhinju u kojoj je vršio svoju djelatnost, tako da dužnik nema u vlasništvu niti pokretnina. Nadalje je naveo da dužnik nema imovinskih prava na tuđim stvarima, nema nikakvih novčanih ili nenovčanih tražbina prema trećim osobama, zatim da dužnik nema novčanih sredstava na računu kod banke, koji račun je u dugotrajnoj blokadi, te da dužnik nema nikakve druge imovine. Zakonski zastupnik dužnika naveo je da su podaci koje je iznio istiniti i potpuni, te da ništa od imovine dužnika nije zatajio. </w:t>
      </w:r>
    </w:p>
    <w:p w:rsidRDefault="009745EF" w:rsidP="009745EF" w:rsidR="009745EF">
      <w:pPr>
        <w:ind w:firstLine="708"/>
        <w:jc w:val="both"/>
      </w:pPr>
    </w:p>
    <w:p w:rsidRDefault="009745EF" w:rsidP="009745EF" w:rsidR="009745EF">
      <w:pPr>
        <w:ind w:firstLine="708"/>
        <w:jc w:val="both"/>
      </w:pPr>
      <w:r>
        <w:t>Uvidom u potvrdu FINA-e od 10. prosinca 2015.  godine o blokadi računa i novčanih sredstava dužnika na listu 15 spisa, sud je utvrdio da je na računima i novčanim sredstvima dužnika na dan izdavanja potvrde evidentirano 787 dana neprekidne blokade, odnosno 180 dana blokade u prethodnih šest mjeseci zbog nepodmirenih osnova za plaćanje evidentiranih u očevidniku redoslijeda za plaćanje, time da nepodmirene obveze na dan izdavanja potvrde iznose 11.837,62 kn. Dakle, iz navedenog proizlazi da kod dužnika postoji stečajni razlog nesposobnosti za plaćanje, u smislu odredbe čl. 6. st. 2. i 4. Stečajnog zakona („Narodne novine“ broj 71/15, dalje u tekstu: SZ-a).</w:t>
      </w:r>
    </w:p>
    <w:p w:rsidRDefault="005A56DF" w:rsidP="00BC367B" w:rsidR="005A56DF">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Pr="00692A21">
        <w:t>St-</w:t>
      </w:r>
      <w:r w:rsidR="00BC367B">
        <w:t>1</w:t>
      </w:r>
      <w:r w:rsidR="009745EF">
        <w:t>540</w:t>
      </w:r>
      <w:r w:rsidR="00BC367B">
        <w:t>/15</w:t>
      </w:r>
      <w:r w:rsidRPr="00692A21">
        <w:t xml:space="preserve"> od </w:t>
      </w:r>
      <w:r w:rsidR="009745EF">
        <w:t>25. siječnja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F71CE">
      <w:pPr>
        <w:ind w:firstLine="708"/>
        <w:jc w:val="both"/>
      </w:pPr>
      <w:r>
        <w:t>Naime</w:t>
      </w:r>
      <w:r w:rsidRPr="00435B5D">
        <w:t>, tijekom prethodnog postupka sud je putem izvješća</w:t>
      </w:r>
      <w:r w:rsidR="009745EF" w:rsidRPr="009745EF">
        <w:t xml:space="preserve"> </w:t>
      </w:r>
      <w:r w:rsidR="009745EF" w:rsidRPr="00435B5D">
        <w:t>o financijsko-gospodarskom stanju</w:t>
      </w:r>
      <w:r w:rsidR="009745EF">
        <w:t xml:space="preserve"> dužnika</w:t>
      </w:r>
      <w:r w:rsidRPr="00435B5D">
        <w:t xml:space="preserve">, koje je podnio </w:t>
      </w:r>
      <w:r w:rsidR="009745EF">
        <w:t>zakonski zastupnik dužnika u formi prokaznog popisa imovine (list 21 do 29 spisa)</w:t>
      </w:r>
      <w:r w:rsidRPr="00435B5D">
        <w:t xml:space="preserve">, utvrdio da imovina dužnika nije dovoljna ni za namirenje troškova prethodnog i stečajnog postupka, </w:t>
      </w:r>
      <w:r w:rsidR="009745EF">
        <w:t xml:space="preserve">budući da iz navoda zakonskog zastupnika dužnika </w:t>
      </w:r>
      <w:r w:rsidR="009745EF">
        <w:lastRenderedPageBreak/>
        <w:t xml:space="preserve">proizlazi da dužnik nema nikakve imovine, </w:t>
      </w:r>
      <w:r w:rsidRPr="00435B5D">
        <w:t>a predvidivi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717FE" w:rsidP="00AB70AD" w:rsidR="00C515B4" w:rsidRPr="00692A21">
      <w:pPr>
        <w:ind w:firstLine="708"/>
        <w:jc w:val="both"/>
      </w:pPr>
      <w:r w:rsidRPr="00692A21">
        <w:t xml:space="preserve"> </w:t>
      </w: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9745EF">
        <w:t>15</w:t>
      </w:r>
      <w:r w:rsidR="00667114" w:rsidRPr="00692A21">
        <w:t xml:space="preserve"> spisa)</w:t>
      </w:r>
      <w:r w:rsidR="00C515B4" w:rsidRPr="00692A21">
        <w:t>.</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745EF">
        <w:t>2. ožujka</w:t>
      </w:r>
      <w:r w:rsidR="005F71CE">
        <w:t xml:space="preserve"> 2016</w:t>
      </w:r>
      <w:r w:rsidRPr="00692A21">
        <w:t>. godine nije uplaćen predujam za pokriće troškova stečajnog postupka, na plaćanje kojeg su pozvani vjerovnici rješenje</w:t>
      </w:r>
      <w:r w:rsidR="00667114" w:rsidRPr="00692A21">
        <w:t>m</w:t>
      </w:r>
      <w:r w:rsidRPr="00692A21">
        <w:t xml:space="preserve"> od </w:t>
      </w:r>
      <w:r w:rsidR="009745EF">
        <w:t>25. siječnja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9745EF">
        <w:t>25. siječnja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Kako je u prethodnom postupku nedvojbeno utvrđeno postojanje</w:t>
      </w:r>
      <w:r w:rsidR="00551293">
        <w:t xml:space="preserve"> stečajnih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9745EF">
        <w:t>25. siječnja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9745EF">
        <w:t>dužnikom</w:t>
      </w:r>
      <w:r w:rsidR="00C1346A">
        <w:t xml:space="preserve"> </w:t>
      </w:r>
      <w:r w:rsidRPr="00692A21">
        <w:t xml:space="preserve">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9745EF">
        <w:t>2. ožujka</w:t>
      </w:r>
      <w:r w:rsidR="005F71CE">
        <w:t xml:space="preserve"> 2016</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06410D">
        <w:t xml:space="preserve"> </w:t>
      </w:r>
    </w:p>
    <w:p w:rsidRDefault="00F7064E" w:rsidP="0006410D" w:rsidR="00F7064E">
      <w:pPr>
        <w:jc w:val="right"/>
      </w:pPr>
    </w:p>
    <w:p w:rsidRDefault="00D61214" w:rsidP="00D61214" w:rsidR="00F7064E">
      <w:pPr>
        <w:tabs>
          <w:tab w:pos="6880" w:val="left"/>
        </w:tabs>
      </w:pPr>
      <w:r>
        <w:tab/>
      </w:r>
    </w:p>
    <w:p w:rsidRDefault="00D61214" w:rsidP="00D61214" w:rsidR="00D61214">
      <w:pPr>
        <w:tabs>
          <w:tab w:pos="6880" w:val="left"/>
        </w:tabs>
      </w:pPr>
      <w:r>
        <w:tab/>
      </w:r>
    </w:p>
    <w:p w:rsidRDefault="00D61214" w:rsidP="00D61214" w:rsidR="0006410D">
      <w:pPr>
        <w:tabs>
          <w:tab w:pos="6870" w:val="left"/>
        </w:tabs>
      </w:pPr>
      <w:r>
        <w:tab/>
      </w: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95321D" w:rsidP="00514EDC" w:rsidR="00514EDC" w:rsidRPr="00AB70AD">
      <w:r w:rsidRPr="00AB70AD">
        <w:lastRenderedPageBreak/>
        <w:t>Dna</w:t>
      </w:r>
      <w:r w:rsidR="00514EDC" w:rsidRPr="00AB70AD">
        <w:t>:</w:t>
      </w:r>
    </w:p>
    <w:p w:rsidRDefault="00AB70AD" w:rsidP="00AB70AD" w:rsidR="0093417F">
      <w:r w:rsidRPr="00AB70AD">
        <w:t xml:space="preserve">1. </w:t>
      </w:r>
      <w:r w:rsidR="0093417F">
        <w:t>Predlagatelju</w:t>
      </w:r>
    </w:p>
    <w:p w:rsidRDefault="00AB70AD" w:rsidP="00AB70AD" w:rsidR="00AB70AD" w:rsidRPr="00AB70AD">
      <w:r w:rsidRPr="00AB70AD">
        <w:t xml:space="preserve">2. Dužniku </w:t>
      </w:r>
      <w:r w:rsidR="009745EF">
        <w:t xml:space="preserve">i </w:t>
      </w:r>
      <w:r w:rsidR="00F245D3">
        <w:t xml:space="preserve">ranijem </w:t>
      </w:r>
      <w:r w:rsidR="009745EF">
        <w:t>zakonskom zastupniku dužnika</w:t>
      </w:r>
      <w:r w:rsidRPr="00AB70AD">
        <w:t xml:space="preserve">  </w:t>
      </w:r>
    </w:p>
    <w:p w:rsidRDefault="00AB70AD" w:rsidP="00AB70AD" w:rsidR="00AB70AD" w:rsidRPr="00AB70AD">
      <w:r w:rsidRPr="00AB70AD">
        <w:t xml:space="preserve">3. Stečajni upravitelj  </w:t>
      </w:r>
      <w:r w:rsidR="009745EF">
        <w:t>Zdravka Bošković</w:t>
      </w:r>
    </w:p>
    <w:p w:rsidRDefault="00C1346A" w:rsidP="00AB70AD" w:rsidR="00AB70AD" w:rsidRPr="00AB70AD">
      <w:r>
        <w:t>4</w:t>
      </w:r>
      <w:r w:rsidR="00AB70AD" w:rsidRPr="00AB70AD">
        <w:t xml:space="preserve">. </w:t>
      </w:r>
      <w:r w:rsidR="009269AF">
        <w:t>Ministarstvo pravosuđa RH po ŽDO u Zagrebu</w:t>
      </w:r>
    </w:p>
    <w:p w:rsidRDefault="00C1346A" w:rsidP="00AB70AD" w:rsidR="00AB70AD" w:rsidRPr="00AB70AD">
      <w:r>
        <w:t>5</w:t>
      </w:r>
      <w:r w:rsidR="00AB70AD" w:rsidRPr="00AB70AD">
        <w:t xml:space="preserve">. Porezna uprava </w:t>
      </w:r>
      <w:r w:rsidR="0093417F">
        <w:t>Zagreb</w:t>
      </w:r>
    </w:p>
    <w:p w:rsidRDefault="00C1346A" w:rsidP="00AB70AD" w:rsidR="00AB70AD" w:rsidRPr="00AB70AD">
      <w:r>
        <w:t>6</w:t>
      </w:r>
      <w:r w:rsidR="00AB70AD" w:rsidRPr="00AB70AD">
        <w:t xml:space="preserve">. </w:t>
      </w:r>
      <w:r w:rsidR="0093417F">
        <w:t>e-</w:t>
      </w:r>
      <w:r w:rsidR="00AB70AD" w:rsidRPr="00AB70AD">
        <w:t xml:space="preserve">Oglasna ploča suda </w:t>
      </w:r>
    </w:p>
    <w:p w:rsidRDefault="00C1346A" w:rsidP="00514EDC" w:rsidR="00514EDC" w:rsidRPr="00692A21">
      <w:r>
        <w:t>7</w:t>
      </w:r>
      <w:r w:rsidR="00AB70AD" w:rsidRPr="00AB70AD">
        <w:t xml:space="preserve">. </w:t>
      </w:r>
      <w:r w:rsidR="005F71CE">
        <w:t>Sudskom</w:t>
      </w:r>
      <w:r w:rsidR="00AB70AD" w:rsidRPr="00AB70AD">
        <w:t xml:space="preserve"> registru po pravomoćnosti </w:t>
      </w:r>
      <w:r w:rsidR="00514EDC" w:rsidRPr="00692A21">
        <w:t xml:space="preserve"> </w:t>
      </w:r>
    </w:p>
    <w:sectPr w:rsidSect="00015E74" w:rsidR="00514EDC" w:rsidRPr="00692A21">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6710">
      <w:rPr>
        <w:rStyle w:val="Brojstranice"/>
        <w:noProof/>
      </w:rPr>
      <w:t>4</w:t>
    </w:r>
    <w:r>
      <w:rPr>
        <w:rStyle w:val="Brojstranice"/>
      </w:rPr>
      <w:fldChar w:fldCharType="end"/>
    </w:r>
  </w:p>
  <w:p w:rsidRDefault="00667114" w:rsidR="00667114">
    <w:pPr>
      <w:pStyle w:val="Zaglavlje"/>
    </w:pPr>
    <w:r>
      <w:t xml:space="preserve">                                                                                                                                 </w:t>
    </w:r>
    <w:r w:rsidR="00A753E5" w:rsidRPr="00DE2695">
      <w:t>4St-</w:t>
    </w:r>
    <w:r w:rsidR="00A753E5">
      <w:t>1540</w:t>
    </w:r>
    <w:r w:rsidR="00A753E5" w:rsidRPr="00DE2695">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74993"/>
    <w:rsid w:val="001A044D"/>
    <w:rsid w:val="001A24B8"/>
    <w:rsid w:val="001D564F"/>
    <w:rsid w:val="001F26D6"/>
    <w:rsid w:val="00212943"/>
    <w:rsid w:val="002208E0"/>
    <w:rsid w:val="00233CF9"/>
    <w:rsid w:val="002566B7"/>
    <w:rsid w:val="00280A59"/>
    <w:rsid w:val="00293964"/>
    <w:rsid w:val="002944F5"/>
    <w:rsid w:val="00294F67"/>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A1BE7"/>
    <w:rsid w:val="004C1446"/>
    <w:rsid w:val="004E3B1A"/>
    <w:rsid w:val="004F47B9"/>
    <w:rsid w:val="00502549"/>
    <w:rsid w:val="00505D61"/>
    <w:rsid w:val="00514EDC"/>
    <w:rsid w:val="00523E58"/>
    <w:rsid w:val="00541781"/>
    <w:rsid w:val="00546710"/>
    <w:rsid w:val="00551293"/>
    <w:rsid w:val="00554276"/>
    <w:rsid w:val="0055454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7061C1"/>
    <w:rsid w:val="007170B8"/>
    <w:rsid w:val="00717D4A"/>
    <w:rsid w:val="00721F24"/>
    <w:rsid w:val="00737646"/>
    <w:rsid w:val="00774E68"/>
    <w:rsid w:val="007861DF"/>
    <w:rsid w:val="007A550F"/>
    <w:rsid w:val="007D6B85"/>
    <w:rsid w:val="007D7A92"/>
    <w:rsid w:val="007E4737"/>
    <w:rsid w:val="007E7B8D"/>
    <w:rsid w:val="007F4B17"/>
    <w:rsid w:val="0084192B"/>
    <w:rsid w:val="00846404"/>
    <w:rsid w:val="00855AE8"/>
    <w:rsid w:val="008A4087"/>
    <w:rsid w:val="008E1695"/>
    <w:rsid w:val="008E24D6"/>
    <w:rsid w:val="008E42C6"/>
    <w:rsid w:val="0090434A"/>
    <w:rsid w:val="00912B69"/>
    <w:rsid w:val="009269AF"/>
    <w:rsid w:val="0093417F"/>
    <w:rsid w:val="009403D2"/>
    <w:rsid w:val="0095321D"/>
    <w:rsid w:val="00964750"/>
    <w:rsid w:val="009745EF"/>
    <w:rsid w:val="009773DD"/>
    <w:rsid w:val="00984644"/>
    <w:rsid w:val="009945AF"/>
    <w:rsid w:val="009A425A"/>
    <w:rsid w:val="009A5635"/>
    <w:rsid w:val="009C324E"/>
    <w:rsid w:val="009D3852"/>
    <w:rsid w:val="009E2615"/>
    <w:rsid w:val="009E34D0"/>
    <w:rsid w:val="009E4856"/>
    <w:rsid w:val="009F1B21"/>
    <w:rsid w:val="009F5E66"/>
    <w:rsid w:val="00A0682A"/>
    <w:rsid w:val="00A12E2C"/>
    <w:rsid w:val="00A22E26"/>
    <w:rsid w:val="00A34FB5"/>
    <w:rsid w:val="00A44A0E"/>
    <w:rsid w:val="00A505C4"/>
    <w:rsid w:val="00A702DE"/>
    <w:rsid w:val="00A74268"/>
    <w:rsid w:val="00A753E5"/>
    <w:rsid w:val="00A8166A"/>
    <w:rsid w:val="00A86374"/>
    <w:rsid w:val="00AB70AD"/>
    <w:rsid w:val="00AD379D"/>
    <w:rsid w:val="00AD6DDA"/>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A44ED"/>
    <w:rsid w:val="00CB155B"/>
    <w:rsid w:val="00CE03D0"/>
    <w:rsid w:val="00CF05EC"/>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245D3"/>
    <w:rsid w:val="00F36D2D"/>
    <w:rsid w:val="00F40956"/>
    <w:rsid w:val="00F44702"/>
    <w:rsid w:val="00F45029"/>
    <w:rsid w:val="00F533ED"/>
    <w:rsid w:val="00F60C93"/>
    <w:rsid w:val="00F64C00"/>
    <w:rsid w:val="00F7064E"/>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customStyle="true" w:styleId="TijelotekstaChar" w:type="character">
    <w:name w:val="Tijelo teksta Char"/>
    <w:basedOn w:val="Zadanifontodlomka"/>
    <w:link w:val="Tijeloteksta"/>
    <w:rsid w:val="009745EF"/>
    <w:rPr>
      <w:rFonts w:hAnsi="Verdana" w:ascii="Verdana"/>
      <w:sz w:val="24"/>
    </w:rPr>
  </w:style>
  <w:style w:styleId="Tekstrezerviranogmjesta" w:type="character">
    <w:name w:val="Placeholder Text"/>
    <w:basedOn w:val="Zadanifontodlomka"/>
    <w:uiPriority w:val="99"/>
    <w:semiHidden/>
    <w:rsid w:val="00546710"/>
    <w:rPr>
      <w:color w:val="808080"/>
      <w:bdr w:space="0" w:sz="0" w:color="auto" w:val="none"/>
      <w:shd w:fill="auto" w:color="auto" w:val="clear"/>
    </w:rPr>
  </w:style>
  <w:style w:customStyle="true" w:styleId="eSPISCCParagraphDefaultFont" w:type="character">
    <w:name w:val="eSPIS_CC_Paragraph Default Font"/>
    <w:basedOn w:val="Zadanifontodlomka"/>
    <w:rsid w:val="005467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710"/>
    <w:rPr>
      <w:bdr w:space="0" w:sz="0" w:color="auto" w:val="none"/>
      <w:shd w:fill="FFFFCC" w:color="auto" w:val="clear"/>
      <w:lang w:val="hr-HR"/>
    </w:rPr>
  </w:style>
  <w:style w:customStyle="true" w:styleId="PozadinaSvijetloCrvena" w:type="character">
    <w:name w:val="Pozadina_SvijetloCrvena"/>
    <w:basedOn w:val="eSPISCCParagraphDefaultFont"/>
    <w:rsid w:val="005467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7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customStyle="1" w:styleId="TijelotekstaChar" w:type="character">
    <w:name w:val="Tijelo teksta Char"/>
    <w:basedOn w:val="Zadanifontodlomka"/>
    <w:link w:val="Tijeloteksta"/>
    <w:rsid w:val="009745EF"/>
    <w:rPr>
      <w:rFonts w:ascii="Verdana" w:hAnsi="Verdana"/>
      <w:sz w:val="24"/>
    </w:rPr>
  </w:style>
  <w:style w:styleId="Tekstrezerviranogmjesta" w:type="character">
    <w:name w:val="Placeholder Text"/>
    <w:basedOn w:val="Zadanifontodlomka"/>
    <w:uiPriority w:val="99"/>
    <w:semiHidden/>
    <w:rsid w:val="00546710"/>
    <w:rPr>
      <w:color w:val="808080"/>
      <w:bdr w:color="auto" w:space="0" w:sz="0" w:val="none"/>
      <w:shd w:color="auto" w:fill="auto" w:val="clear"/>
    </w:rPr>
  </w:style>
  <w:style w:customStyle="1" w:styleId="eSPISCCParagraphDefaultFont" w:type="character">
    <w:name w:val="eSPIS_CC_Paragraph Default Font"/>
    <w:basedOn w:val="Zadanifontodlomka"/>
    <w:rsid w:val="005467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710"/>
    <w:rPr>
      <w:bdr w:color="auto" w:space="0" w:sz="0" w:val="none"/>
      <w:shd w:color="auto" w:fill="FFFFCC" w:val="clear"/>
      <w:lang w:val="hr-HR"/>
    </w:rPr>
  </w:style>
  <w:style w:customStyle="1" w:styleId="PozadinaSvijetloCrvena" w:type="character">
    <w:name w:val="Pozadina_SvijetloCrvena"/>
    <w:basedOn w:val="eSPISCCParagraphDefaultFont"/>
    <w:rsid w:val="005467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7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340081">
      <w:bodyDiv w:val="true"/>
      <w:marLeft w:val="0"/>
      <w:marRight w:val="0"/>
      <w:marTop w:val="0"/>
      <w:marBottom w:val="0"/>
      <w:divBdr>
        <w:top w:space="0" w:sz="0" w:color="auto" w:val="none"/>
        <w:left w:space="0" w:sz="0" w:color="auto" w:val="none"/>
        <w:bottom w:space="0" w:sz="0" w:color="auto" w:val="none"/>
        <w:right w:space="0" w:sz="0" w:color="auto" w:val="none"/>
      </w:divBdr>
    </w:div>
    <w:div w:id="473910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2015.</izvorni_sadrzaj>
    <derivirana_varijabla naziv="DomainObject.Predmet.DatumOsnivanja_1">28.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St-1540/2015</izvorni_sadrzaj>
    <derivirana_varijabla naziv="DomainObject.Predmet.OznakaBroj_1">St-1540/2015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LIFT d.o.o.</izvorni_sadrzaj>
    <derivirana_varijabla naziv="DomainObject.Predmet.ProtustrankaFormated_1">  SUPER LIFT d.o.o.</derivirana_varijabla>
  </DomainObject.Predmet.ProtustrankaFormated>
  <DomainObject.Predmet.ProtustrankaFormatedOIB>
    <izvorni_sadrzaj>  SUPER LIFT d.o.o., OIB 70832640132</izvorni_sadrzaj>
    <derivirana_varijabla naziv="DomainObject.Predmet.ProtustrankaFormatedOIB_1">  SUPER LIFT d.o.o., OIB 70832640132</derivirana_varijabla>
  </DomainObject.Predmet.ProtustrankaFormatedOIB>
  <DomainObject.Predmet.ProtustrankaFormatedWithAdress>
    <izvorni_sadrzaj> SUPER LIFT d.o.o., Trnjanska cesta 45, 10000 Zagreb</izvorni_sadrzaj>
    <derivirana_varijabla naziv="DomainObject.Predmet.ProtustrankaFormatedWithAdress_1"> SUPER LIFT d.o.o., Trnjanska cesta 45, 10000 Zagreb</derivirana_varijabla>
  </DomainObject.Predmet.ProtustrankaFormatedWithAdress>
  <DomainObject.Predmet.ProtustrankaFormatedWithAdressOIB>
    <izvorni_sadrzaj> SUPER LIFT d.o.o., OIB 70832640132, Trnjanska cesta 45, 10000 Zagreb</izvorni_sadrzaj>
    <derivirana_varijabla naziv="DomainObject.Predmet.ProtustrankaFormatedWithAdressOIB_1"> SUPER LIFT d.o.o., OIB 70832640132, Trnjanska cesta 45, 10000 Zagreb</derivirana_varijabla>
  </DomainObject.Predmet.ProtustrankaFormatedWithAdressOIB>
  <DomainObject.Predmet.ProtustrankaWithAdress>
    <izvorni_sadrzaj>SUPER LIFT d.o.o. Trnjanska cesta 45, 10000 Zagreb</izvorni_sadrzaj>
    <derivirana_varijabla naziv="DomainObject.Predmet.ProtustrankaWithAdress_1">SUPER LIFT d.o.o. Trnjanska cesta 45, 10000 Zagreb</derivirana_varijabla>
  </DomainObject.Predmet.ProtustrankaWithAdress>
  <DomainObject.Predmet.ProtustrankaWithAdressOIB>
    <izvorni_sadrzaj>SUPER LIFT d.o.o., OIB 70832640132, Trnjanska cesta 45, 10000 Zagreb</izvorni_sadrzaj>
    <derivirana_varijabla naziv="DomainObject.Predmet.ProtustrankaWithAdressOIB_1">SUPER LIFT d.o.o., OIB 70832640132, Trnjanska cesta 45, 10000 Zagreb</derivirana_varijabla>
  </DomainObject.Predmet.ProtustrankaWithAdressOIB>
  <DomainObject.Predmet.ProtustrankaNazivFormated>
    <izvorni_sadrzaj>SUPER LIFT d.o.o.</izvorni_sadrzaj>
    <derivirana_varijabla naziv="DomainObject.Predmet.ProtustrankaNazivFormated_1">SUPER LIFT d.o.o.</derivirana_varijabla>
  </DomainObject.Predmet.ProtustrankaNazivFormated>
  <DomainObject.Predmet.ProtustrankaNazivFormatedOIB>
    <izvorni_sadrzaj>SUPER LIFT d.o.o., OIB 70832640132</izvorni_sadrzaj>
    <derivirana_varijabla naziv="DomainObject.Predmet.ProtustrankaNazivFormatedOIB_1">SUPER LIFT d.o.o., OIB 70832640132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LIFT d.o.o.</item>
    </izvorni_sadrzaj>
    <derivirana_varijabla naziv="DomainObject.Predmet.ProtuStrankaListFormated_1">
      <item>SUPER LIFT d.o.o.</item>
    </derivirana_varijabla>
  </DomainObject.Predmet.ProtuStrankaListFormated>
  <DomainObject.Predmet.ProtuStrankaListFormatedOIB>
    <izvorni_sadrzaj>
      <item>SUPER LIFT d.o.o., OIB 70832640132</item>
    </izvorni_sadrzaj>
    <derivirana_varijabla naziv="DomainObject.Predmet.ProtuStrankaListFormatedOIB_1">
      <item>SUPER LIFT d.o.o., OIB 70832640132</item>
    </derivirana_varijabla>
  </DomainObject.Predmet.ProtuStrankaListFormatedOIB>
  <DomainObject.Predmet.ProtuStrankaListFormatedWithAdress>
    <izvorni_sadrzaj>
      <item>SUPER LIFT d.o.o., Trnjanska cesta 45, 10000 Zagreb</item>
    </izvorni_sadrzaj>
    <derivirana_varijabla naziv="DomainObject.Predmet.ProtuStrankaListFormatedWithAdress_1">
      <item>SUPER LIFT d.o.o., Trnjanska cesta 45, 10000 Zagreb</item>
    </derivirana_varijabla>
  </DomainObject.Predmet.ProtuStrankaListFormatedWithAdress>
  <DomainObject.Predmet.ProtuStrankaListFormatedWithAdressOIB>
    <izvorni_sadrzaj>
      <item>SUPER LIFT d.o.o., OIB 70832640132, Trnjanska cesta 45, 10000 Zagreb</item>
    </izvorni_sadrzaj>
    <derivirana_varijabla naziv="DomainObject.Predmet.ProtuStrankaListFormatedWithAdressOIB_1">
      <item>SUPER LIFT d.o.o., OIB 70832640132, Trnjanska cesta 45, 10000 Zagreb</item>
    </derivirana_varijabla>
  </DomainObject.Predmet.ProtuStrankaListFormatedWithAdressOIB>
  <DomainObject.Predmet.ProtuStrankaListNazivFormated>
    <izvorni_sadrzaj>
      <item>SUPER LIFT d.o.o.</item>
    </izvorni_sadrzaj>
    <derivirana_varijabla naziv="DomainObject.Predmet.ProtuStrankaListNazivFormated_1">
      <item>SUPER LIFT d.o.o.</item>
    </derivirana_varijabla>
  </DomainObject.Predmet.ProtuStrankaListNazivFormated>
  <DomainObject.Predmet.ProtuStrankaListNazivFormatedOIB>
    <izvorni_sadrzaj>
      <item>SUPER LIFT d.o.o., OIB 70832640132</item>
    </izvorni_sadrzaj>
    <derivirana_varijabla naziv="DomainObject.Predmet.ProtuStrankaListNazivFormatedOIB_1">
      <item>SUPER LIFT d.o.o., OIB 70832640132</item>
    </derivirana_varijabla>
  </DomainObject.Predmet.ProtuStrankaListNazivFormatedOIB>
  <DomainObject.Predmet.OstaliListFormated>
    <izvorni_sadrzaj>
      <item>VILIM HIRŠL</item>
    </izvorni_sadrzaj>
    <derivirana_varijabla naziv="DomainObject.Predmet.OstaliListFormated_1">
      <item>VILIM HIRŠL</item>
    </derivirana_varijabla>
  </DomainObject.Predmet.OstaliListFormated>
  <DomainObject.Predmet.OstaliListFormatedOIB>
    <izvorni_sadrzaj>
      <item>VILIM HIRŠL, OIB 65174078908</item>
    </izvorni_sadrzaj>
    <derivirana_varijabla naziv="DomainObject.Predmet.OstaliListFormatedOIB_1">
      <item>VILIM HIRŠL, OIB 65174078908</item>
    </derivirana_varijabla>
  </DomainObject.Predmet.OstaliListFormatedOIB>
  <DomainObject.Predmet.OstaliListFormatedWithAdress>
    <izvorni_sadrzaj>
      <item>VILIM HIRŠL, Trg Ivana Kukuljevića 13, 10000 Zagreb</item>
    </izvorni_sadrzaj>
    <derivirana_varijabla naziv="DomainObject.Predmet.OstaliListFormatedWithAdress_1">
      <item>VILIM HIRŠL, Trg Ivana Kukuljevića 13, 10000 Zagreb</item>
    </derivirana_varijabla>
  </DomainObject.Predmet.OstaliListFormatedWithAdress>
  <DomainObject.Predmet.OstaliListFormatedWithAdressOIB>
    <izvorni_sadrzaj>
      <item>VILIM HIRŠL, OIB 65174078908, Trg Ivana Kukuljevića 13, 10000 Zagreb</item>
    </izvorni_sadrzaj>
    <derivirana_varijabla naziv="DomainObject.Predmet.OstaliListFormatedWithAdressOIB_1">
      <item>VILIM HIRŠL, OIB 65174078908, Trg Ivana Kukuljevića 13, 10000 Zagreb</item>
    </derivirana_varijabla>
  </DomainObject.Predmet.OstaliListFormatedWithAdressOIB>
  <DomainObject.Predmet.OstaliListNazivFormated>
    <izvorni_sadrzaj>
      <item>VILIM HIRŠL</item>
    </izvorni_sadrzaj>
    <derivirana_varijabla naziv="DomainObject.Predmet.OstaliListNazivFormated_1">
      <item>VILIM HIRŠL</item>
    </derivirana_varijabla>
  </DomainObject.Predmet.OstaliListNazivFormated>
  <DomainObject.Predmet.OstaliListNazivFormatedOIB>
    <izvorni_sadrzaj>
      <item>VILIM HIRŠL, OIB 65174078908</item>
    </izvorni_sadrzaj>
    <derivirana_varijabla naziv="DomainObject.Predmet.OstaliListNazivFormatedOIB_1">
      <item>VILIM HIRŠL, OIB 65174078908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LIFT d.o.o.</izvorni_sadrzaj>
    <derivirana_varijabla naziv="DomainObject.Predmet.ProtustrankaIDrugi_1">SUPER LIFT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SUPER LIFT d.o.o., OIB 70832640132, Trnjanska cesta 45, 10000 Zagreb</izvorni_sadrzaj>
    <derivirana_varijabla naziv="DomainObject.Predmet.ProtustrankaIDrugiAdressOIB_1">SUPER LIFT d.o.o., OIB 70832640132, Trnjanska cesta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LIFT d.o.o.</item>
      <item>VILIM HIRŠL</item>
    </izvorni_sadrzaj>
    <derivirana_varijabla naziv="DomainObject.Predmet.SudioniciListNaziv_1">
      <item>FINA Regionalni centar Zagreb</item>
      <item>SUPER LIFT d.o.o.</item>
      <item>VILIM HIRŠL</item>
    </derivirana_varijabla>
  </DomainObject.Predmet.SudioniciListNaziv>
  <DomainObject.Predmet.SudioniciListAdressOIB>
    <izvorni_sadrzaj>
      <item>FINA Regionalni centar Zagreb, OIB 85821130368, Ilica 307,10000 Zagreb</item>
      <item>SUPER LIFT d.o.o., OIB 70832640132, Trnjanska cesta 45,10000 Zagreb</item>
      <item>VILIM HIRŠL, OIB 65174078908, Trg Ivana Kukuljevića 13,10000 Zagreb</item>
    </izvorni_sadrzaj>
    <derivirana_varijabla naziv="DomainObject.Predmet.SudioniciListAdressOIB_1">
      <item>FINA Regionalni centar Zagreb, OIB 85821130368, Ilica 307,10000 Zagreb</item>
      <item>SUPER LIFT d.o.o., OIB 70832640132, Trnjanska cesta 45,10000 Zagreb</item>
      <item>VILIM HIRŠL, OIB 65174078908, Trg Ivana Kukuljevića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70832640132</item>
      <item>, OIB 65174078908</item>
    </izvorni_sadrzaj>
    <derivirana_varijabla naziv="DomainObject.Predmet.SudioniciListNazivOIB_1">
      <item>, OIB 85821130368</item>
      <item>, OIB 70832640132</item>
      <item>, OIB 65174078908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Zdravka Bošković, OIB 45297566962, Ćirilometodska 26a Samobor</item>
    </izvorni_sadrzaj>
    <derivirana_varijabla naziv="DomainObject.Predmet.StecajniUpraviteljiListAddressOIB_1">
      <item>Zdravka Bošković, OIB 45297566962, Ćirilometodska 26a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1377</properties:Words>
  <properties:Characters>7740</properties:Characters>
  <properties:Lines>155</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2016-03-02T11:48:00Z</dcterms:created>
  <dc:creator>Korisnik</dc:creator>
  <cp:lastModifiedBy>Goranka Boljkovac</cp:lastModifiedBy>
  <cp:lastPrinted>2016-03-02T12:00:00Z</cp:lastPrinted>
  <dcterms:modified xmlns:xsi="http://www.w3.org/2001/XMLSchema-instance" xsi:type="dcterms:W3CDTF">2016-03-02T12:01:00Z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