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019e" w14:paraId="515019e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2178D" w:rsidRPr="00D2178D">
        <w:rPr>
          <w:sz w:val="24"/>
          <w:szCs w:val="24"/>
        </w:rPr>
        <w:t xml:space="preserve">PROTECTOR društvo s ograničenom odgovornošću za trgovinu i usluge Rijeka, </w:t>
      </w:r>
      <w:proofErr w:type="spellStart"/>
      <w:r w:rsidR="00D2178D" w:rsidRPr="00D2178D">
        <w:rPr>
          <w:sz w:val="24"/>
          <w:szCs w:val="24"/>
        </w:rPr>
        <w:t>Ciottina</w:t>
      </w:r>
      <w:proofErr w:type="spellEnd"/>
      <w:r w:rsidR="00D2178D" w:rsidRPr="00D2178D">
        <w:rPr>
          <w:sz w:val="24"/>
          <w:szCs w:val="24"/>
        </w:rPr>
        <w:t xml:space="preserve"> 22 ( MBS 040257224 – OIB 89424351620 )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D2178D">
        <w:rPr>
          <w:color w:val="000000"/>
          <w:sz w:val="24"/>
          <w:szCs w:val="24"/>
        </w:rPr>
        <w:t>14.660,62</w:t>
      </w:r>
      <w:r w:rsidR="000E3A33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D2178D">
        <w:rPr>
          <w:color w:val="000000"/>
          <w:sz w:val="24"/>
          <w:szCs w:val="24"/>
        </w:rPr>
        <w:t>61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D2178D">
        <w:rPr>
          <w:color w:val="000000"/>
          <w:sz w:val="24"/>
          <w:szCs w:val="24"/>
        </w:rPr>
        <w:t>61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4BD" w:rsidP="00FF2B80" w:rsidR="003C34BD">
      <w:pPr>
        <w:spacing w:lineRule="auto" w:line="240" w:after="0"/>
      </w:pPr>
      <w:r>
        <w:separator/>
      </w:r>
    </w:p>
  </w:endnote>
  <w:endnote w:id="0" w:type="continuationSeparator">
    <w:p w:rsidRDefault="003C34BD" w:rsidP="00FF2B80" w:rsidR="003C34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4BD" w:rsidP="00FF2B80" w:rsidR="003C34BD">
      <w:pPr>
        <w:spacing w:lineRule="auto" w:line="240" w:after="0"/>
      </w:pPr>
      <w:r>
        <w:separator/>
      </w:r>
    </w:p>
  </w:footnote>
  <w:footnote w:id="0" w:type="continuationSeparator">
    <w:p w:rsidRDefault="003C34BD" w:rsidP="00FF2B80" w:rsidR="003C34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D2178D">
      <w:rPr>
        <w:sz w:val="24"/>
        <w:szCs w:val="24"/>
      </w:rPr>
      <w:t>61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3C34B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A027E"/>
    <w:rsid w:val="000C0102"/>
    <w:rsid w:val="000D35DC"/>
    <w:rsid w:val="000E3A33"/>
    <w:rsid w:val="000F593A"/>
    <w:rsid w:val="000F6841"/>
    <w:rsid w:val="00125CCA"/>
    <w:rsid w:val="00155BAC"/>
    <w:rsid w:val="00165D5D"/>
    <w:rsid w:val="0018187D"/>
    <w:rsid w:val="00184D15"/>
    <w:rsid w:val="00187447"/>
    <w:rsid w:val="001A4EF2"/>
    <w:rsid w:val="001C0D59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856C3"/>
    <w:rsid w:val="003A240B"/>
    <w:rsid w:val="003A7895"/>
    <w:rsid w:val="003A7F79"/>
    <w:rsid w:val="003C34BD"/>
    <w:rsid w:val="003E23BD"/>
    <w:rsid w:val="003F6ECD"/>
    <w:rsid w:val="00413EAD"/>
    <w:rsid w:val="004315D2"/>
    <w:rsid w:val="00434857"/>
    <w:rsid w:val="00451D52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65217"/>
    <w:rsid w:val="00575429"/>
    <w:rsid w:val="005808D3"/>
    <w:rsid w:val="005A62BF"/>
    <w:rsid w:val="005C7F73"/>
    <w:rsid w:val="005D6AF7"/>
    <w:rsid w:val="00604A20"/>
    <w:rsid w:val="006121FB"/>
    <w:rsid w:val="00612DFC"/>
    <w:rsid w:val="006161FC"/>
    <w:rsid w:val="00631344"/>
    <w:rsid w:val="00635F23"/>
    <w:rsid w:val="00641B8E"/>
    <w:rsid w:val="00650CAD"/>
    <w:rsid w:val="006574A0"/>
    <w:rsid w:val="00663750"/>
    <w:rsid w:val="00685FD5"/>
    <w:rsid w:val="00686DC9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42A0F"/>
    <w:rsid w:val="00950416"/>
    <w:rsid w:val="009636E2"/>
    <w:rsid w:val="0096593B"/>
    <w:rsid w:val="00984739"/>
    <w:rsid w:val="009B3BDC"/>
    <w:rsid w:val="009D3D7C"/>
    <w:rsid w:val="009D7EC3"/>
    <w:rsid w:val="00A01DD3"/>
    <w:rsid w:val="00A034DC"/>
    <w:rsid w:val="00A23EEE"/>
    <w:rsid w:val="00A67464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B1DAF"/>
    <w:rsid w:val="00BC0EB0"/>
    <w:rsid w:val="00BD0DE3"/>
    <w:rsid w:val="00BE7FB8"/>
    <w:rsid w:val="00C1088F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178D"/>
    <w:rsid w:val="00D23774"/>
    <w:rsid w:val="00D23985"/>
    <w:rsid w:val="00D2600F"/>
    <w:rsid w:val="00D270B7"/>
    <w:rsid w:val="00D33FE5"/>
    <w:rsid w:val="00D506D5"/>
    <w:rsid w:val="00D569E6"/>
    <w:rsid w:val="00DA0C9D"/>
    <w:rsid w:val="00DB2C74"/>
    <w:rsid w:val="00DD0768"/>
    <w:rsid w:val="00DF1BD1"/>
    <w:rsid w:val="00DF5921"/>
    <w:rsid w:val="00E11E14"/>
    <w:rsid w:val="00E33B14"/>
    <w:rsid w:val="00E518D1"/>
    <w:rsid w:val="00E51C57"/>
    <w:rsid w:val="00EA21E0"/>
    <w:rsid w:val="00EC3317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D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1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D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D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1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D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PROTECTOR d.o.o.</izvorni_sadrzaj>
    <derivirana_varijabla naziv="DomainObject.Predmet.ProtustrankaFormated_1">  PROTECTOR d.o.o.</derivirana_varijabla>
  </DomainObject.Predmet.ProtustrankaFormated>
  <DomainObject.Predmet.ProtustrankaFormatedOIB>
    <izvorni_sadrzaj>  PROTECTOR d.o.o., OIB 89424351620</izvorni_sadrzaj>
    <derivirana_varijabla naziv="DomainObject.Predmet.ProtustrankaFormatedOIB_1">  PROTECTOR d.o.o., OIB 89424351620</derivirana_varijabla>
  </DomainObject.Predmet.ProtustrankaFormatedOIB>
  <DomainObject.Predmet.ProtustrankaFormatedWithAdress>
    <izvorni_sadrzaj> PROTECTOR d.o.o., Ciottina 22, 51000 Rijeka</izvorni_sadrzaj>
    <derivirana_varijabla naziv="DomainObject.Predmet.ProtustrankaFormatedWithAdress_1"> PROTECTOR d.o.o., Ciottina 22, 51000 Rijeka</derivirana_varijabla>
  </DomainObject.Predmet.ProtustrankaFormatedWithAdress>
  <DomainObject.Predmet.ProtustrankaFormatedWithAdressOIB>
    <izvorni_sadrzaj> PROTECTOR d.o.o., OIB 89424351620, Ciottina 22, 51000 Rijeka</izvorni_sadrzaj>
    <derivirana_varijabla naziv="DomainObject.Predmet.ProtustrankaFormatedWithAdressOIB_1"> PROTECTOR d.o.o., OIB 89424351620, Ciottina 22, 51000 Rijeka</derivirana_varijabla>
  </DomainObject.Predmet.ProtustrankaFormatedWithAdressOIB>
  <DomainObject.Predmet.ProtustrankaWithAdress>
    <izvorni_sadrzaj>PROTECTOR d.o.o. Ciottina 22, 51000 Rijeka</izvorni_sadrzaj>
    <derivirana_varijabla naziv="DomainObject.Predmet.ProtustrankaWithAdress_1">PROTECTOR d.o.o. Ciottina 22, 51000 Rijeka</derivirana_varijabla>
  </DomainObject.Predmet.ProtustrankaWithAdress>
  <DomainObject.Predmet.ProtustrankaWithAdressOIB>
    <izvorni_sadrzaj>PROTECTOR d.o.o., OIB 89424351620, Ciottina 22, 51000 Rijeka</izvorni_sadrzaj>
    <derivirana_varijabla naziv="DomainObject.Predmet.ProtustrankaWithAdressOIB_1">PROTECTOR d.o.o., OIB 89424351620, Ciottina 22, 51000 Rijeka</derivirana_varijabla>
  </DomainObject.Predmet.ProtustrankaWithAdressOIB>
  <DomainObject.Predmet.ProtustrankaNazivFormated>
    <izvorni_sadrzaj>PROTECTOR d.o.o.</izvorni_sadrzaj>
    <derivirana_varijabla naziv="DomainObject.Predmet.ProtustrankaNazivFormated_1">PROTECTOR d.o.o.</derivirana_varijabla>
  </DomainObject.Predmet.ProtustrankaNazivFormated>
  <DomainObject.Predmet.ProtustrankaNazivFormatedOIB>
    <izvorni_sadrzaj>PROTECTOR d.o.o., OIB 89424351620</izvorni_sadrzaj>
    <derivirana_varijabla naziv="DomainObject.Predmet.ProtustrankaNazivFormatedOIB_1">PROTECTOR d.o.o., OIB 89424351620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PROTECTOR d.o.o.</item>
    </izvorni_sadrzaj>
    <derivirana_varijabla naziv="DomainObject.Predmet.ProtuStrankaListFormated_1">
      <item>PROTECTOR d.o.o.</item>
    </derivirana_varijabla>
  </DomainObject.Predmet.ProtuStrankaListFormated>
  <DomainObject.Predmet.ProtuStrankaListFormatedOIB>
    <izvorni_sadrzaj>
      <item>PROTECTOR d.o.o., OIB 89424351620</item>
    </izvorni_sadrzaj>
    <derivirana_varijabla naziv="DomainObject.Predmet.ProtuStrankaListFormatedOIB_1">
      <item>PROTECTOR d.o.o., OIB 89424351620</item>
    </derivirana_varijabla>
  </DomainObject.Predmet.ProtuStrankaListFormatedOIB>
  <DomainObject.Predmet.ProtuStrankaListFormatedWithAdress>
    <izvorni_sadrzaj>
      <item>PROTECTOR d.o.o., Ciottina 22, 51000 Rijeka</item>
    </izvorni_sadrzaj>
    <derivirana_varijabla naziv="DomainObject.Predmet.ProtuStrankaListFormatedWithAdress_1">
      <item>PROTECTOR d.o.o., Ciottina 22, 51000 Rijeka</item>
    </derivirana_varijabla>
  </DomainObject.Predmet.ProtuStrankaListFormatedWithAdress>
  <DomainObject.Predmet.ProtuStrankaListFormatedWithAdressOIB>
    <izvorni_sadrzaj>
      <item>PROTECTOR d.o.o., OIB 89424351620, Ciottina 22, 51000 Rijeka</item>
    </izvorni_sadrzaj>
    <derivirana_varijabla naziv="DomainObject.Predmet.ProtuStrankaListFormatedWithAdressOIB_1">
      <item>PROTECTOR d.o.o., OIB 89424351620, Ciottina 22, 51000 Rijeka</item>
    </derivirana_varijabla>
  </DomainObject.Predmet.ProtuStrankaListFormatedWithAdressOIB>
  <DomainObject.Predmet.ProtuStrankaListNazivFormated>
    <izvorni_sadrzaj>
      <item>PROTECTOR d.o.o.</item>
    </izvorni_sadrzaj>
    <derivirana_varijabla naziv="DomainObject.Predmet.ProtuStrankaListNazivFormated_1">
      <item>PROTECTOR d.o.o.</item>
    </derivirana_varijabla>
  </DomainObject.Predmet.ProtuStrankaListNazivFormated>
  <DomainObject.Predmet.ProtuStrankaListNazivFormatedOIB>
    <izvorni_sadrzaj>
      <item>PROTECTOR d.o.o., OIB 89424351620</item>
    </izvorni_sadrzaj>
    <derivirana_varijabla naziv="DomainObject.Predmet.ProtuStrankaListNazivFormatedOIB_1">
      <item>PROTECTOR d.o.o., OIB 89424351620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PROTECTOR d.o.o.</izvorni_sadrzaj>
    <derivirana_varijabla naziv="DomainObject.Predmet.ProtustrankaIDrugi_1">PROTECTOR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PROTECTOR d.o.o., OIB 89424351620, Ciottina 22, 51000 Rijeka</izvorni_sadrzaj>
    <derivirana_varijabla naziv="DomainObject.Predmet.ProtustrankaIDrugiAdressOIB_1">PROTECTOR d.o.o., OIB 89424351620,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PROTECTOR d.o.o.</item>
    </izvorni_sadrzaj>
    <derivirana_varijabla naziv="DomainObject.Predmet.SudioniciListNaziv_1">
      <item>FINA Rijeka</item>
      <item>PROTECTOR d.o.o.</item>
    </derivirana_varijabla>
  </DomainObject.Predmet.SudioniciListNaziv>
  <DomainObject.Predmet.SudioniciListAdressOIB>
    <izvorni_sadrzaj>
      <item>FINA Rijeka, OIB 85821130368, Frana Kurelca 8,51000 Rijeka</item>
      <item>PROTECTOR d.o.o., OIB 89424351620, Ciottina 22,51000 Rijeka</item>
    </izvorni_sadrzaj>
    <derivirana_varijabla naziv="DomainObject.Predmet.SudioniciListAdressOIB_1">
      <item>FINA Rijeka, OIB 85821130368, Frana Kurelca 8,51000 Rijeka</item>
      <item>PROTECTOR d.o.o., OIB 89424351620,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89424351620</item>
    </izvorni_sadrzaj>
    <derivirana_varijabla naziv="DomainObject.Predmet.SudioniciListNazivOIB_1">
      <item>, OIB 85821130368</item>
      <item>, OIB 89424351620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B9535-0C34-4C10-B387-AFFE71648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1284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2016-05-02T09:05:00Z</dcterms:created>
  <dc:creator>Vera Jelenović</dc:creator>
  <cp:lastModifiedBy>Tanja Fidel</cp:lastModifiedBy>
  <cp:lastPrinted>2016-05-02T11:07:00Z</cp:lastPrinted>
  <dcterms:modified xmlns:xsi="http://www.w3.org/2001/XMLSchema-instance" xsi:type="dcterms:W3CDTF">2016-05-02T11:07:00Z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