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b7c4" w14:paraId="3dab7c4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474BD9">
        <w:rPr>
          <w:b/>
        </w:rPr>
        <w:t>1808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0144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077AF6" w:rsidP="00D542BB" w:rsidR="00077AF6">
      <w:pPr>
        <w:rPr>
          <w:b/>
        </w:rPr>
      </w:pPr>
      <w:r>
        <w:rPr>
          <w:b/>
        </w:rPr>
        <w:t>Stalna služba u Dubrovniku</w:t>
      </w:r>
    </w:p>
    <w:p w:rsidRDefault="00077AF6" w:rsidP="00D542BB" w:rsidR="00077AF6" w:rsidRPr="008F7C03">
      <w:pPr>
        <w:rPr>
          <w:b/>
        </w:rPr>
      </w:pPr>
      <w:r>
        <w:rPr>
          <w:b/>
        </w:rPr>
        <w:t>Dubrovnik, Dr. Ante Starčevića 23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="00474BD9" w:rsidRPr="00474BD9">
        <w:t>BUTIGAN TRADE d.o.o., Ulica 47  40, 20270 Vela Luka, OIB: 59904328899</w:t>
      </w:r>
      <w:r w:rsidRPr="008F7C03">
        <w:t xml:space="preserve">, dana </w:t>
      </w:r>
      <w:r w:rsidR="00474BD9">
        <w:t>17</w:t>
      </w:r>
      <w:r w:rsidRPr="008F7C03">
        <w:t xml:space="preserve">. </w:t>
      </w:r>
      <w:r w:rsidR="007F0D85">
        <w:t>studenog</w:t>
      </w:r>
      <w:r w:rsidRPr="008F7C03">
        <w:t xml:space="preserve"> 2016.g.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474BD9" w:rsidRPr="00474BD9">
        <w:t>BUTIGAN TRADE d.o.o., Ulica 47  40, 20270 Vela Luka, OIB: 59904328899</w:t>
      </w:r>
      <w:r w:rsidRPr="008F7C03">
        <w:t>, da u roku od 15 dana solidarno uplate na sudski depozit ovog suda br. HR1623900011300000664, otvoren kod Hrvatske poštanske banke d.d. Zagreb, pozivom na broj 10-</w:t>
      </w:r>
      <w:r>
        <w:t>1</w:t>
      </w:r>
      <w:r w:rsidR="00474BD9">
        <w:t>808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474BD9">
        <w:t>1808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7F0D85" w:rsidP="00451E27" w:rsidR="007F0D85">
      <w:pPr>
        <w:jc w:val="center"/>
        <w:rPr>
          <w:b/>
        </w:rPr>
      </w:pPr>
    </w:p>
    <w:p w:rsidRDefault="00474BD9" w:rsidP="00474BD9" w:rsidR="00474BD9">
      <w:pPr>
        <w:ind w:firstLine="708"/>
        <w:jc w:val="both"/>
      </w:pPr>
    </w:p>
    <w:p w:rsidRDefault="00474BD9" w:rsidP="00474BD9" w:rsidR="007F0D85">
      <w:pPr>
        <w:ind w:firstLine="708"/>
        <w:jc w:val="both"/>
      </w:pPr>
      <w:r>
        <w:t xml:space="preserve">Financijska agencija RC Split, Podružnica Dubrovnik je podnijela ovom sudu 3. prosinca 2015. godine prijedlog za otvaranje stečajnog postupka nad dužnikom </w:t>
      </w:r>
      <w:r w:rsidRPr="00474BD9">
        <w:t>BUTIGAN TRADE d.o.o., Ulica 47  40, 20270 Vela Luka, OIB: 59904328899</w:t>
      </w:r>
      <w:r>
        <w:t>. U prijedlogu se u bitnome navodi da na dan 1. rujna 2015. godine dužnik u Očevidniku redoslijeda osnova za plaćanje ima evidentirane neizvršene osnove za plaćanje u neprekinutom razdoblju od 574 dana u ukupnom iznosu od 85.227,42  kuna, da nema zaposlenih, da ima otvorene račune kod  Raiffeisenbank Austria d.d. kao i da nema zaplijenjenih sredstava na ime predujma za namirenje troškova stečajnog postupka.</w:t>
      </w:r>
    </w:p>
    <w:p w:rsidRDefault="00474BD9" w:rsidP="00474BD9" w:rsidR="00474BD9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474BD9">
        <w:t>1808</w:t>
      </w:r>
      <w:r>
        <w:t>/2016</w:t>
      </w:r>
      <w:r w:rsidRPr="008F7C03">
        <w:t xml:space="preserve"> od </w:t>
      </w:r>
      <w:r w:rsidR="007F0D85">
        <w:t>04</w:t>
      </w:r>
      <w:r>
        <w:t xml:space="preserve">. </w:t>
      </w:r>
      <w:r w:rsidR="007F0D85">
        <w:t>listopada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CF20E6" w:rsidR="00077AF6" w:rsidRPr="008F7C03">
      <w:pPr>
        <w:jc w:val="both"/>
      </w:pPr>
    </w:p>
    <w:p w:rsidRDefault="00077AF6" w:rsidP="00CC1E53" w:rsidR="00CC1E53" w:rsidRPr="00CC1E53">
      <w:pPr>
        <w:ind w:firstLine="708"/>
        <w:jc w:val="both"/>
      </w:pPr>
      <w:r w:rsidRPr="00CC1E53">
        <w:t>Na r</w:t>
      </w:r>
      <w:r w:rsidR="007F0D85" w:rsidRPr="00CC1E53">
        <w:t xml:space="preserve">očište dana </w:t>
      </w:r>
      <w:r w:rsidR="00CC1E53" w:rsidRPr="00CC1E53">
        <w:t>02. studenog</w:t>
      </w:r>
      <w:r w:rsidR="007F0D85" w:rsidRPr="00CC1E53">
        <w:t xml:space="preserve"> 2016.g. </w:t>
      </w:r>
      <w:r w:rsidRPr="00CC1E53">
        <w:t>je pristupio zastupnik po zakonu dužnika</w:t>
      </w:r>
    </w:p>
    <w:p w:rsidRDefault="00CC1E53" w:rsidP="00CC1E53" w:rsidR="00077AF6">
      <w:pPr>
        <w:jc w:val="both"/>
      </w:pPr>
      <w:r w:rsidRPr="00CC1E53">
        <w:t xml:space="preserve">i naveo da priznaje postojanje stečajnog razloga i da se ne protivi otvaranju stečaja, te društvo nema nikakve imovine osim </w:t>
      </w:r>
      <w:r w:rsidR="00B158F3">
        <w:t>vozila</w:t>
      </w:r>
      <w:r w:rsidRPr="00CC1E53">
        <w:t xml:space="preserve"> </w:t>
      </w:r>
      <w:r w:rsidR="00B158F3">
        <w:t>Kia 1.3 GLX Pride</w:t>
      </w:r>
      <w:r w:rsidRPr="00CC1E53">
        <w:t xml:space="preserve"> god. proizvodnje </w:t>
      </w:r>
      <w:r w:rsidR="00B158F3">
        <w:t>1999, reg oznake DU 363 DG</w:t>
      </w:r>
      <w:r w:rsidR="00B86F73">
        <w:t xml:space="preserve">. ZZ dužnika navodi kako misli da vozilo vrijedi možda nekih 500,00 kn. </w:t>
      </w:r>
      <w:r w:rsidRPr="00CC1E53">
        <w:t xml:space="preserve"> Navodi da nema uvjeta za nastavak poslovanja, a da se </w:t>
      </w:r>
      <w:r w:rsidR="00B86F73" w:rsidRPr="00B86F73">
        <w:t>vozilo nalazi u Veloj Luci na adresi Ulica 47, k.b.r. 40</w:t>
      </w:r>
      <w:r w:rsidR="00B86F73">
        <w:t>.</w:t>
      </w:r>
    </w:p>
    <w:p w:rsidRDefault="00B86F73" w:rsidP="00CC1E53" w:rsidR="00B86F73" w:rsidRPr="008F7C03">
      <w:pPr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 w:rsidR="00B86F73">
        <w:t>02</w:t>
      </w:r>
      <w:r>
        <w:t>.</w:t>
      </w:r>
      <w:r w:rsidR="00B86F73">
        <w:t>11</w:t>
      </w:r>
      <w:r w:rsidRPr="008F7C03">
        <w:t xml:space="preserve">.2016.g. (l.s. </w:t>
      </w:r>
      <w:r w:rsidR="00B86F73">
        <w:t>42</w:t>
      </w:r>
      <w:r w:rsidRPr="008F7C03">
        <w:t>) je vidljivo da u Očevidniku redoslijeda osnova za plaćanje na dan izdavanja potvrde dužnik ima evidentirane ne izvršene osnove za plać</w:t>
      </w:r>
      <w:r>
        <w:t xml:space="preserve">anje u neprekidnom razdoblju od </w:t>
      </w:r>
      <w:r w:rsidR="00B86F73">
        <w:t>999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 w:rsidR="00B86F73">
        <w:rPr>
          <w:b/>
        </w:rPr>
        <w:t>17</w:t>
      </w:r>
      <w:r w:rsidRPr="00024555">
        <w:rPr>
          <w:b/>
        </w:rPr>
        <w:t xml:space="preserve">. </w:t>
      </w:r>
      <w:r w:rsidR="000A74B8">
        <w:rPr>
          <w:b/>
        </w:rPr>
        <w:t>studenog</w:t>
      </w:r>
      <w:r w:rsidRPr="00024555">
        <w:rPr>
          <w:b/>
        </w:rPr>
        <w:t xml:space="preserve"> 2016.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F6E7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474BD9">
      <w:rPr>
        <w:rFonts w:hAnsi="Book Antiqua" w:ascii="Book Antiqua"/>
        <w:b/>
        <w:sz w:val="20"/>
        <w:szCs w:val="20"/>
      </w:rPr>
      <w:t>1808</w:t>
    </w:r>
    <w:r>
      <w:rPr>
        <w:rFonts w:hAnsi="Book Antiqua" w:ascii="Book Antiqua"/>
        <w:b/>
        <w:sz w:val="20"/>
        <w:szCs w:val="20"/>
      </w:rPr>
      <w:t>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1793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A74B8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4BD9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144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2A10"/>
    <w:rsid w:val="007D3B15"/>
    <w:rsid w:val="007E0965"/>
    <w:rsid w:val="007E09ED"/>
    <w:rsid w:val="007E53D1"/>
    <w:rsid w:val="007E6B14"/>
    <w:rsid w:val="007F0D85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AF6E72"/>
    <w:rsid w:val="00B13CD1"/>
    <w:rsid w:val="00B152E5"/>
    <w:rsid w:val="00B158F3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3375"/>
    <w:rsid w:val="00B7724D"/>
    <w:rsid w:val="00B86F73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1E53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6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E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E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E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E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6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E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E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E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E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2485/2015</izvorni_sadrzaj>
    <derivirana_varijabla naziv="DomainObject.Predmet.Opis_1">OBUSTAVA St 2485/2015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BUTIGAN TRADE d.o.o. za trgovinu, građenje, ugostiteljstvo i usluge</izvorni_sadrzaj>
    <derivirana_varijabla naziv="DomainObject.Predmet.ProtustrankaFormated_1">  BUTIGAN TRADE d.o.o. za trgovinu, građenje, ugostiteljstvo i usluge</derivirana_varijabla>
  </DomainObject.Predmet.ProtustrankaFormated>
  <DomainObject.Predmet.ProtustrankaFormatedOIB>
    <izvorni_sadrzaj>  BUTIGAN TRADE d.o.o. za trgovinu, građenje, ugostiteljstvo i usluge, OIB 59904328899</izvorni_sadrzaj>
    <derivirana_varijabla naziv="DomainObject.Predmet.ProtustrankaFormatedOIB_1">  BUTIGAN TRADE d.o.o. za trgovinu, građenje, ugostiteljstvo i usluge, OIB 59904328899</derivirana_varijabla>
  </DomainObject.Predmet.ProtustrankaFormatedOIB>
  <DomainObject.Predmet.ProtustrankaFormatedWithAdress>
    <izvorni_sadrzaj> BUTIGAN TRADE d.o.o. za trgovinu, građenje, ugostiteljstvo i usluge, Ulica 47 40, 20270 Vela Luka</izvorni_sadrzaj>
    <derivirana_varijabla naziv="DomainObject.Predmet.ProtustrankaFormatedWithAdress_1"> BUTIGAN TRADE d.o.o. za trgovinu, građenje, ugostiteljstvo i usluge, Ulica 47 40, 20270 Vela Luka</derivirana_varijabla>
  </DomainObject.Predmet.ProtustrankaFormatedWithAdress>
  <DomainObject.Predmet.ProtustrankaFormatedWithAdressOIB>
    <izvorni_sadrzaj> BUTIGAN TRADE d.o.o. za trgovinu, građenje, ugostiteljstvo i usluge, OIB 59904328899, Ulica 47 40, 20270 Vela Luka</izvorni_sadrzaj>
    <derivirana_varijabla naziv="DomainObject.Predmet.ProtustrankaFormatedWithAdressOIB_1"> BUTIGAN TRADE d.o.o. za trgovinu, građenje, ugostiteljstvo i usluge, OIB 59904328899, Ulica 47 40, 20270 Vela Luka</derivirana_varijabla>
  </DomainObject.Predmet.ProtustrankaFormatedWithAdressOIB>
  <DomainObject.Predmet.ProtustrankaWithAdress>
    <izvorni_sadrzaj>BUTIGAN TRADE d.o.o. za trgovinu, građenje, ugostiteljstvo i usluge Ulica 47 40, 20270 Vela Luka</izvorni_sadrzaj>
    <derivirana_varijabla naziv="DomainObject.Predmet.ProtustrankaWithAdress_1">BUTIGAN TRADE d.o.o. za trgovinu, građenje, ugostiteljstvo i usluge Ulica 47 40, 20270 Vela Luka</derivirana_varijabla>
  </DomainObject.Predmet.ProtustrankaWithAdress>
  <DomainObject.Predmet.ProtustrankaWithAdressOIB>
    <izvorni_sadrzaj>BUTIGAN TRADE d.o.o. za trgovinu, građenje, ugostiteljstvo i usluge, OIB 59904328899, Ulica 47 40, 20270 Vela Luka</izvorni_sadrzaj>
    <derivirana_varijabla naziv="DomainObject.Predmet.ProtustrankaWithAdressOIB_1">BUTIGAN TRADE d.o.o. za trgovinu, građenje, ugostiteljstvo i usluge, OIB 59904328899, Ulica 47 40, 20270 Vela Luka</derivirana_varijabla>
  </DomainObject.Predmet.ProtustrankaWithAdressOIB>
  <DomainObject.Predmet.ProtustrankaNazivFormated>
    <izvorni_sadrzaj>BUTIGAN TRADE d.o.o. za trgovinu, građenje, ugostiteljstvo i usluge</izvorni_sadrzaj>
    <derivirana_varijabla naziv="DomainObject.Predmet.ProtustrankaNazivFormated_1">BUTIGAN TRADE d.o.o. za trgovinu, građenje, ugostiteljstvo i usluge</derivirana_varijabla>
  </DomainObject.Predmet.ProtustrankaNazivFormated>
  <DomainObject.Predmet.ProtustrankaNazivFormatedOIB>
    <izvorni_sadrzaj>BUTIGAN TRADE d.o.o. za trgovinu, građenje, ugostiteljstvo i usluge, OIB 59904328899</izvorni_sadrzaj>
    <derivirana_varijabla naziv="DomainObject.Predmet.ProtustrankaNazivFormatedOIB_1">BUTIGAN TRADE d.o.o. za trgovinu, građenje, ugostiteljstvo i usluge, OIB 59904328899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BUTIGAN TRADE d.o.o. za trgovinu, građenje, ugostiteljstvo i usluge</item>
    </izvorni_sadrzaj>
    <derivirana_varijabla naziv="DomainObject.Predmet.ProtuStrankaListFormated_1">
      <item>BUTIGAN TRADE d.o.o. za trgovinu, građenje, ugostiteljstvo i usluge</item>
    </derivirana_varijabla>
  </DomainObject.Predmet.ProtuStrankaListFormated>
  <DomainObject.Predmet.ProtuStrankaListFormatedOIB>
    <izvorni_sadrzaj>
      <item>BUTIGAN TRADE d.o.o. za trgovinu, građenje, ugostiteljstvo i usluge, OIB 59904328899</item>
    </izvorni_sadrzaj>
    <derivirana_varijabla naziv="DomainObject.Predmet.ProtuStrankaListFormatedOIB_1">
      <item>BUTIGAN TRADE d.o.o. za trgovinu, građenje, ugostiteljstvo i usluge, OIB 59904328899</item>
    </derivirana_varijabla>
  </DomainObject.Predmet.ProtuStrankaListFormatedOIB>
  <DomainObject.Predmet.ProtuStrankaListFormatedWithAdress>
    <izvorni_sadrzaj>
      <item>BUTIGAN TRADE d.o.o. za trgovinu, građenje, ugostiteljstvo i usluge, Ulica 47 40, 20270 Vela Luka</item>
    </izvorni_sadrzaj>
    <derivirana_varijabla naziv="DomainObject.Predmet.ProtuStrankaListFormatedWithAdress_1">
      <item>BUTIGAN TRADE d.o.o. za trgovinu, građenje, ugostiteljstvo i usluge, Ulica 47 40, 20270 Vela Luka</item>
    </derivirana_varijabla>
  </DomainObject.Predmet.ProtuStrankaListFormatedWithAdress>
  <DomainObject.Predmet.ProtuStrankaListFormatedWithAdressOIB>
    <izvorni_sadrzaj>
      <item>BUTIGAN TRADE d.o.o. za trgovinu, građenje, ugostiteljstvo i usluge, OIB 59904328899, Ulica 47 40, 20270 Vela Luka</item>
    </izvorni_sadrzaj>
    <derivirana_varijabla naziv="DomainObject.Predmet.ProtuStrankaListFormatedWithAdressOIB_1">
      <item>BUTIGAN TRADE d.o.o. za trgovinu, građenje, ugostiteljstvo i usluge, OIB 59904328899, Ulica 47 40, 20270 Vela Luka</item>
    </derivirana_varijabla>
  </DomainObject.Predmet.ProtuStrankaListFormatedWithAdressOIB>
  <DomainObject.Predmet.ProtuStrankaListNazivFormated>
    <izvorni_sadrzaj>
      <item>BUTIGAN TRADE d.o.o. za trgovinu, građenje, ugostiteljstvo i usluge</item>
    </izvorni_sadrzaj>
    <derivirana_varijabla naziv="DomainObject.Predmet.ProtuStrankaListNazivFormated_1">
      <item>BUTIGAN TRADE d.o.o. za trgovinu, građenje, ugostiteljstvo i usluge</item>
    </derivirana_varijabla>
  </DomainObject.Predmet.ProtuStrankaListNazivFormated>
  <DomainObject.Predmet.ProtuStrankaListNazivFormatedOIB>
    <izvorni_sadrzaj>
      <item>BUTIGAN TRADE d.o.o. za trgovinu, građenje, ugostiteljstvo i usluge, OIB 59904328899</item>
    </izvorni_sadrzaj>
    <derivirana_varijabla naziv="DomainObject.Predmet.ProtuStrankaListNazivFormatedOIB_1">
      <item>BUTIGAN TRADE d.o.o. za trgovinu, građenje, ugostiteljstvo i usluge, OIB 59904328899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BUTIGAN TRADE d.o.o. za trgovinu, građenje, ugostiteljstvo i usluge</izvorni_sadrzaj>
    <derivirana_varijabla naziv="DomainObject.Predmet.ProtustrankaIDrugi_1">BUTIGAN TRADE d.o.o. za trgovinu, građenje,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BUTIGAN TRADE d.o.o. za trgovinu, građenje, ugostiteljstvo i usluge, OIB 59904328899, Ulica 47 40, 20270 Vela Luka</izvorni_sadrzaj>
    <derivirana_varijabla naziv="DomainObject.Predmet.ProtustrankaIDrugiAdressOIB_1">BUTIGAN TRADE d.o.o. za trgovinu, građenje, ugostiteljstvo i usluge, OIB 59904328899, Ulica 47 40,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BUTIGAN TRADE d.o.o. za trgovinu, građenje, ugostiteljstvo i usluge</item>
    </izvorni_sadrzaj>
    <derivirana_varijabla naziv="DomainObject.Predmet.SudioniciListNaziv_1">
      <item>FINA RC SPLIT, PODRUŽNICA DUBROVNIK</item>
      <item>BUTIGAN TRADE d.o.o. za trgovinu, građenje,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BUTIGAN TRADE d.o.o. za trgovinu, građenje, ugostiteljstvo i usluge, OIB 59904328899, Ulica 47 40,20270 Vela Luka</item>
    </izvorni_sadrzaj>
    <derivirana_varijabla naziv="DomainObject.Predmet.SudioniciListAdressOIB_1">
      <item>FINA RC SPLIT, PODRUŽNICA DUBROVNIK, OIB 85821130368, VUKOVARSKA 2,20000 Dubrovnik</item>
      <item>BUTIGAN TRADE d.o.o. za trgovinu, građenje, ugostiteljstvo i usluge, OIB 59904328899, Ulica 47 40,20270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59904328899</item>
    </izvorni_sadrzaj>
    <derivirana_varijabla naziv="DomainObject.Predmet.SudioniciListNazivOIB_1">
      <item>, OIB 85821130368</item>
      <item>, OIB 59904328899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938</properties:Words>
  <properties:Characters>5217</properties:Characters>
  <properties:Lines>131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2016-11-17T08:31:00Z</dcterms:created>
  <dc:creator>Katarina Franković</dc:creator>
  <cp:lastModifiedBy>Andrijana Leto</cp:lastModifiedBy>
  <cp:lastPrinted>2016-11-08T08:06:00Z</cp:lastPrinted>
  <dcterms:modified xmlns:xsi="http://www.w3.org/2001/XMLSchema-instance" xsi:type="dcterms:W3CDTF">2016-11-22T13:48:00Z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