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6349" w14:paraId="2436349" w:rsidRDefault="005C6B30" w:rsidP="005C6B30" w:rsidR="005C6B30">
      <w:pPr>
        <w15:collapsed w:val="false"/>
      </w:pPr>
      <w:bookmarkStart w:name="_GoBack" w:id="0"/>
      <w:bookmarkEnd w:id="0"/>
    </w:p>
    <w:p w:rsidRDefault="0098136E" w:rsidP="005C6B30" w:rsidR="0098136E"/>
    <w:p w:rsidRDefault="00D44853" w:rsidP="00190965" w:rsidR="00190965" w:rsidRPr="00A15EE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0ECB" w:rsidR="00190965" w:rsidRPr="00A15EE7">
        <w:tc>
          <w:tcPr>
            <w:tcW w:type="dxa" w:w="3060"/>
          </w:tcPr>
          <w:p w:rsidRDefault="00190965" w:rsidP="00930ECB" w:rsidR="0019096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90965" w:rsidP="00930ECB" w:rsidR="00190965" w:rsidRPr="00A15EE7">
            <w:r w:rsidRPr="00A15EE7">
              <w:t>Trgovački sud u Zagrebu</w:t>
            </w:r>
          </w:p>
          <w:p w:rsidRDefault="00190965" w:rsidP="00930ECB" w:rsidR="00190965" w:rsidRPr="00A15EE7">
            <w:r w:rsidRPr="00A15EE7">
              <w:t>Zagreb, Amruševa 2/II</w:t>
            </w:r>
          </w:p>
        </w:tc>
      </w:tr>
    </w:tbl>
    <w:p w:rsidRDefault="00190965" w:rsidP="008C4141" w:rsidR="00190965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72.</w:t>
      </w:r>
      <w:r w:rsidRPr="00A15EE7">
        <w:rPr>
          <w:b/>
        </w:rPr>
        <w:t xml:space="preserve"> </w:t>
      </w:r>
      <w:r>
        <w:t>St-</w:t>
      </w:r>
      <w:r w:rsidR="001161C8">
        <w:t>3704/2016</w:t>
      </w:r>
      <w:r w:rsidR="003D6046">
        <w:t>-2</w:t>
      </w:r>
    </w:p>
    <w:p w:rsidRDefault="00190965" w:rsidP="00190965" w:rsidR="00190965" w:rsidRPr="00A15EE7">
      <w:pPr>
        <w:jc w:val="center"/>
      </w:pPr>
    </w:p>
    <w:p w:rsidRDefault="001C3C33" w:rsidP="00190965" w:rsidR="00190965" w:rsidRPr="00A15EE7">
      <w:pPr>
        <w:jc w:val="center"/>
      </w:pPr>
      <w:r>
        <w:t xml:space="preserve">U  I M E  </w:t>
      </w:r>
      <w:r w:rsidR="00190965" w:rsidRPr="00A15EE7">
        <w:t>R E P U B L I K</w:t>
      </w:r>
      <w:r>
        <w:t xml:space="preserve"> E</w:t>
      </w:r>
      <w:r w:rsidR="00190965" w:rsidRPr="00A15EE7">
        <w:t xml:space="preserve">    H R V A T S K </w:t>
      </w:r>
      <w:r>
        <w:t>E</w:t>
      </w:r>
    </w:p>
    <w:p w:rsidRDefault="00190965" w:rsidP="00190965" w:rsidR="00190965" w:rsidRPr="00A15EE7">
      <w:pPr>
        <w:jc w:val="center"/>
      </w:pPr>
      <w:r w:rsidRPr="00A15EE7">
        <w:t>R J E Š E N J E</w:t>
      </w:r>
    </w:p>
    <w:p w:rsidRDefault="00190965" w:rsidP="00190965" w:rsidR="00190965" w:rsidRPr="002635B0">
      <w:pPr>
        <w:jc w:val="both"/>
      </w:pPr>
    </w:p>
    <w:p w:rsidRDefault="00624452" w:rsidP="00624452" w:rsidR="00624452" w:rsidRPr="002635B0">
      <w:pPr>
        <w:jc w:val="both"/>
      </w:pPr>
    </w:p>
    <w:p w:rsidRDefault="00624452" w:rsidP="001161C8" w:rsidR="00624452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stečajnog postupka nad dužnikom </w:t>
      </w:r>
      <w:r w:rsidR="001161C8" w:rsidRPr="001161C8">
        <w:t>UGOSTITELJSTVO KUŠAN d.o.o.</w:t>
      </w:r>
      <w:r w:rsidR="001161C8">
        <w:t xml:space="preserve">, Lug Zabočki (Grad Zabok), Lug zabočki 45, OIB:  </w:t>
      </w:r>
      <w:r w:rsidR="001161C8" w:rsidRPr="001161C8">
        <w:t>86243668575</w:t>
      </w:r>
      <w:r w:rsidR="001161C8">
        <w:t>, dana 18</w:t>
      </w:r>
      <w:r w:rsidRPr="002635B0">
        <w:t>.</w:t>
      </w:r>
      <w:r w:rsidR="001161C8">
        <w:t xml:space="preserve"> svibnja</w:t>
      </w:r>
      <w:r w:rsidRPr="002635B0">
        <w:t xml:space="preserve"> 201</w:t>
      </w:r>
      <w:r>
        <w:t>7</w:t>
      </w:r>
      <w:r w:rsidRPr="002635B0">
        <w:t>.,</w:t>
      </w:r>
    </w:p>
    <w:p w:rsidRDefault="009A5888" w:rsidP="005C6B30" w:rsidR="009A5888">
      <w:pPr>
        <w:jc w:val="both"/>
      </w:pPr>
    </w:p>
    <w:p w:rsidRDefault="005C6B30" w:rsidP="005C6B30" w:rsidR="005C6B30">
      <w:pPr>
        <w:ind w:firstLine="708" w:left="2832"/>
      </w:pPr>
      <w:r>
        <w:t>r i j e š i o    je</w:t>
      </w:r>
    </w:p>
    <w:p w:rsidRDefault="005C6B30" w:rsidP="005C6B30" w:rsidR="005C6B30">
      <w:r>
        <w:t xml:space="preserve">    </w:t>
      </w:r>
    </w:p>
    <w:p w:rsidRDefault="005C6B30" w:rsidP="00190965" w:rsidR="00190965">
      <w:pPr>
        <w:ind w:firstLine="708"/>
        <w:jc w:val="both"/>
      </w:pPr>
      <w:r>
        <w:t>Odbacuje se prijedlog predlagatelja</w:t>
      </w:r>
      <w:r w:rsidR="00190965" w:rsidRPr="00B1558F">
        <w:t xml:space="preserve"> za provedbu stečajnog postupka nad dužnikom </w:t>
      </w:r>
      <w:r w:rsidR="001161C8" w:rsidRPr="001161C8">
        <w:t>UGOSTITELJSTVO KUŠAN d.o.o.</w:t>
      </w:r>
      <w:r w:rsidR="001161C8">
        <w:t xml:space="preserve">, Lug Zabočki (Grad Zabok), Lug zabočki 45, OIB:  </w:t>
      </w:r>
      <w:r w:rsidR="001161C8" w:rsidRPr="001161C8">
        <w:t>86243668575</w:t>
      </w:r>
      <w:r w:rsidR="00BD1F8C">
        <w:t>,</w:t>
      </w:r>
      <w:r w:rsidR="001161C8">
        <w:t xml:space="preserve"> od dana 15. travnja</w:t>
      </w:r>
      <w:r w:rsidR="009A5888">
        <w:t xml:space="preserve"> 201</w:t>
      </w:r>
      <w:r w:rsidR="00BD504A">
        <w:t>6</w:t>
      </w:r>
      <w:r w:rsidR="00190965">
        <w:t xml:space="preserve">. godine </w:t>
      </w:r>
    </w:p>
    <w:p w:rsidRDefault="00190965" w:rsidP="00190965" w:rsidR="00190965">
      <w:pPr>
        <w:ind w:firstLine="708"/>
        <w:jc w:val="both"/>
      </w:pPr>
    </w:p>
    <w:p w:rsidRDefault="005C6B30" w:rsidP="005C6B30" w:rsidR="005C6B30">
      <w:pPr>
        <w:ind w:firstLine="708" w:left="2832"/>
      </w:pPr>
      <w:r>
        <w:t>Obrazloženje</w:t>
      </w:r>
    </w:p>
    <w:p w:rsidRDefault="005C6B30" w:rsidP="00130DB0" w:rsidR="005C6B30">
      <w:pPr>
        <w:jc w:val="both"/>
      </w:pPr>
    </w:p>
    <w:p w:rsidRDefault="00190965" w:rsidP="008C4141" w:rsidR="000C0162">
      <w:pPr>
        <w:ind w:firstLine="708"/>
        <w:jc w:val="both"/>
      </w:pPr>
      <w:r w:rsidRPr="00A15EE7">
        <w:t>Zahtjev za provedbu stečajnog postupka nad gore navedenom pravnom osobom podn</w:t>
      </w:r>
      <w:r w:rsidR="001161C8">
        <w:t>jela je FINA dana 15</w:t>
      </w:r>
      <w:r w:rsidR="00BD1F8C">
        <w:t>.</w:t>
      </w:r>
      <w:r w:rsidR="001161C8">
        <w:t>4</w:t>
      </w:r>
      <w:r w:rsidR="00BD1F8C">
        <w:t xml:space="preserve">.2016. </w:t>
      </w:r>
      <w:r w:rsidR="000C0162">
        <w:t>godine</w:t>
      </w:r>
      <w:r w:rsidR="00624452">
        <w:t>.</w:t>
      </w:r>
    </w:p>
    <w:p w:rsidRDefault="008C4141" w:rsidP="00190965" w:rsidR="008C4141">
      <w:pPr>
        <w:ind w:firstLine="708"/>
        <w:jc w:val="both"/>
      </w:pPr>
    </w:p>
    <w:p w:rsidRDefault="000C0162" w:rsidP="00FF59F7" w:rsidR="003C7C83">
      <w:pPr>
        <w:jc w:val="both"/>
      </w:pPr>
      <w:r>
        <w:tab/>
        <w:t>Uvidom u sudski registar</w:t>
      </w:r>
      <w:r w:rsidR="00BD1F8C">
        <w:t xml:space="preserve"> sud je utvrdio kako je </w:t>
      </w:r>
      <w:r w:rsidR="00D71037" w:rsidRPr="00D71037">
        <w:t>Trgovački sud u Zagrebu</w:t>
      </w:r>
      <w:r w:rsidR="00D71037">
        <w:t>,</w:t>
      </w:r>
      <w:r w:rsidR="00D71037" w:rsidRPr="00D71037">
        <w:t xml:space="preserve"> rješenjem broj 31. St-7990/2015 od 10.02.2017. godine</w:t>
      </w:r>
      <w:r w:rsidR="00D71037">
        <w:t>,</w:t>
      </w:r>
      <w:r w:rsidR="00D71037" w:rsidRPr="00D71037">
        <w:t xml:space="preserve"> otv</w:t>
      </w:r>
      <w:r w:rsidR="00D71037">
        <w:t>orio</w:t>
      </w:r>
      <w:r w:rsidR="00D71037" w:rsidRPr="00D71037">
        <w:t xml:space="preserve"> stečajni postupak nad dužnikom UGOSTITELJSTVO KUŠAN d.o.o. za ugostiteljstvo, Lug Zabočki, Lug zabočki 45, MBS: 080734628, OIB: 86243668575.</w:t>
      </w:r>
    </w:p>
    <w:p w:rsidRDefault="009A5888" w:rsidP="005C6B30" w:rsidR="00FF59F7">
      <w:pPr>
        <w:jc w:val="both"/>
      </w:pPr>
      <w:r>
        <w:tab/>
        <w:t xml:space="preserve">Imajući u vidu da je </w:t>
      </w:r>
      <w:r w:rsidR="00FF59F7">
        <w:t>Trgovački sud u Zagrebu</w:t>
      </w:r>
      <w:r>
        <w:t xml:space="preserve"> već donio rješenje o otvaranju stečajnog postupka</w:t>
      </w:r>
      <w:r w:rsidR="00FF59F7">
        <w:t xml:space="preserve"> </w:t>
      </w:r>
      <w:r>
        <w:rPr>
          <w:lang w:val="pt-BR"/>
        </w:rPr>
        <w:t>odlučeno je kao u izreci rješenja.</w:t>
      </w:r>
    </w:p>
    <w:p w:rsidRDefault="005C6B30" w:rsidP="00AB461E" w:rsidR="00AB461E">
      <w:pPr>
        <w:jc w:val="both"/>
      </w:pPr>
      <w:r>
        <w:tab/>
        <w:t xml:space="preserve">Temeljem naprijed navedenoga, valjalo je odlučiti kao </w:t>
      </w:r>
      <w:r w:rsidR="001976CE">
        <w:t>izreci rješenja.</w:t>
      </w:r>
      <w:r>
        <w:t xml:space="preserve"> </w:t>
      </w:r>
    </w:p>
    <w:p w:rsidRDefault="003D6046" w:rsidP="00FF59F7" w:rsidR="003D6046">
      <w:pPr>
        <w:jc w:val="center"/>
      </w:pPr>
    </w:p>
    <w:p w:rsidRDefault="00B90F93" w:rsidP="00FF59F7" w:rsidR="005C6B30">
      <w:pPr>
        <w:jc w:val="center"/>
      </w:pPr>
      <w:r>
        <w:t xml:space="preserve">U Zagrebu, </w:t>
      </w:r>
      <w:r w:rsidR="00D71037">
        <w:t>18</w:t>
      </w:r>
      <w:r w:rsidR="005C6B30">
        <w:t>.</w:t>
      </w:r>
      <w:r w:rsidR="00CD5CA4">
        <w:t xml:space="preserve"> </w:t>
      </w:r>
      <w:r w:rsidR="00D71037">
        <w:t>svibnja</w:t>
      </w:r>
      <w:r w:rsidR="005C6B30">
        <w:t xml:space="preserve"> 201</w:t>
      </w:r>
      <w:r w:rsidR="00FD5FCC">
        <w:t>7.</w:t>
      </w:r>
      <w:r w:rsidR="00130DB0">
        <w:t xml:space="preserve"> godine</w:t>
      </w:r>
    </w:p>
    <w:p w:rsidRDefault="00910EE1" w:rsidP="00E91121" w:rsidR="00910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00E1" w:rsidP="00E91121" w:rsidR="00B600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00E1" w:rsidP="00E91121" w:rsidR="00B600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00E1" w:rsidP="00E91121" w:rsidR="00B600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00E1" w:rsidP="00E91121" w:rsidR="00B600E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00E1" w:rsidP="00E91121" w:rsidR="00B600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6046" w:rsidP="003D6046" w:rsidR="003D6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D6046" w:rsidP="00597BE1" w:rsidR="003D6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10EE1" w:rsidP="00D71037" w:rsidR="00910EE1">
      <w:pPr>
        <w:pStyle w:val="Podnaslov"/>
        <w:ind w:firstLine="708" w:left="4956"/>
        <w:rPr>
          <w:b w:val="false"/>
        </w:rPr>
      </w:pPr>
    </w:p>
    <w:p w:rsidRDefault="00B600E1" w:rsidP="005C6B30" w:rsidR="00B600E1">
      <w:pPr>
        <w:rPr>
          <w:b/>
        </w:rPr>
      </w:pPr>
    </w:p>
    <w:p w:rsidRDefault="00B600E1" w:rsidP="005C6B30" w:rsidR="00B600E1">
      <w:pPr>
        <w:rPr>
          <w:b/>
        </w:rPr>
      </w:pPr>
    </w:p>
    <w:p w:rsidRDefault="00B600E1" w:rsidP="005C6B30" w:rsidR="00B600E1">
      <w:pPr>
        <w:rPr>
          <w:b/>
        </w:rPr>
      </w:pPr>
    </w:p>
    <w:p w:rsidRDefault="005C6B30" w:rsidP="005C6B30" w:rsidR="005C6B30" w:rsidRPr="00AB461E">
      <w:pPr>
        <w:rPr>
          <w:b/>
        </w:rPr>
      </w:pPr>
      <w:r w:rsidRPr="00AB461E">
        <w:rPr>
          <w:b/>
        </w:rPr>
        <w:lastRenderedPageBreak/>
        <w:t>UPUTA O PRAVNOM LIJEKU:</w:t>
      </w:r>
    </w:p>
    <w:p w:rsidRDefault="005C6B30" w:rsidP="005C6B30" w:rsidR="005C6B30">
      <w:r>
        <w:t>Protiv ovog rješenja, nezadovoljna stranka može uložiti žalbu Visokom trgovačkom sudu Republike Hrvatske u roku od 8 dana po primitku rješenja, a ulaže se putem ovog suda u 2 primjerka.</w:t>
      </w:r>
    </w:p>
    <w:p w:rsidRDefault="00AD5C54" w:rsidP="005C6B30" w:rsidR="00AD5C54">
      <w:pPr>
        <w:rPr>
          <w:b/>
        </w:rPr>
      </w:pPr>
    </w:p>
    <w:p w:rsidRDefault="003D6046" w:rsidP="005C6B30" w:rsidR="003D6046">
      <w:pPr>
        <w:rPr>
          <w:b/>
        </w:rPr>
      </w:pPr>
    </w:p>
    <w:p w:rsidRDefault="003D6046" w:rsidP="005C6B30" w:rsidR="003D6046">
      <w:pPr>
        <w:rPr>
          <w:b/>
        </w:rPr>
      </w:pPr>
    </w:p>
    <w:p w:rsidRDefault="003D6046" w:rsidP="005C6B30" w:rsidR="003D6046">
      <w:pPr>
        <w:rPr>
          <w:b/>
        </w:rPr>
      </w:pPr>
    </w:p>
    <w:p w:rsidRDefault="003D6046" w:rsidP="005C6B30" w:rsidR="003D6046">
      <w:pPr>
        <w:rPr>
          <w:b/>
        </w:rPr>
      </w:pPr>
    </w:p>
    <w:p w:rsidRDefault="005C6B30" w:rsidP="005C6B30" w:rsidR="005C6B30"/>
    <w:p w:rsidRDefault="005C6B30" w:rsidP="005C6B30" w:rsidR="005C6B30"/>
    <w:sectPr w:rsidSect="00D71037" w:rsidR="005C6B30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1F" w:rsidR="002B4E1F">
      <w:r>
        <w:separator/>
      </w:r>
    </w:p>
  </w:endnote>
  <w:endnote w:id="0" w:type="continuationSeparator">
    <w:p w:rsidRDefault="002B4E1F" w:rsidR="002B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1F" w:rsidR="002B4E1F">
      <w:r>
        <w:separator/>
      </w:r>
    </w:p>
  </w:footnote>
  <w:footnote w:id="0" w:type="continuationSeparator">
    <w:p w:rsidRDefault="002B4E1F" w:rsidR="002B4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61E" w:rsidR="00AB4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0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461E" w:rsidP="00AB461E" w:rsidR="00AB461E">
    <w:pPr>
      <w:ind w:firstLine="708" w:left="6372"/>
    </w:pPr>
    <w:r>
      <w:t>72 St-</w:t>
    </w:r>
    <w:r w:rsidR="00D71037">
      <w:t>370</w:t>
    </w:r>
    <w:r w:rsidR="003D6046">
      <w:t>4</w:t>
    </w:r>
    <w:r w:rsidR="00D71037">
      <w:t>/16</w:t>
    </w:r>
  </w:p>
  <w:p w:rsidRDefault="00AB461E" w:rsidR="00AB46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E59FF"/>
    <w:multiLevelType w:val="hybridMultilevel"/>
    <w:tmpl w:val="26120A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13777"/>
    <w:multiLevelType w:val="hybridMultilevel"/>
    <w:tmpl w:val="0CAC9B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B30"/>
    <w:rsid w:val="00001F92"/>
    <w:rsid w:val="000B440E"/>
    <w:rsid w:val="000C0162"/>
    <w:rsid w:val="001161C8"/>
    <w:rsid w:val="00130DB0"/>
    <w:rsid w:val="00190965"/>
    <w:rsid w:val="001976CE"/>
    <w:rsid w:val="001C3C33"/>
    <w:rsid w:val="002B4E1F"/>
    <w:rsid w:val="003225E2"/>
    <w:rsid w:val="003C7C83"/>
    <w:rsid w:val="003D4E78"/>
    <w:rsid w:val="003D6046"/>
    <w:rsid w:val="005C6A48"/>
    <w:rsid w:val="005C6B30"/>
    <w:rsid w:val="00624452"/>
    <w:rsid w:val="007C2503"/>
    <w:rsid w:val="00871E6D"/>
    <w:rsid w:val="008C4141"/>
    <w:rsid w:val="00910EE1"/>
    <w:rsid w:val="00930ECB"/>
    <w:rsid w:val="00940931"/>
    <w:rsid w:val="0098136E"/>
    <w:rsid w:val="009A5888"/>
    <w:rsid w:val="009C01B3"/>
    <w:rsid w:val="00A02D8D"/>
    <w:rsid w:val="00A63FF0"/>
    <w:rsid w:val="00AB461E"/>
    <w:rsid w:val="00AD5C54"/>
    <w:rsid w:val="00B600E1"/>
    <w:rsid w:val="00B90F93"/>
    <w:rsid w:val="00BA36F6"/>
    <w:rsid w:val="00BD1F8C"/>
    <w:rsid w:val="00BD504A"/>
    <w:rsid w:val="00C46575"/>
    <w:rsid w:val="00C856D9"/>
    <w:rsid w:val="00CB4847"/>
    <w:rsid w:val="00CD5CA4"/>
    <w:rsid w:val="00D44853"/>
    <w:rsid w:val="00D71037"/>
    <w:rsid w:val="00D96FD2"/>
    <w:rsid w:val="00DF557F"/>
    <w:rsid w:val="00FD5FCC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A36F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0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A36F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0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83644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292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3704</izvorni_sadrzaj>
    <derivirana_varijabla naziv="DomainObject.Predmet.Broj_1">3704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Su-19/2016 od 01.04.2016.</izvorni_sadrzaj>
    <derivirana_varijabla naziv="DomainObject.Predmet.Opis_1">br.12 Su-30/16 i 12 Su-19/2016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St-3704/2016</izvorni_sadrzaj>
    <derivirana_varijabla naziv="DomainObject.Predmet.OznakaBroj_1">St-3704/2016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KUŠAN d.o.o.</izvorni_sadrzaj>
    <derivirana_varijabla naziv="DomainObject.Predmet.ProtustrankaFormated_1">  UGOSTITELJSTVO KUŠAN d.o.o.</derivirana_varijabla>
  </DomainObject.Predmet.ProtustrankaFormated>
  <DomainObject.Predmet.ProtustrankaFormatedOIB>
    <izvorni_sadrzaj>  UGOSTITELJSTVO KUŠAN d.o.o., OIB 86243668575</izvorni_sadrzaj>
    <derivirana_varijabla naziv="DomainObject.Predmet.ProtustrankaFormatedOIB_1">  UGOSTITELJSTVO KUŠAN d.o.o., OIB 86243668575</derivirana_varijabla>
  </DomainObject.Predmet.ProtustrankaFormatedOIB>
  <DomainObject.Predmet.ProtustrankaFormatedWithAdress>
    <izvorni_sadrzaj> UGOSTITELJSTVO KUŠAN d.o.o., Lug zabočki 45, 49210 Lug Zabočki</izvorni_sadrzaj>
    <derivirana_varijabla naziv="DomainObject.Predmet.ProtustrankaFormatedWithAdress_1"> UGOSTITELJSTVO KUŠAN d.o.o., Lug zabočki 45, 49210 Lug Zabočki</derivirana_varijabla>
  </DomainObject.Predmet.ProtustrankaFormatedWithAdress>
  <DomainObject.Predmet.ProtustrankaFormatedWithAdressOIB>
    <izvorni_sadrzaj> UGOSTITELJSTVO KUŠAN d.o.o., OIB 86243668575, Lug zabočki 45, 49210 Lug Zabočki</izvorni_sadrzaj>
    <derivirana_varijabla naziv="DomainObject.Predmet.ProtustrankaFormatedWithAdressOIB_1"> UGOSTITELJSTVO KUŠAN d.o.o., OIB 86243668575, Lug zabočki 45, 49210 Lug Zabočki</derivirana_varijabla>
  </DomainObject.Predmet.ProtustrankaFormatedWithAdressOIB>
  <DomainObject.Predmet.ProtustrankaWithAdress>
    <izvorni_sadrzaj>UGOSTITELJSTVO KUŠAN d.o.o. Lug zabočki 45, 49210 Lug Zabočki</izvorni_sadrzaj>
    <derivirana_varijabla naziv="DomainObject.Predmet.ProtustrankaWithAdress_1">UGOSTITELJSTVO KUŠAN d.o.o. Lug zabočki 45, 49210 Lug Zabočki</derivirana_varijabla>
  </DomainObject.Predmet.ProtustrankaWithAdress>
  <DomainObject.Predmet.ProtustrankaWithAdressOIB>
    <izvorni_sadrzaj>UGOSTITELJSTVO KUŠAN d.o.o., OIB 86243668575, Lug zabočki 45, 49210 Lug Zabočki</izvorni_sadrzaj>
    <derivirana_varijabla naziv="DomainObject.Predmet.ProtustrankaWithAdressOIB_1">UGOSTITELJSTVO KUŠAN d.o.o., OIB 86243668575, Lug zabočki 45, 49210 Lug Zabočki</derivirana_varijabla>
  </DomainObject.Predmet.ProtustrankaWithAdressOIB>
  <DomainObject.Predmet.ProtustrankaNazivFormated>
    <izvorni_sadrzaj>UGOSTITELJSTVO KUŠAN d.o.o.</izvorni_sadrzaj>
    <derivirana_varijabla naziv="DomainObject.Predmet.ProtustrankaNazivFormated_1">UGOSTITELJSTVO KUŠAN d.o.o.</derivirana_varijabla>
  </DomainObject.Predmet.ProtustrankaNazivFormated>
  <DomainObject.Predmet.ProtustrankaNazivFormatedOIB>
    <izvorni_sadrzaj>UGOSTITELJSTVO KUŠAN d.o.o., OIB 86243668575</izvorni_sadrzaj>
    <derivirana_varijabla naziv="DomainObject.Predmet.ProtustrankaNazivFormatedOIB_1">UGOSTITELJSTVO KUŠAN d.o.o., OIB 86243668575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KUŠAN d.o.o.</item>
    </izvorni_sadrzaj>
    <derivirana_varijabla naziv="DomainObject.Predmet.ProtuStrankaListFormated_1">
      <item>UGOSTITELJSTVO KUŠAN d.o.o.</item>
    </derivirana_varijabla>
  </DomainObject.Predmet.ProtuStrankaListFormated>
  <DomainObject.Predmet.ProtuStrankaListFormatedOIB>
    <izvorni_sadrzaj>
      <item>UGOSTITELJSTVO KUŠAN d.o.o., OIB 86243668575</item>
    </izvorni_sadrzaj>
    <derivirana_varijabla naziv="DomainObject.Predmet.ProtuStrankaListFormatedOIB_1">
      <item>UGOSTITELJSTVO KUŠAN d.o.o., OIB 86243668575</item>
    </derivirana_varijabla>
  </DomainObject.Predmet.ProtuStrankaListFormatedOIB>
  <DomainObject.Predmet.ProtuStrankaListFormatedWithAdress>
    <izvorni_sadrzaj>
      <item>UGOSTITELJSTVO KUŠAN d.o.o., Lug zabočki 45, 49210 Lug Zabočki</item>
    </izvorni_sadrzaj>
    <derivirana_varijabla naziv="DomainObject.Predmet.ProtuStrankaListFormatedWithAdress_1">
      <item>UGOSTITELJSTVO KUŠAN d.o.o., Lug zabočki 45, 49210 Lug Zabočki</item>
    </derivirana_varijabla>
  </DomainObject.Predmet.ProtuStrankaListFormatedWithAdress>
  <DomainObject.Predmet.ProtuStrankaListFormatedWithAdressOIB>
    <izvorni_sadrzaj>
      <item>UGOSTITELJSTVO KUŠAN d.o.o., OIB 86243668575, Lug zabočki 45, 49210 Lug Zabočki</item>
    </izvorni_sadrzaj>
    <derivirana_varijabla naziv="DomainObject.Predmet.ProtuStrankaListFormatedWithAdressOIB_1">
      <item>UGOSTITELJSTVO KUŠAN d.o.o., OIB 86243668575, Lug zabočki 45, 49210 Lug Zabočki</item>
    </derivirana_varijabla>
  </DomainObject.Predmet.ProtuStrankaListFormatedWithAdressOIB>
  <DomainObject.Predmet.ProtuStrankaListNazivFormated>
    <izvorni_sadrzaj>
      <item>UGOSTITELJSTVO KUŠAN d.o.o.</item>
    </izvorni_sadrzaj>
    <derivirana_varijabla naziv="DomainObject.Predmet.ProtuStrankaListNazivFormated_1">
      <item>UGOSTITELJSTVO KUŠAN d.o.o.</item>
    </derivirana_varijabla>
  </DomainObject.Predmet.ProtuStrankaListNazivFormated>
  <DomainObject.Predmet.ProtuStrankaListNazivFormatedOIB>
    <izvorni_sadrzaj>
      <item>UGOSTITELJSTVO KUŠAN d.o.o., OIB 86243668575</item>
    </izvorni_sadrzaj>
    <derivirana_varijabla naziv="DomainObject.Predmet.ProtuStrankaListNazivFormatedOIB_1">
      <item>UGOSTITELJSTVO KUŠAN d.o.o., OIB 86243668575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KUŠAN d.o.o.</izvorni_sadrzaj>
    <derivirana_varijabla naziv="DomainObject.Predmet.ProtustrankaIDrugi_1">UGOSTITELJSTVO KUŠAN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KUŠAN d.o.o., OIB 86243668575, Lug zabočki 45, 49210 Lug Zabočki</izvorni_sadrzaj>
    <derivirana_varijabla naziv="DomainObject.Predmet.ProtustrankaIDrugiAdressOIB_1">UGOSTITELJSTVO KUŠAN d.o.o., OIB 86243668575, Lug zabočki 45,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KUŠAN d.o.o.</item>
    </izvorni_sadrzaj>
    <derivirana_varijabla naziv="DomainObject.Predmet.SudioniciListNaziv_1">
      <item>FINA Regionalni centar Zagreb</item>
      <item>UGOSTITELJSTVO KUŠAN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KUŠAN d.o.o., OIB 86243668575, Lug zabočki 45,49210 Lug Zabočki</item>
    </izvorni_sadrzaj>
    <derivirana_varijabla naziv="DomainObject.Predmet.SudioniciListAdressOIB_1">
      <item>FINA Regionalni centar Zagreb, OIB 85821130368, Trg svibanjskih žrtava 1995. 1,10000 Zagreb</item>
      <item>UGOSTITELJSTVO KUŠAN d.o.o., OIB 86243668575, Lug zabočki 45,49210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86243668575</item>
    </izvorni_sadrzaj>
    <derivirana_varijabla naziv="DomainObject.Predmet.SudioniciListNazivOIB_1">
      <item>, OIB 85821130368</item>
      <item>, OIB 86243668575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1320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2017-05-19T08:06:00Z</dcterms:created>
  <dc:creator>nribaric</dc:creator>
  <cp:lastModifiedBy>Jadranka Zelić</cp:lastModifiedBy>
  <cp:lastPrinted>2017-05-19T08:05:00Z</cp:lastPrinted>
  <dcterms:modified xmlns:xsi="http://www.w3.org/2001/XMLSchema-instance" xsi:type="dcterms:W3CDTF">2017-05-19T08:07:00Z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