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C2482" w14:paraId="5172EB93" w:rsidRDefault="00D91AA2" w:rsidP="00D91AA2" w:rsidR="00D91AA2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40C45047" w:rsidRDefault="00D91AA2" w:rsidP="00D91AA2" w:rsidR="00D91AA2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46488085" w:rsidRDefault="00D91AA2" w:rsidP="00D91AA2" w:rsidR="00D91AA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6774827" w:rsidRDefault="00D91AA2" w:rsidP="00D91AA2" w:rsidR="00D91AA2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St-1827/2017</w:t>
      </w:r>
    </w:p>
    <w:p w14:textId="77777777" w14:paraId="0917F835" w:rsidRDefault="00D91AA2" w:rsidP="00D91AA2" w:rsidR="00D91AA2">
      <w:pPr>
        <w:rPr>
          <w:sz w:val="22"/>
          <w:szCs w:val="22"/>
        </w:rPr>
      </w:pPr>
    </w:p>
    <w:p w14:textId="77777777" w14:paraId="7799BC47" w:rsidRDefault="00D91AA2" w:rsidP="00D91AA2" w:rsidR="00D91AA2">
      <w:pPr>
        <w:rPr>
          <w:sz w:val="22"/>
          <w:szCs w:val="22"/>
        </w:rPr>
      </w:pPr>
    </w:p>
    <w:p w14:textId="77777777" w14:paraId="5FD8E461" w:rsidRDefault="00D91AA2" w:rsidP="00D91AA2" w:rsidR="00D91AA2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1EBE4F5B" w:rsidRDefault="00D91AA2" w:rsidP="00D91AA2" w:rsidR="00D91AA2">
      <w:pPr>
        <w:jc w:val="center"/>
        <w:rPr>
          <w:sz w:val="22"/>
          <w:szCs w:val="22"/>
        </w:rPr>
      </w:pPr>
    </w:p>
    <w:p w14:textId="77777777" w14:paraId="05F7220A" w:rsidRDefault="00D91AA2" w:rsidP="00D91AA2" w:rsidR="00D91AA2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74E19426" w:rsidRDefault="00D91AA2" w:rsidP="00D91AA2" w:rsidR="00D91AA2">
      <w:pPr>
        <w:jc w:val="center"/>
        <w:rPr>
          <w:sz w:val="22"/>
          <w:szCs w:val="22"/>
        </w:rPr>
      </w:pPr>
    </w:p>
    <w:p w14:textId="77777777" w14:paraId="0CFD70B1" w:rsidRDefault="00D91AA2" w:rsidP="00D91AA2" w:rsidR="00D91AA2">
      <w:pPr>
        <w:jc w:val="center"/>
        <w:rPr>
          <w:sz w:val="22"/>
          <w:szCs w:val="22"/>
        </w:rPr>
      </w:pPr>
    </w:p>
    <w:p w14:textId="77777777" w14:paraId="71D8E594" w:rsidRDefault="00D91AA2" w:rsidP="00D91AA2" w:rsidR="00D91AA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PATROCINIUM društvo s ograničenom odgovornošću za trgovinu i usluge, Zagreb, Dubrava 165, OIB: 60033594742, koga zastupa Ilija Franjić, odvjetnik u Zagrebu, Selska cesta 3/II, dana 5. prosinca 2017.g. </w:t>
      </w:r>
    </w:p>
    <w:p w14:textId="77777777" w14:paraId="28EC5035" w:rsidRDefault="00D91AA2" w:rsidP="00D91AA2" w:rsidR="00D91AA2">
      <w:pPr>
        <w:jc w:val="both"/>
        <w:rPr>
          <w:sz w:val="22"/>
          <w:szCs w:val="22"/>
        </w:rPr>
      </w:pPr>
    </w:p>
    <w:p w14:textId="77777777" w14:paraId="0CCDDB3F" w:rsidRDefault="00D91AA2" w:rsidP="00D91AA2" w:rsidR="00D91AA2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5060B922" w:rsidRDefault="00D91AA2" w:rsidP="00D91AA2" w:rsidR="00D91AA2">
      <w:pPr>
        <w:jc w:val="center"/>
        <w:rPr>
          <w:sz w:val="22"/>
          <w:szCs w:val="22"/>
        </w:rPr>
      </w:pPr>
    </w:p>
    <w:p w14:textId="77777777" w14:paraId="29AB1E80" w:rsidRDefault="00D91AA2" w:rsidP="00D91AA2" w:rsidR="00D91AA2">
      <w:pPr>
        <w:jc w:val="center"/>
        <w:rPr>
          <w:sz w:val="22"/>
          <w:szCs w:val="22"/>
        </w:rPr>
      </w:pPr>
    </w:p>
    <w:p w14:textId="77777777" w14:paraId="24BDE37A" w:rsidRDefault="00D91AA2" w:rsidP="00D91AA2" w:rsidR="00D91AA2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PATROCINIUM društvo s ograničenom odgovornošću za trgovinu i usluge, Zagreb, Dubrava 165, OIB: 60033594742</w:t>
      </w:r>
      <w:r>
        <w:rPr>
          <w:szCs w:val="22"/>
        </w:rPr>
        <w:t>.</w:t>
      </w:r>
    </w:p>
    <w:p w14:textId="77777777" w14:paraId="23CC8408" w:rsidRDefault="00D91AA2" w:rsidP="00D91AA2" w:rsidR="00D91AA2">
      <w:pPr>
        <w:ind w:right="-2"/>
        <w:jc w:val="both"/>
        <w:rPr>
          <w:sz w:val="22"/>
          <w:szCs w:val="22"/>
        </w:rPr>
      </w:pPr>
    </w:p>
    <w:p w14:textId="77777777" w14:paraId="77F1F008" w:rsidRDefault="00D91AA2" w:rsidP="00D91AA2" w:rsidR="00D91AA2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17926DE7" w:rsidRDefault="00D91AA2" w:rsidP="00D91AA2" w:rsidR="00D91AA2">
      <w:pPr>
        <w:jc w:val="center"/>
        <w:rPr>
          <w:sz w:val="22"/>
          <w:szCs w:val="22"/>
        </w:rPr>
      </w:pPr>
    </w:p>
    <w:p w14:textId="77777777" w14:paraId="678EE84B" w:rsidRDefault="00D91AA2" w:rsidP="00D91AA2" w:rsidR="00D91AA2">
      <w:pPr>
        <w:jc w:val="center"/>
        <w:rPr>
          <w:sz w:val="22"/>
          <w:szCs w:val="22"/>
        </w:rPr>
      </w:pPr>
    </w:p>
    <w:p w14:textId="77777777" w14:paraId="707279FB" w:rsidRDefault="00D91AA2" w:rsidP="00D91AA2" w:rsidR="00D91AA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26. lipnja 2017.g. Financijska agencija (dalje: FINA) podnijela  je prijedlog za pokretanje stečajnog postupka nad trgovačkim društvom PATROCINIUM društvo s ograničenom odgovornošću za trgovinu i usluge, Zagreb, Dubrava 165, OIB: 60033594742. </w:t>
      </w:r>
    </w:p>
    <w:p w14:textId="77777777" w14:paraId="72BE923C" w:rsidRDefault="00D91AA2" w:rsidP="00D91AA2" w:rsidR="00D91A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27. rujna 2017.g. pozvan je HRVATSKI ZAVOD ZA MIROVINSKO OSIGURANJE, Zagreb, Trpimirova 4, očitovati se ima li naznačeni dužnik zaposlenika. </w:t>
      </w:r>
    </w:p>
    <w:p w14:textId="77777777" w14:paraId="13FCF1F9" w:rsidRDefault="00D91AA2" w:rsidP="00D91AA2" w:rsidR="00D91A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27.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69DB9FC4" w:rsidRDefault="00D91AA2" w:rsidP="00D91AA2" w:rsidR="00D91A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od 6. listopada 2017.g. dužnik je dostavio podnesak u kojem navodi da nema nekretnina u vlasništvu, međutim da postoje potraživanja dužnika prema trećim osobama te se u tu svrhu vodi parnica kod Trgovačkog suda u Zagrebu.</w:t>
      </w:r>
    </w:p>
    <w:p w14:textId="77777777" w14:paraId="298D18E4" w:rsidRDefault="00D91AA2" w:rsidP="00D91AA2" w:rsidR="00D91A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od 11. listopada 2017.g., HRVATSKI ZAVOD ZA MIROVINSKO OSIGURANJE, Zagreb, dostavio je podatke o zaposlenima kod dužnika te je iz podneska razvidno da dužnik ima jednog zaposlenog.</w:t>
      </w:r>
    </w:p>
    <w:p w14:textId="77777777" w14:paraId="2500B1E1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6B4D06B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AC5DE2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9A65BE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A3DFE2B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74CA7CB" w:rsidRDefault="00D91AA2" w:rsidP="00D91AA2" w:rsidR="00D91AA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2CDC6FF" w:rsidRDefault="00D91AA2" w:rsidP="00D91AA2" w:rsidR="00D91AA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B5823F0" w:rsidRDefault="00D91AA2" w:rsidP="00D91AA2" w:rsidR="00D91AA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5F679F67" w:rsidRDefault="00D91AA2" w:rsidP="00D91AA2" w:rsidR="00D91AA2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St-1827/2017</w:t>
      </w:r>
    </w:p>
    <w:p w14:textId="77777777" w14:paraId="255B1DDE" w:rsidRDefault="00D91AA2" w:rsidP="00D91AA2" w:rsidR="00D91AA2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33959342" w:rsidRDefault="00D91AA2" w:rsidP="00D91AA2" w:rsidR="00D91AA2">
      <w:pPr>
        <w:tabs>
          <w:tab w:pos="709" w:val="left"/>
          <w:tab w:pos="1080" w:val="left"/>
          <w:tab w:pos="5940" w:val="left"/>
        </w:tabs>
        <w:rPr>
          <w:sz w:val="22"/>
          <w:szCs w:val="22"/>
        </w:rPr>
      </w:pPr>
    </w:p>
    <w:p w14:textId="77777777" w14:paraId="0C3F1B01" w:rsidRDefault="00D91AA2" w:rsidP="00D91AA2" w:rsidR="00D91A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6BFBA889" w:rsidRDefault="00D91AA2" w:rsidP="00D91AA2" w:rsidR="00D91AA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307D924C" w:rsidRDefault="00D91AA2" w:rsidP="00D91AA2" w:rsidR="00D91AA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5C62311E" w:rsidRDefault="00D91AA2" w:rsidP="00D91AA2" w:rsidR="00D91AA2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E033EFD" w:rsidRDefault="00D91AA2" w:rsidP="00D91AA2" w:rsidR="00D91AA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1D9449C0" w:rsidRDefault="00D91AA2" w:rsidP="00D91AA2" w:rsidR="00D91AA2">
      <w:pPr>
        <w:jc w:val="center"/>
        <w:rPr>
          <w:sz w:val="22"/>
          <w:szCs w:val="22"/>
        </w:rPr>
      </w:pPr>
    </w:p>
    <w:p w14:textId="77777777" w14:paraId="5CDE1C6C" w:rsidRDefault="00D91AA2" w:rsidP="00D91AA2" w:rsidR="00D91AA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4FF534A0" w:rsidRDefault="00D91AA2" w:rsidP="00D91AA2" w:rsidR="00D91AA2">
      <w:pPr>
        <w:jc w:val="both"/>
        <w:rPr>
          <w:sz w:val="22"/>
          <w:szCs w:val="22"/>
          <w:lang w:val="pl-PL"/>
        </w:rPr>
      </w:pPr>
    </w:p>
    <w:p w14:textId="77777777" w14:paraId="0CF0AC5B" w:rsidRDefault="00D91AA2" w:rsidP="00D91AA2" w:rsidR="00D91AA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0810C474" w:rsidRDefault="00D91AA2" w:rsidP="00D91AA2" w:rsidR="00D91AA2">
      <w:pPr>
        <w:jc w:val="both"/>
        <w:rPr>
          <w:sz w:val="22"/>
          <w:szCs w:val="22"/>
          <w:lang w:val="pl-PL"/>
        </w:rPr>
      </w:pPr>
    </w:p>
    <w:p w14:textId="77777777" w14:paraId="064D3BC2" w:rsidRDefault="00D91AA2" w:rsidP="00D91AA2" w:rsidR="00D91AA2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5BFA3BFF" w:rsidRDefault="00D91AA2" w:rsidP="00D91AA2" w:rsidR="00D91AA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29DC7A28" w:rsidRDefault="00D91AA2" w:rsidP="00D91AA2" w:rsidR="00D91AA2">
      <w:pPr>
        <w:jc w:val="both"/>
        <w:rPr>
          <w:sz w:val="20"/>
          <w:szCs w:val="20"/>
        </w:rPr>
      </w:pPr>
    </w:p>
    <w:p w14:textId="77777777" w14:paraId="0A47262E" w:rsidRDefault="00D91AA2" w:rsidP="00D91AA2" w:rsidR="00D91AA2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6690576C" w:rsidRDefault="00D91AA2" w:rsidP="00D91AA2" w:rsidR="00D91AA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4A76CA96" w:rsidRDefault="00D91AA2" w:rsidP="00D91AA2" w:rsidR="00D91AA2">
      <w:pPr>
        <w:jc w:val="both"/>
        <w:rPr>
          <w:sz w:val="20"/>
          <w:szCs w:val="20"/>
        </w:rPr>
      </w:pPr>
    </w:p>
    <w:p w14:textId="01E87469" w14:paraId="01E8746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91AA2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1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91AA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AA2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A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AA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1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91AA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AA2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A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AA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44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St-1827/2017</izvorni_sadrzaj>
    <derivirana_varijabla naziv="DomainObject.Predmet.OznakaBroj_1">St-1827/2017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PATROCINIUM društvo s ograničenom odgovornošću za trgovinu i usluge</izvorni_sadrzaj>
    <derivirana_varijabla naziv="DomainObject.Predmet.ProtustrankaFormated_1">  PATROCINIUM društvo s ograničenom odgovornošću za trgovinu i usluge</derivirana_varijabla>
  </DomainObject.Predmet.ProtustrankaFormated>
  <DomainObject.Predmet.ProtustrankaFormatedOIB>
    <izvorni_sadrzaj>  PATROCINIUM društvo s ograničenom odgovornošću za trgovinu i usluge, OIB 60033594742</izvorni_sadrzaj>
    <derivirana_varijabla naziv="DomainObject.Predmet.ProtustrankaFormatedOIB_1">  PATROCINIUM društvo s ograničenom odgovornošću za trgovinu i usluge, OIB 60033594742</derivirana_varijabla>
  </DomainObject.Predmet.ProtustrankaFormatedOIB>
  <DomainObject.Predmet.ProtustrankaFormatedWithAdress>
    <izvorni_sadrzaj> PATROCINIUM društvo s ograničenom odgovornošću za trgovinu i usluge, Dubrava 165, 10000 Zagreb</izvorni_sadrzaj>
    <derivirana_varijabla naziv="DomainObject.Predmet.ProtustrankaFormatedWithAdress_1"> PATROCINIUM društvo s ograničenom odgovornošću za trgovinu i usluge, Dubrava 165, 10000 Zagreb</derivirana_varijabla>
  </DomainObject.Predmet.ProtustrankaFormatedWithAdress>
  <DomainObject.Predmet.ProtustrankaFormatedWithAdressOIB>
    <izvorni_sadrzaj> PATROCINIUM društvo s ograničenom odgovornošću za trgovinu i usluge, OIB 60033594742, Dubrava 165, 10000 Zagreb</izvorni_sadrzaj>
    <derivirana_varijabla naziv="DomainObject.Predmet.ProtustrankaFormatedWithAdressOIB_1"> PATROCINIUM društvo s ograničenom odgovornošću za trgovinu i usluge, OIB 60033594742, Dubrava 165, 10000 Zagreb</derivirana_varijabla>
  </DomainObject.Predmet.ProtustrankaFormatedWithAdressOIB>
  <DomainObject.Predmet.ProtustrankaWithAdress>
    <izvorni_sadrzaj>PATROCINIUM društvo s ograničenom odgovornošću za trgovinu i usluge Dubrava 165, 10000 Zagreb</izvorni_sadrzaj>
    <derivirana_varijabla naziv="DomainObject.Predmet.ProtustrankaWithAdress_1">PATROCINIUM društvo s ograničenom odgovornošću za trgovinu i usluge Dubrava 165, 10000 Zagreb</derivirana_varijabla>
  </DomainObject.Predmet.ProtustrankaWithAdress>
  <DomainObject.Predmet.ProtustrankaWithAdressOIB>
    <izvorni_sadrzaj>PATROCINIUM društvo s ograničenom odgovornošću za trgovinu i usluge, OIB 60033594742, Dubrava 165, 10000 Zagreb</izvorni_sadrzaj>
    <derivirana_varijabla naziv="DomainObject.Predmet.ProtustrankaWithAdressOIB_1">PATROCINIUM društvo s ograničenom odgovornošću za trgovinu i usluge, OIB 60033594742, Dubrava 165, 10000 Zagreb</derivirana_varijabla>
  </DomainObject.Predmet.ProtustrankaWithAdressOIB>
  <DomainObject.Predmet.ProtustrankaNazivFormated>
    <izvorni_sadrzaj>PATROCINIUM društvo s ograničenom odgovornošću za trgovinu i usluge</izvorni_sadrzaj>
    <derivirana_varijabla naziv="DomainObject.Predmet.ProtustrankaNazivFormated_1">PATROCINIUM društvo s ograničenom odgovornošću za trgovinu i usluge</derivirana_varijabla>
  </DomainObject.Predmet.ProtustrankaNazivFormated>
  <DomainObject.Predmet.ProtustrankaNazivFormatedOIB>
    <izvorni_sadrzaj>PATROCINIUM društvo s ograničenom odgovornošću za trgovinu i usluge, OIB 60033594742</izvorni_sadrzaj>
    <derivirana_varijabla naziv="DomainObject.Predmet.ProtustrankaNazivFormatedOIB_1">PATROCINIUM društvo s ograničenom odgovornošću za trgovinu i usluge, OIB 60033594742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PATROCINIUM društvo s ograničenom odgovornošću za trgovinu i usluge</item>
    </izvorni_sadrzaj>
    <derivirana_varijabla naziv="DomainObject.Predmet.ProtuStrankaListFormated_1">
      <item>PATROCINIUM društvo s ograničenom odgovornošću za trgovinu i usluge</item>
    </derivirana_varijabla>
  </DomainObject.Predmet.ProtuStrankaListFormated>
  <DomainObject.Predmet.ProtuStrankaListFormatedOIB>
    <izvorni_sadrzaj>
      <item>PATROCINIUM društvo s ograničenom odgovornošću za trgovinu i usluge, OIB 60033594742</item>
    </izvorni_sadrzaj>
    <derivirana_varijabla naziv="DomainObject.Predmet.ProtuStrankaListFormatedOIB_1">
      <item>PATROCINIUM društvo s ograničenom odgovornošću za trgovinu i usluge, OIB 60033594742</item>
    </derivirana_varijabla>
  </DomainObject.Predmet.ProtuStrankaListFormatedOIB>
  <DomainObject.Predmet.ProtuStrankaListFormatedWithAdress>
    <izvorni_sadrzaj>
      <item>PATROCINIUM društvo s ograničenom odgovornošću za trgovinu i usluge, Dubrava 165, 10000 Zagreb</item>
    </izvorni_sadrzaj>
    <derivirana_varijabla naziv="DomainObject.Predmet.ProtuStrankaListFormatedWithAdress_1">
      <item>PATROCINIUM društvo s ograničenom odgovornošću za trgovinu i usluge, Dubrava 165, 10000 Zagreb</item>
    </derivirana_varijabla>
  </DomainObject.Predmet.ProtuStrankaListFormatedWithAdress>
  <DomainObject.Predmet.ProtuStrankaListFormatedWithAdressOIB>
    <izvorni_sadrzaj>
      <item>PATROCINIUM društvo s ograničenom odgovornošću za trgovinu i usluge, OIB 60033594742, Dubrava 165, 10000 Zagreb</item>
    </izvorni_sadrzaj>
    <derivirana_varijabla naziv="DomainObject.Predmet.ProtuStrankaListFormatedWithAdressOIB_1">
      <item>PATROCINIUM društvo s ograničenom odgovornošću za trgovinu i usluge, OIB 60033594742, Dubrava 165, 10000 Zagreb</item>
    </derivirana_varijabla>
  </DomainObject.Predmet.ProtuStrankaListFormatedWithAdressOIB>
  <DomainObject.Predmet.ProtuStrankaListNazivFormated>
    <izvorni_sadrzaj>
      <item>PATROCINIUM društvo s ograničenom odgovornošću za trgovinu i usluge</item>
    </izvorni_sadrzaj>
    <derivirana_varijabla naziv="DomainObject.Predmet.ProtuStrankaListNazivFormated_1">
      <item>PATROCINIUM društvo s ograničenom odgovornošću za trgovinu i usluge</item>
    </derivirana_varijabla>
  </DomainObject.Predmet.ProtuStrankaListNazivFormated>
  <DomainObject.Predmet.ProtuStrankaListNazivFormatedOIB>
    <izvorni_sadrzaj>
      <item>PATROCINIUM društvo s ograničenom odgovornošću za trgovinu i usluge, OIB 60033594742</item>
    </izvorni_sadrzaj>
    <derivirana_varijabla naziv="DomainObject.Predmet.ProtuStrankaListNazivFormatedOIB_1">
      <item>PATROCINIUM društvo s ograničenom odgovornošću za trgovinu i usluge, OIB 60033594742</item>
    </derivirana_varijabla>
  </DomainObject.Predmet.ProtuStrankaListNazivFormatedOIB>
  <DomainObject.Predmet.OstaliListFormated>
    <izvorni_sadrzaj>
      <item>Ivan Jurić</item>
      <item>HRVATSKI ZAVOD ZA MIROVINSKO OSIGURANJE</item>
      <item>Ilija Franjić</item>
    </izvorni_sadrzaj>
    <derivirana_varijabla naziv="DomainObject.Predmet.OstaliListFormated_1">
      <item>Ivan Jurić</item>
      <item>HRVATSKI ZAVOD ZA MIROVINSKO OSIGURANJE</item>
      <item>Ilija Franjić</item>
    </derivirana_varijabla>
  </DomainObject.Predmet.OstaliListFormated>
  <DomainObject.Predmet.OstaliListFormatedOIB>
    <izvorni_sadrzaj>
      <item>Ivan Jurić, OIB 09920646262</item>
      <item>HRVATSKI ZAVOD ZA MIROVINSKO OSIGURANJE, OIB 84397956623</item>
      <item>Ilija Franjić, OIB 72341198898</item>
    </izvorni_sadrzaj>
    <derivirana_varijabla naziv="DomainObject.Predmet.OstaliListFormatedOIB_1">
      <item>Ivan Jurić, OIB 09920646262</item>
      <item>HRVATSKI ZAVOD ZA MIROVINSKO OSIGURANJE, OIB 84397956623</item>
      <item>Ilija Franjić, OIB 72341198898</item>
    </derivirana_varijabla>
  </DomainObject.Predmet.OstaliListFormatedOIB>
  <DomainObject.Predmet.OstaliListFormatedWithAdress>
    <izvorni_sadrzaj>
      <item>Ivan Jurić, Dubrava 165, 10000 Zagreb</item>
      <item>HRVATSKI ZAVOD ZA MIROVINSKO OSIGURANJE, Trpimirova 4, 10000 Zagreb</item>
      <item>Ilija Franjić, Selska 3, 10000 Zagreb</item>
    </izvorni_sadrzaj>
    <derivirana_varijabla naziv="DomainObject.Predmet.OstaliListFormatedWithAdress_1">
      <item>Ivan Jurić, Dubrava 165, 10000 Zagreb</item>
      <item>HRVATSKI ZAVOD ZA MIROVINSKO OSIGURANJE, Trpimirova 4, 10000 Zagreb</item>
      <item>Ilija Franjić, Selska 3, 10000 Zagreb</item>
    </derivirana_varijabla>
  </DomainObject.Predmet.OstaliListFormatedWithAdress>
  <DomainObject.Predmet.OstaliListFormatedWithAdressOIB>
    <izvorni_sadrzaj>
      <item>Ivan Jurić, OIB 09920646262, Dubrava 165, 10000 Zagreb</item>
      <item>HRVATSKI ZAVOD ZA MIROVINSKO OSIGURANJE, OIB 84397956623, Trpimirova 4, 10000 Zagreb</item>
      <item>Ilija Franjić, OIB 72341198898, Selska 3, 10000 Zagreb</item>
    </izvorni_sadrzaj>
    <derivirana_varijabla naziv="DomainObject.Predmet.OstaliListFormatedWithAdressOIB_1">
      <item>Ivan Jurić, OIB 09920646262, Dubrava 165, 10000 Zagreb</item>
      <item>HRVATSKI ZAVOD ZA MIROVINSKO OSIGURANJE, OIB 84397956623, Trpimirova 4, 10000 Zagreb</item>
      <item>Ilija Franjić, OIB 72341198898, Selska 3, 10000 Zagreb</item>
    </derivirana_varijabla>
  </DomainObject.Predmet.OstaliListFormatedWithAdressOIB>
  <DomainObject.Predmet.OstaliListNazivFormated>
    <izvorni_sadrzaj>
      <item>Ivan Jurić</item>
      <item>HRVATSKI ZAVOD ZA MIROVINSKO OSIGURANJE</item>
      <item>Ilija Franjić</item>
    </izvorni_sadrzaj>
    <derivirana_varijabla naziv="DomainObject.Predmet.OstaliListNazivFormated_1">
      <item>Ivan Jurić</item>
      <item>HRVATSKI ZAVOD ZA MIROVINSKO OSIGURANJE</item>
      <item>Ilija Franjić</item>
    </derivirana_varijabla>
  </DomainObject.Predmet.OstaliListNazivFormated>
  <DomainObject.Predmet.OstaliListNazivFormatedOIB>
    <izvorni_sadrzaj>
      <item>Ivan Jurić, OIB 09920646262</item>
      <item>HRVATSKI ZAVOD ZA MIROVINSKO OSIGURANJE, OIB 84397956623</item>
      <item>Ilija Franjić, OIB 72341198898</item>
    </izvorni_sadrzaj>
    <derivirana_varijabla naziv="DomainObject.Predmet.OstaliListNazivFormatedOIB_1">
      <item>Ivan Jurić, OIB 09920646262</item>
      <item>HRVATSKI ZAVOD ZA MIROVINSKO OSIGURANJE, OIB 84397956623</item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PATROCINIUM društvo s ograničenom odgovornošću za trgovinu i usluge</izvorni_sadrzaj>
    <derivirana_varijabla naziv="DomainObject.Predmet.ProtustrankaIDrugi_1">PATROCINIUM društvo s ograničenom odgovornošću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PATROCINIUM društvo s ograničenom odgovornošću za trgovinu i usluge, OIB 60033594742, Dubrava 165, 10000 Zagreb</izvorni_sadrzaj>
    <derivirana_varijabla naziv="DomainObject.Predmet.ProtustrankaIDrugiAdressOIB_1">PATROCINIUM društvo s ograničenom odgovornošću za trgovinu i usluge, OIB 60033594742,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PATROCINIUM društvo s ograničenom odgovornošću za trgovinu i usluge</item>
      <item>Ivan Jurić</item>
      <item>HRVATSKI ZAVOD ZA MIROVINSKO OSIGURANJE</item>
      <item>Ilija Franjić</item>
    </izvorni_sadrzaj>
    <derivirana_varijabla naziv="DomainObject.Predmet.SudioniciListNaziv_1">
      <item>FINA Regionalni centar Zagreb</item>
      <item>PATROCINIUM društvo s ograničenom odgovornošću za trgovinu i usluge</item>
      <item>Ivan Jurić</item>
      <item>HRVATSKI ZAVOD ZA MIROVINSKO OSIGURANJE</item>
      <item>Ilija Franjić</item>
    </derivirana_varijabla>
  </DomainObject.Predmet.SudioniciListNaziv>
  <DomainObject.Predmet.SudioniciListAdressOIB>
    <izvorni_sadrzaj>
      <item>FINA Regionalni centar Zagreb, OIB 85821130368, FINA Regionalni centar Zagreb,10000 Zagreb</item>
      <item>PATROCINIUM društvo s ograničenom odgovornošću za trgovinu i usluge, OIB 60033594742, Dubrava 165,10000 Zagreb</item>
      <item>Ivan Jurić, OIB 09920646262, Dubrava 165,10000 Zagreb</item>
      <item>HRVATSKI ZAVOD ZA MIROVINSKO OSIGURANJE, OIB 84397956623, Trpimirova 4,10000 Zagreb</item>
      <item>Ilija Franjić, OIB 72341198898, Selska 3,10000 Zagreb</item>
    </izvorni_sadrzaj>
    <derivirana_varijabla naziv="DomainObject.Predmet.SudioniciListAdressOIB_1">
      <item>FINA Regionalni centar Zagreb, OIB 85821130368, FINA Regionalni centar Zagreb,10000 Zagreb</item>
      <item>PATROCINIUM društvo s ograničenom odgovornošću za trgovinu i usluge, OIB 60033594742, Dubrava 165,10000 Zagreb</item>
      <item>Ivan Jurić, OIB 09920646262, Dubrava 165,10000 Zagreb</item>
      <item>HRVATSKI ZAVOD ZA MIROVINSKO OSIGURANJE, OIB 84397956623, Trpimirova 4,10000 Zagreb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60033594742</item>
      <item>, OIB 09920646262</item>
      <item>, OIB 84397956623</item>
      <item>, OIB 72341198898</item>
    </izvorni_sadrzaj>
    <derivirana_varijabla naziv="DomainObject.Predmet.SudioniciListNazivOIB_1">
      <item>, OIB 85821130368</item>
      <item>, OIB 60033594742</item>
      <item>, OIB 09920646262</item>
      <item>, OIB 84397956623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2799</properties:Characters>
  <properties:Lines>82</properties:Lines>
  <properties:Paragraphs>27</properties:Paragraphs>
  <properties:TotalTime>1</properties:TotalTime>
  <properties:ScaleCrop>false</properties:ScaleCrop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