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6315" w14:paraId="46b6315" w:rsidRDefault="004944F0" w:rsidR="004944F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0B23A1" w:rsidRPr="00C30926">
      <w:r w:rsidRPr="00C30926">
        <w:t>REPUBLIKA HRVATSKA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t xml:space="preserve"> </w:t>
      </w:r>
      <w:r w:rsidRPr="00C30926">
        <w:rPr>
          <w:sz w:val="22"/>
          <w:szCs w:val="22"/>
        </w:rPr>
        <w:t xml:space="preserve">Trgovački sud u Zagrebu 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rPr>
          <w:sz w:val="22"/>
          <w:szCs w:val="22"/>
        </w:rPr>
        <w:t xml:space="preserve">  Zagreb, Amruševa 2/II                                                       </w:t>
      </w:r>
    </w:p>
    <w:p w:rsidRDefault="000B23A1" w:rsidP="000B23A1" w:rsidR="000B23A1" w:rsidRPr="001C7CC6">
      <w:pPr>
        <w:jc w:val="right"/>
      </w:pPr>
      <w:r w:rsidRPr="001C7CC6">
        <w:t>72.St -</w:t>
      </w:r>
      <w:r w:rsidR="005E3D5A">
        <w:t>6258/2016</w:t>
      </w:r>
      <w:r w:rsidR="007812D7">
        <w:t>-74</w:t>
      </w:r>
    </w:p>
    <w:p w:rsidRDefault="005E3D5A" w:rsidP="005E3D5A" w:rsidR="005E3D5A" w:rsidRPr="00C30926">
      <w:pPr>
        <w:jc w:val="center"/>
      </w:pPr>
      <w:r w:rsidRPr="00C30926">
        <w:t>REPUBLIKA HRVATSKA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A K</w:t>
      </w:r>
    </w:p>
    <w:p w:rsidRDefault="000B23A1" w:rsidP="000B23A1" w:rsidR="000B23A1" w:rsidRPr="00C30926">
      <w:pPr>
        <w:rPr>
          <w:b/>
        </w:rPr>
      </w:pPr>
    </w:p>
    <w:p w:rsidRDefault="005E3D5A" w:rsidP="005E3D5A" w:rsidR="005E3D5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Poznanovec (Općina Bedekovčina), Zagorske brigade 1, OIB: 51100142652, dana </w:t>
      </w:r>
      <w:r w:rsidR="009E1466">
        <w:t>9</w:t>
      </w:r>
      <w:r w:rsidRPr="00E331FD">
        <w:t>.</w:t>
      </w:r>
      <w:r w:rsidR="009E1466">
        <w:t xml:space="preserve"> veljače</w:t>
      </w:r>
      <w:r w:rsidRPr="00E331FD">
        <w:t xml:space="preserve"> 201</w:t>
      </w:r>
      <w:r>
        <w:t>8</w:t>
      </w:r>
      <w:r w:rsidRPr="00E331FD">
        <w:t>.,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i o   j e</w:t>
      </w:r>
    </w:p>
    <w:p w:rsidRDefault="000B23A1" w:rsidP="000B23A1" w:rsidR="000B23A1">
      <w:pPr>
        <w:jc w:val="both"/>
        <w:rPr>
          <w:b/>
        </w:rPr>
      </w:pPr>
    </w:p>
    <w:p w:rsidRDefault="000B23A1" w:rsidP="000B23A1" w:rsidR="000B23A1">
      <w:pPr>
        <w:ind w:firstLine="720"/>
        <w:jc w:val="both"/>
      </w:pPr>
      <w:r>
        <w:t xml:space="preserve">Odobrava se stečajnom upravitelju </w:t>
      </w:r>
      <w:r w:rsidR="005E3D5A">
        <w:t xml:space="preserve">sklapanje </w:t>
      </w:r>
      <w:r>
        <w:t xml:space="preserve">Ugovora o radu na određeno vrijeme sa </w:t>
      </w:r>
      <w:r w:rsidR="005E3D5A">
        <w:t xml:space="preserve"> osamdeset</w:t>
      </w:r>
      <w:r w:rsidR="009E1466">
        <w:t>pet</w:t>
      </w:r>
      <w:r>
        <w:t xml:space="preserve"> radnika, kako bi se nesmetano obavljali</w:t>
      </w:r>
      <w:r w:rsidR="00A72214">
        <w:t xml:space="preserve"> poslovi</w:t>
      </w:r>
      <w:r w:rsidR="00073D15">
        <w:t xml:space="preserve"> vezani</w:t>
      </w:r>
      <w:r w:rsidR="005E3D5A">
        <w:t xml:space="preserve"> za sklopljene ugovore</w:t>
      </w:r>
      <w:r w:rsidR="00AD7DA6">
        <w:t xml:space="preserve"> stečajnog dužnika</w:t>
      </w:r>
      <w:r w:rsidR="005E3D5A">
        <w:t xml:space="preserve">, </w:t>
      </w:r>
      <w:r>
        <w:t xml:space="preserve">a sve na rok od </w:t>
      </w:r>
      <w:r w:rsidR="005E3D5A">
        <w:t xml:space="preserve">1. </w:t>
      </w:r>
      <w:r w:rsidR="009E1466">
        <w:t>veljače 2018. do 30</w:t>
      </w:r>
      <w:r w:rsidR="005E3D5A">
        <w:t>.</w:t>
      </w:r>
      <w:r w:rsidR="009E1466">
        <w:t xml:space="preserve"> lipnja</w:t>
      </w:r>
      <w:r w:rsidR="005E3D5A">
        <w:t xml:space="preserve"> 2018. godine</w:t>
      </w:r>
    </w:p>
    <w:p w:rsidRDefault="000B23A1" w:rsidP="000B23A1" w:rsidR="000B23A1">
      <w:pPr>
        <w:jc w:val="both"/>
      </w:pPr>
    </w:p>
    <w:p w:rsidRDefault="000B23A1" w:rsidP="000B23A1" w:rsidR="000B23A1" w:rsidRPr="00C30926">
      <w:pPr>
        <w:jc w:val="both"/>
      </w:pPr>
    </w:p>
    <w:p w:rsidRDefault="000B23A1" w:rsidP="000B23A1" w:rsidR="000B23A1" w:rsidRPr="00E945F8">
      <w:pPr>
        <w:jc w:val="center"/>
      </w:pPr>
      <w:r w:rsidRPr="00E945F8">
        <w:t>Obrazloženje</w:t>
      </w:r>
    </w:p>
    <w:p w:rsidRDefault="000B23A1" w:rsidP="000B23A1" w:rsidR="000B23A1" w:rsidRPr="00C30926">
      <w:pPr>
        <w:pStyle w:val="Tijeloteksta"/>
        <w:jc w:val="center"/>
      </w:pPr>
    </w:p>
    <w:p w:rsidRDefault="000B23A1" w:rsidP="000B23A1" w:rsidR="00696116">
      <w:pPr>
        <w:pStyle w:val="Tijeloteksta"/>
        <w:ind w:firstLine="720"/>
      </w:pPr>
      <w:r>
        <w:t>S</w:t>
      </w:r>
      <w:r w:rsidR="00F41ED3">
        <w:t xml:space="preserve">tečajni upravitelj je dana </w:t>
      </w:r>
      <w:r w:rsidR="009E1466">
        <w:t>31</w:t>
      </w:r>
      <w:r w:rsidR="005E3D5A">
        <w:t>.1.201</w:t>
      </w:r>
      <w:r w:rsidR="009E1466">
        <w:t>8</w:t>
      </w:r>
      <w:r w:rsidR="005E3D5A">
        <w:t>.</w:t>
      </w:r>
      <w:r w:rsidR="00F41ED3">
        <w:t xml:space="preserve"> godine podnio zahtjev za zaključivanje </w:t>
      </w:r>
      <w:r w:rsidR="005E3D5A">
        <w:t>osamdeset</w:t>
      </w:r>
      <w:r w:rsidR="00F41ED3">
        <w:t xml:space="preserve"> ugovora o radu</w:t>
      </w:r>
      <w:r w:rsidR="005E3D5A">
        <w:t xml:space="preserve"> na određeno vrijeme</w:t>
      </w:r>
      <w:r w:rsidR="00696116">
        <w:t xml:space="preserve"> za vremenski period od 1. </w:t>
      </w:r>
      <w:r w:rsidR="009E1466">
        <w:t>veljače</w:t>
      </w:r>
      <w:r w:rsidR="00696116">
        <w:t xml:space="preserve"> 2018. do 3</w:t>
      </w:r>
      <w:r w:rsidR="009E1466">
        <w:t>0</w:t>
      </w:r>
      <w:r w:rsidR="00696116">
        <w:t xml:space="preserve">. </w:t>
      </w:r>
      <w:r w:rsidR="009E1466">
        <w:t>lipnja</w:t>
      </w:r>
      <w:r w:rsidR="00696116">
        <w:t xml:space="preserve"> 2018. godine, kako bi stečajni dužnik mogao nastaviti sa poslovanjem. Naime, stečajni dužnik ima sklopljene ugovore po kojima se isporuke i usluge  protežu na vremenski period za koji je tražena suglasnost za sklapanje ugovora o radu na određeno vrijeme, a koje ugovore treba ispuniti.</w:t>
      </w:r>
    </w:p>
    <w:p w:rsidRDefault="00F41ED3" w:rsidP="000B23A1" w:rsidR="00CD12C7">
      <w:pPr>
        <w:pStyle w:val="Tijeloteksta"/>
        <w:ind w:firstLine="720"/>
      </w:pPr>
      <w:r>
        <w:t>Odredbom članka 1</w:t>
      </w:r>
      <w:r w:rsidR="00CD12C7">
        <w:t>91</w:t>
      </w:r>
      <w:r>
        <w:t>.st.5. Stečajnog zakona</w:t>
      </w:r>
      <w:r w:rsidR="00CD12C7">
        <w:t xml:space="preserve"> (NN 71/15;dalje SZ)</w:t>
      </w:r>
      <w:r>
        <w:t xml:space="preserve"> određeno je </w:t>
      </w:r>
      <w:r w:rsidR="00CD12C7">
        <w:t>kako s</w:t>
      </w:r>
      <w:r w:rsidR="00CD12C7" w:rsidRPr="00CD12C7">
        <w:t>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F41ED3" w:rsidP="000B23A1" w:rsidR="00CD12C7">
      <w:pPr>
        <w:pStyle w:val="Tijeloteksta"/>
        <w:ind w:firstLine="720"/>
      </w:pPr>
      <w:r>
        <w:t xml:space="preserve">Imajući u vidu </w:t>
      </w:r>
      <w:r w:rsidR="00CD12C7">
        <w:t>kako je stečajni dužnik sklopio ugovore po kojima se isporuke i usluge  protežu na vremenski period za koji je tražena suglasnost, odlučeno je kao u izreci.</w:t>
      </w:r>
    </w:p>
    <w:p w:rsidRDefault="000B23A1" w:rsidP="000B23A1" w:rsidR="000B23A1">
      <w:pPr>
        <w:pStyle w:val="Tijeloteksta"/>
        <w:ind w:firstLine="720"/>
      </w:pPr>
    </w:p>
    <w:p w:rsidRDefault="000B23A1" w:rsidP="000B23A1" w:rsidR="000B23A1" w:rsidRPr="00C30926">
      <w:pPr>
        <w:jc w:val="center"/>
      </w:pPr>
      <w:r w:rsidRPr="00C30926">
        <w:t>U Z</w:t>
      </w:r>
      <w:r>
        <w:t xml:space="preserve">agrebu, </w:t>
      </w:r>
      <w:r w:rsidR="009E1466">
        <w:t>9</w:t>
      </w:r>
      <w:r w:rsidR="00CD12C7">
        <w:t>.</w:t>
      </w:r>
      <w:r w:rsidR="009E1466">
        <w:t xml:space="preserve"> veljače</w:t>
      </w:r>
      <w:r w:rsidRPr="00C30926">
        <w:t xml:space="preserve"> 201</w:t>
      </w:r>
      <w:r w:rsidR="00CD12C7">
        <w:t>8</w:t>
      </w:r>
      <w:r w:rsidRPr="00C30926">
        <w:t xml:space="preserve">. </w:t>
      </w:r>
    </w:p>
    <w:p w:rsidRDefault="000B23A1" w:rsidP="000B23A1" w:rsidR="000B23A1" w:rsidRPr="00C30926">
      <w:pPr>
        <w:jc w:val="center"/>
      </w:pPr>
    </w:p>
    <w:p w:rsidRDefault="007812D7" w:rsidP="00E91121" w:rsidR="007812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12D7" w:rsidP="00E91121" w:rsidR="007812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812D7" w:rsidP="00E91121" w:rsidR="007812D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12D7" w:rsidP="00E91121" w:rsidR="007812D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812D7" w:rsidP="00E91121" w:rsidR="007812D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44F0" w:rsidP="009E1466" w:rsidR="000B23A1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B23A1" w:rsidP="000B23A1" w:rsidR="000B23A1" w:rsidRPr="00924CFD">
      <w:pPr>
        <w:rPr>
          <w:b/>
        </w:rPr>
      </w:pPr>
      <w:r w:rsidRPr="00924CFD">
        <w:rPr>
          <w:b/>
        </w:rPr>
        <w:t>POUKA O PRAVNOM LIJEKU:</w:t>
      </w:r>
    </w:p>
    <w:p w:rsidRDefault="000B23A1" w:rsidP="000B23A1" w:rsidR="000B23A1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9E1466" w:rsidP="000B23A1" w:rsidR="009E1466"/>
    <w:sectPr w:rsidSect="00F41ED3" w:rsidR="009E146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5F" w:rsidR="006A0E5F">
      <w:r>
        <w:separator/>
      </w:r>
    </w:p>
  </w:endnote>
  <w:endnote w:id="0" w:type="continuationSeparator">
    <w:p w:rsidRDefault="006A0E5F" w:rsidR="006A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5F" w:rsidR="006A0E5F">
      <w:r>
        <w:separator/>
      </w:r>
    </w:p>
  </w:footnote>
  <w:footnote w:id="0" w:type="continuationSeparator">
    <w:p w:rsidRDefault="006A0E5F" w:rsidR="006A0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6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4F0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F41ED3">
        <w:t>72 St</w:t>
      </w:r>
    </w:smartTag>
    <w:r>
      <w:t xml:space="preserve"> -6258/2016-69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73D15"/>
    <w:rsid w:val="00096C53"/>
    <w:rsid w:val="000B23A1"/>
    <w:rsid w:val="002C46AF"/>
    <w:rsid w:val="00300F6B"/>
    <w:rsid w:val="00491202"/>
    <w:rsid w:val="004944F0"/>
    <w:rsid w:val="004E602F"/>
    <w:rsid w:val="005E3D5A"/>
    <w:rsid w:val="00696116"/>
    <w:rsid w:val="006A0E5F"/>
    <w:rsid w:val="007812D7"/>
    <w:rsid w:val="009E1466"/>
    <w:rsid w:val="00A67355"/>
    <w:rsid w:val="00A72214"/>
    <w:rsid w:val="00AD7DA6"/>
    <w:rsid w:val="00CD12C7"/>
    <w:rsid w:val="00D24B9B"/>
    <w:rsid w:val="00F4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D12C7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944F0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D12C7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944F0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1509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2018-02-12T10:00:00Z</dcterms:created>
  <dc:creator>nribaric</dc:creator>
  <cp:lastModifiedBy>Jadranka Zelić</cp:lastModifiedBy>
  <cp:lastPrinted>2018-02-12T10:00:00Z</cp:lastPrinted>
  <dcterms:modified xmlns:xsi="http://www.w3.org/2001/XMLSchema-instance" xsi:type="dcterms:W3CDTF">2018-02-12T10:03:00Z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