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bf65" w14:paraId="9edbf65" w:rsidRDefault="002C5A29" w:rsidR="002C5A29" w:rsidRPr="00C413CC">
      <w:pPr>
        <w15:collapsed w:val="false"/>
      </w:pPr>
      <w:bookmarkStart w:name="_GoBack" w:id="0"/>
      <w:bookmarkEnd w:id="0"/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</w:p>
    <w:p w:rsidRDefault="002C5A29" w:rsidR="002C5A29" w:rsidRPr="00C413CC"/>
    <w:p w:rsidRDefault="001C0BFB" w:rsidR="002C5A29">
      <w:pPr>
        <w:rPr>
          <w:noProof/>
          <w:color w:val="000000"/>
          <w:szCs w:val="20"/>
        </w:rPr>
      </w:pPr>
      <w:r>
        <w:rPr>
          <w:noProof/>
          <w:color w:val="000000"/>
          <w:szCs w:val="20"/>
        </w:rPr>
        <w:t xml:space="preserve">                 </w:t>
      </w:r>
      <w:r w:rsidRPr="007B6B50">
        <w:rPr>
          <w:noProof/>
          <w:color w:val="000000"/>
          <w:szCs w:val="2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BFB" w:rsidR="001C0BFB" w:rsidRPr="00C413CC"/>
    <w:p w:rsidRDefault="00AF45CD" w:rsidR="002C5A29" w:rsidRPr="000F7610">
      <w:r w:rsidRPr="00C413CC">
        <w:rPr>
          <w:b/>
        </w:rPr>
        <w:t xml:space="preserve">      </w:t>
      </w:r>
      <w:r w:rsidRPr="000F7610">
        <w:t>REPUBLIKA HRVATSKA</w:t>
      </w:r>
    </w:p>
    <w:p w:rsidRDefault="00AF45CD" w:rsidR="00AF45CD" w:rsidRPr="000F7610"/>
    <w:p w:rsidRDefault="00AF45CD" w:rsidR="00AF45CD" w:rsidRPr="000F7610">
      <w:r w:rsidRPr="000F7610">
        <w:t xml:space="preserve"> TRGOVAČKI SUD U ZAGREBU</w:t>
      </w:r>
    </w:p>
    <w:p w:rsidRDefault="004B583E" w:rsidR="00C86C5E" w:rsidRPr="000F7610">
      <w:r w:rsidRPr="000F7610">
        <w:t xml:space="preserve">         </w:t>
      </w:r>
      <w:r w:rsidR="001C0BFB">
        <w:t xml:space="preserve">  </w:t>
      </w:r>
      <w:r w:rsidR="003B7B9C">
        <w:t>Stalan služba u Karlovcu</w:t>
      </w:r>
    </w:p>
    <w:p w:rsidRDefault="001C0BFB" w:rsidR="004B583E" w:rsidRPr="000F7610">
      <w:r>
        <w:t xml:space="preserve">    </w:t>
      </w:r>
      <w:r w:rsidR="004B583E" w:rsidRPr="000F7610">
        <w:t xml:space="preserve">Karlovac, </w:t>
      </w:r>
      <w:r w:rsidR="003B7B9C">
        <w:t>Trg hrvatskih branitelja 1/II</w:t>
      </w:r>
    </w:p>
    <w:p w:rsidRDefault="00067740" w:rsidP="00067740" w:rsidR="00B841D4" w:rsidRPr="000F7610">
      <w:pPr>
        <w:jc w:val="right"/>
      </w:pPr>
      <w:r>
        <w:t>1</w:t>
      </w:r>
      <w:r w:rsidR="006C6D3E">
        <w:t xml:space="preserve"> Pu </w:t>
      </w:r>
      <w:r>
        <w:t>St-</w:t>
      </w:r>
      <w:r w:rsidR="003C2DC9">
        <w:t>1</w:t>
      </w:r>
      <w:r w:rsidR="00D31FB4">
        <w:t>/201</w:t>
      </w:r>
      <w:r w:rsidR="006C6D3E">
        <w:t>9</w:t>
      </w:r>
    </w:p>
    <w:p w:rsidRDefault="002C5A29" w:rsidR="002C5A29" w:rsidRPr="000F7610"/>
    <w:p w:rsidRDefault="00C413CC" w:rsidP="00C413CC" w:rsidR="00C413CC" w:rsidRPr="000F7610">
      <w:pPr>
        <w:jc w:val="center"/>
      </w:pPr>
      <w:r w:rsidRPr="000F7610">
        <w:t>R</w:t>
      </w:r>
      <w:r w:rsidR="00096172">
        <w:t xml:space="preserve"> </w:t>
      </w:r>
      <w:r w:rsidRPr="000F7610">
        <w:t>E</w:t>
      </w:r>
      <w:r w:rsidR="00096172">
        <w:t xml:space="preserve"> </w:t>
      </w:r>
      <w:r w:rsidRPr="000F7610">
        <w:t>P</w:t>
      </w:r>
      <w:r w:rsidR="00096172">
        <w:t xml:space="preserve"> </w:t>
      </w:r>
      <w:r w:rsidRPr="000F7610">
        <w:t>U</w:t>
      </w:r>
      <w:r w:rsidR="00096172">
        <w:t xml:space="preserve"> </w:t>
      </w:r>
      <w:r w:rsidRPr="000F7610">
        <w:t>B</w:t>
      </w:r>
      <w:r w:rsidR="00096172">
        <w:t xml:space="preserve"> </w:t>
      </w:r>
      <w:r w:rsidRPr="000F7610">
        <w:t>L</w:t>
      </w:r>
      <w:r w:rsidR="00096172">
        <w:t xml:space="preserve"> </w:t>
      </w:r>
      <w:r w:rsidRPr="000F7610">
        <w:t>I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  <w:r w:rsidR="00096172">
        <w:t xml:space="preserve">  </w:t>
      </w:r>
      <w:r w:rsidRPr="000F7610">
        <w:t xml:space="preserve"> H</w:t>
      </w:r>
      <w:r w:rsidR="00096172">
        <w:t xml:space="preserve"> </w:t>
      </w:r>
      <w:r w:rsidRPr="000F7610">
        <w:t>R</w:t>
      </w:r>
      <w:r w:rsidR="00096172">
        <w:t xml:space="preserve"> </w:t>
      </w:r>
      <w:r w:rsidRPr="000F7610">
        <w:t>V</w:t>
      </w:r>
      <w:r w:rsidR="00096172">
        <w:t xml:space="preserve"> </w:t>
      </w:r>
      <w:r w:rsidRPr="000F7610">
        <w:t>A</w:t>
      </w:r>
      <w:r w:rsidR="00096172">
        <w:t xml:space="preserve"> </w:t>
      </w:r>
      <w:r w:rsidRPr="000F7610">
        <w:t>T</w:t>
      </w:r>
      <w:r w:rsidR="00096172">
        <w:t xml:space="preserve">  </w:t>
      </w:r>
      <w:r w:rsidRPr="000F7610">
        <w:t>S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</w:p>
    <w:p w:rsidRDefault="00C413CC" w:rsidP="00C413CC" w:rsidR="00C413CC" w:rsidRPr="000F7610">
      <w:pPr>
        <w:jc w:val="center"/>
      </w:pPr>
    </w:p>
    <w:p w:rsidRDefault="002C5A29" w:rsidP="00C413CC" w:rsidR="002C5A29" w:rsidRPr="000F7610">
      <w:pPr>
        <w:tabs>
          <w:tab w:pos="4050" w:val="left"/>
        </w:tabs>
        <w:jc w:val="center"/>
      </w:pPr>
      <w:r w:rsidRPr="000F7610">
        <w:t>R J E Š E N J E</w:t>
      </w:r>
    </w:p>
    <w:p w:rsidRDefault="002C5A29" w:rsidR="002C5A29" w:rsidRPr="000F7610"/>
    <w:p w:rsidRDefault="002C5A29" w:rsidP="003C2DC9" w:rsidR="002C5A29" w:rsidRPr="00C413CC">
      <w:pPr>
        <w:jc w:val="both"/>
      </w:pPr>
      <w:r w:rsidRPr="000F7610">
        <w:tab/>
        <w:t xml:space="preserve">TRGOVAČKI SUD U </w:t>
      </w:r>
      <w:r w:rsidR="00B841D4" w:rsidRPr="000F7610">
        <w:t>ZAGREBU, Stalna služba</w:t>
      </w:r>
      <w:r w:rsidR="003B7B9C">
        <w:t xml:space="preserve"> u Karlovcu</w:t>
      </w:r>
      <w:r w:rsidR="00B841D4" w:rsidRPr="000F7610">
        <w:t>,</w:t>
      </w:r>
      <w:r w:rsidRPr="00C413CC">
        <w:t xml:space="preserve"> po sucu Jadranki Mađeruh, kao stečajnom sucu, u stečajnom postupku nad </w:t>
      </w:r>
      <w:r w:rsidR="00067740">
        <w:t xml:space="preserve">stečajnim dužnikom </w:t>
      </w:r>
      <w:r w:rsidR="006C6D3E">
        <w:t>DRVO-SLUNJ d.o.o., Slunj, Veljun bb, 1</w:t>
      </w:r>
      <w:r w:rsidR="003C2DC9">
        <w:t>4. lipnja</w:t>
      </w:r>
      <w:r w:rsidR="00067740">
        <w:t xml:space="preserve"> 2019.</w:t>
      </w:r>
    </w:p>
    <w:p w:rsidRDefault="00C86C5E" w:rsidR="00C86C5E" w:rsidRPr="00C413CC"/>
    <w:p w:rsidRDefault="002C5A29" w:rsidP="002C5A29" w:rsidR="002C5A29" w:rsidRPr="000F7610">
      <w:pPr>
        <w:jc w:val="center"/>
      </w:pPr>
      <w:r w:rsidRPr="000F7610">
        <w:t>r i j e š i o   j e</w:t>
      </w:r>
    </w:p>
    <w:p w:rsidRDefault="002C5A29" w:rsidP="002C5A29" w:rsidR="002C5A29" w:rsidRPr="000F7610">
      <w:pPr>
        <w:jc w:val="center"/>
      </w:pPr>
    </w:p>
    <w:p w:rsidRDefault="002C5A29" w:rsidR="002C5A29" w:rsidRPr="00C413CC"/>
    <w:p w:rsidRDefault="00EE1C89" w:rsidP="000F7610" w:rsidR="00EE1C89">
      <w:pPr>
        <w:pStyle w:val="Odlomakpopisa"/>
        <w:numPr>
          <w:ilvl w:val="0"/>
          <w:numId w:val="7"/>
        </w:numPr>
        <w:jc w:val="both"/>
      </w:pPr>
      <w:r>
        <w:t>Određuje se nastavak postupka radi naknadne diobe.</w:t>
      </w:r>
    </w:p>
    <w:p w:rsidRDefault="00EE1C89" w:rsidP="00EE1C89" w:rsidR="00EE1C89">
      <w:pPr>
        <w:pStyle w:val="Odlomakpopisa"/>
        <w:ind w:left="1068"/>
        <w:jc w:val="both"/>
      </w:pPr>
    </w:p>
    <w:p w:rsidRDefault="000F7610" w:rsidP="000F7610" w:rsidR="00A74937">
      <w:pPr>
        <w:pStyle w:val="Odlomakpopisa"/>
        <w:numPr>
          <w:ilvl w:val="0"/>
          <w:numId w:val="7"/>
        </w:numPr>
        <w:jc w:val="both"/>
      </w:pPr>
      <w:r>
        <w:t xml:space="preserve">Određuje se upis </w:t>
      </w:r>
      <w:r w:rsidR="00096172">
        <w:t>S</w:t>
      </w:r>
      <w:r>
        <w:t xml:space="preserve">tečajne mase </w:t>
      </w:r>
      <w:r w:rsidR="003B7B9C">
        <w:t>iza</w:t>
      </w:r>
      <w:r>
        <w:t xml:space="preserve"> </w:t>
      </w:r>
      <w:r w:rsidR="00067740">
        <w:t xml:space="preserve">dužnika </w:t>
      </w:r>
      <w:r w:rsidR="006C6D3E">
        <w:t>DRVO-SLUNJ d.o.o., Slunj, Veljun bb,</w:t>
      </w:r>
      <w:r w:rsidR="003C2DC9">
        <w:t xml:space="preserve"> </w:t>
      </w:r>
      <w:r>
        <w:t>u sudski registar.</w:t>
      </w:r>
    </w:p>
    <w:p w:rsidRDefault="000F7610" w:rsidP="000F7610" w:rsidR="000F7610">
      <w:pPr>
        <w:pStyle w:val="Odlomakpopisa"/>
        <w:ind w:left="1068"/>
        <w:jc w:val="both"/>
      </w:pPr>
    </w:p>
    <w:p w:rsidRDefault="00096172" w:rsidP="00302842" w:rsidR="00302842">
      <w:pPr>
        <w:pStyle w:val="Odlomakpopisa"/>
        <w:numPr>
          <w:ilvl w:val="0"/>
          <w:numId w:val="7"/>
        </w:numPr>
        <w:jc w:val="both"/>
      </w:pPr>
      <w:r>
        <w:t xml:space="preserve">Za stečajnog upravitelja Stečajne mase </w:t>
      </w:r>
      <w:r w:rsidR="00CD41B5">
        <w:t>iz</w:t>
      </w:r>
      <w:r w:rsidR="003B7B9C">
        <w:t>a</w:t>
      </w:r>
      <w:r>
        <w:t xml:space="preserve"> dužnika </w:t>
      </w:r>
      <w:r w:rsidR="006C6D3E">
        <w:t>DRVO-SLUNJ d.o.o., Slunj, Veljun bb,</w:t>
      </w:r>
      <w:r w:rsidR="00DA4E5E">
        <w:t xml:space="preserve"> </w:t>
      </w:r>
      <w:r>
        <w:t xml:space="preserve"> imenuje se </w:t>
      </w:r>
      <w:r w:rsidR="006C6D3E">
        <w:t>Mato Čičak, Donja Lomnica, II. Odvojak Deverićeve 5, OIB:  63670108668</w:t>
      </w:r>
      <w:r w:rsidR="003B7B9C">
        <w:t>.</w:t>
      </w:r>
    </w:p>
    <w:p w:rsidRDefault="003B7B9C" w:rsidP="003B7B9C" w:rsidR="003B7B9C">
      <w:pPr>
        <w:pStyle w:val="Odlomakpopisa"/>
        <w:ind w:left="1068"/>
        <w:jc w:val="both"/>
      </w:pPr>
    </w:p>
    <w:p w:rsidRDefault="003B7B9C" w:rsidP="003B7B9C" w:rsidR="003B7B9C">
      <w:pPr>
        <w:pStyle w:val="Odlomakpopisa"/>
        <w:numPr>
          <w:ilvl w:val="0"/>
          <w:numId w:val="7"/>
        </w:numPr>
        <w:jc w:val="both"/>
      </w:pPr>
      <w:r>
        <w:t xml:space="preserve">Sjedište Stečajne mase iza </w:t>
      </w:r>
      <w:r w:rsidR="00067740">
        <w:t xml:space="preserve">dužnika </w:t>
      </w:r>
      <w:r w:rsidR="006C6D3E">
        <w:t>DRVO-SLUNJ d.o.o., Slunj, Veljun bb,</w:t>
      </w:r>
      <w:r w:rsidR="00067740">
        <w:t xml:space="preserve"> </w:t>
      </w:r>
      <w:r>
        <w:t xml:space="preserve">je na adresi stečajnog upravitelja </w:t>
      </w:r>
      <w:r w:rsidR="006C6D3E">
        <w:t>Mate Čička, Donja Lomnica, II. Odvojak Deverićeve 5</w:t>
      </w:r>
    </w:p>
    <w:p w:rsidRDefault="000F7610" w:rsidP="002C5A29" w:rsidR="000F7610">
      <w:pPr>
        <w:jc w:val="center"/>
      </w:pPr>
    </w:p>
    <w:p w:rsidRDefault="002C5A29" w:rsidP="002C5A29" w:rsidR="002C5A29" w:rsidRPr="000F7610">
      <w:pPr>
        <w:jc w:val="center"/>
      </w:pPr>
      <w:r w:rsidRPr="000F7610">
        <w:t>Obrazloženje</w:t>
      </w:r>
    </w:p>
    <w:p w:rsidRDefault="00C86C5E" w:rsidP="002C5A29" w:rsidR="00C86C5E" w:rsidRPr="00C413CC">
      <w:pPr>
        <w:jc w:val="center"/>
        <w:rPr>
          <w:b/>
        </w:rPr>
      </w:pPr>
    </w:p>
    <w:p w:rsidRDefault="004270FB" w:rsidP="004270FB" w:rsidR="00067740">
      <w:pPr>
        <w:ind w:firstLine="708"/>
        <w:jc w:val="both"/>
      </w:pPr>
      <w:r w:rsidRPr="00C413CC">
        <w:t xml:space="preserve">Rješenjem </w:t>
      </w:r>
      <w:r w:rsidR="006C6D3E">
        <w:t>Trgovačkog suda u Karlovcu poslovni broj St-s-2/01 od 16. svibnja 2001. otvoren je i i</w:t>
      </w:r>
      <w:r w:rsidR="003C2DC9">
        <w:t xml:space="preserve">stovremeno zaključen stečajni postupak nad dužnikom </w:t>
      </w:r>
      <w:r w:rsidR="006C6D3E">
        <w:t>DRVO-SLUNJ d.o.o., Slunj, Veljun bb</w:t>
      </w:r>
      <w:r w:rsidR="00D31FB4">
        <w:t>.</w:t>
      </w:r>
    </w:p>
    <w:p w:rsidRDefault="006C6D3E" w:rsidP="004270FB" w:rsidR="006C6D3E">
      <w:pPr>
        <w:ind w:firstLine="708"/>
        <w:jc w:val="both"/>
      </w:pPr>
    </w:p>
    <w:p w:rsidRDefault="006C6D3E" w:rsidP="004270FB" w:rsidR="006C6D3E">
      <w:pPr>
        <w:ind w:firstLine="708"/>
        <w:jc w:val="both"/>
      </w:pPr>
      <w:r>
        <w:t xml:space="preserve">Rješenjem Trgovačkog suda u Karlovcu poslovni broj St-s-249/01 od 16. travnja 2008. za stečajnog upravitelja imenovana je Vladimira Furač, a radi parničnog postupka koji se vodio pred Općinskim sudom u Slunju tužitelja – dužnika protiv tuženika Grad Slunj. </w:t>
      </w:r>
    </w:p>
    <w:p w:rsidRDefault="006C6D3E" w:rsidP="004270FB" w:rsidR="006C6D3E">
      <w:pPr>
        <w:ind w:firstLine="708"/>
        <w:jc w:val="both"/>
      </w:pPr>
    </w:p>
    <w:p w:rsidRDefault="006C6D3E" w:rsidP="004270FB" w:rsidR="006C6D3E">
      <w:pPr>
        <w:ind w:firstLine="708"/>
        <w:jc w:val="both"/>
      </w:pPr>
      <w:r>
        <w:lastRenderedPageBreak/>
        <w:t>Podneskom od 13. lipnja 2019. zainteresirane osobe su predložile nastavak postupka s obzirom da je dužnik uspio u postupku protiv Grada Slunja te se njegova imovina odnosi na pravomoćno novčano potraživanje</w:t>
      </w:r>
      <w:r w:rsidR="00EE1C89">
        <w:t xml:space="preserve"> značajnijeg iznosa i to:</w:t>
      </w:r>
    </w:p>
    <w:p w:rsidRDefault="00EE1C89" w:rsidP="004270FB" w:rsidR="00EE1C89">
      <w:pPr>
        <w:ind w:firstLine="708"/>
        <w:jc w:val="both"/>
      </w:pPr>
    </w:p>
    <w:p w:rsidRDefault="00EE1C89" w:rsidP="004270FB" w:rsidR="00EE1C89">
      <w:pPr>
        <w:ind w:firstLine="708"/>
        <w:jc w:val="both"/>
      </w:pPr>
      <w:r>
        <w:t>-189.954,00 kn sa zakonskom zateznom kamatom od 16. rujna 2004. do isplate,</w:t>
      </w:r>
    </w:p>
    <w:p w:rsidRDefault="00EE1C89" w:rsidP="004270FB" w:rsidR="00EE1C89">
      <w:pPr>
        <w:ind w:firstLine="708"/>
        <w:jc w:val="both"/>
      </w:pPr>
      <w:r>
        <w:t>- 20.000,00 kn sa zakonskom zateznom kamatom od 29. rujna 2005. do isplate,</w:t>
      </w:r>
    </w:p>
    <w:p w:rsidRDefault="00EE1C89" w:rsidP="004270FB" w:rsidR="00EE1C89">
      <w:pPr>
        <w:ind w:firstLine="708"/>
        <w:jc w:val="both"/>
      </w:pPr>
      <w:r>
        <w:t>- 116.968,80 kn sa zakonskom zateznom kamatom od 10. lipnja 2008. do isplate,</w:t>
      </w:r>
    </w:p>
    <w:p w:rsidRDefault="00EE1C89" w:rsidP="004270FB" w:rsidR="00EE1C89">
      <w:pPr>
        <w:ind w:firstLine="708"/>
        <w:jc w:val="both"/>
      </w:pPr>
      <w:r>
        <w:t>- 35.020,00 kn sa zakonskom zateznom kamatom od 10. lipnja 2008. do isplate.</w:t>
      </w:r>
    </w:p>
    <w:p w:rsidRDefault="00067740" w:rsidP="004270FB" w:rsidR="00067740">
      <w:pPr>
        <w:ind w:firstLine="708"/>
        <w:jc w:val="both"/>
      </w:pPr>
    </w:p>
    <w:p w:rsidRDefault="00067740" w:rsidP="004270FB" w:rsidR="00067740">
      <w:pPr>
        <w:ind w:firstLine="708"/>
        <w:jc w:val="both"/>
      </w:pPr>
      <w:r>
        <w:t>Rješenjem ovog suda poslovni broj Tt-</w:t>
      </w:r>
      <w:r w:rsidR="00EE1C89">
        <w:t>01/1077 od 14. rujna 2001.</w:t>
      </w:r>
      <w:r>
        <w:t xml:space="preserve"> dužnik je brisan iz sudskog registra.</w:t>
      </w:r>
    </w:p>
    <w:p w:rsidRDefault="00CD41B5" w:rsidP="004270FB" w:rsidR="00CD41B5">
      <w:pPr>
        <w:ind w:firstLine="708"/>
        <w:jc w:val="both"/>
      </w:pPr>
    </w:p>
    <w:p w:rsidRDefault="00EE1C89" w:rsidP="004270FB" w:rsidR="00096172">
      <w:pPr>
        <w:ind w:firstLine="708"/>
        <w:jc w:val="both"/>
      </w:pPr>
      <w:r>
        <w:t xml:space="preserve">Ujedno zainteresirane osobe predlažu da se za stečajnog upravitelja imenuje Mato Čičak. </w:t>
      </w:r>
    </w:p>
    <w:p w:rsidRDefault="00EE1C89" w:rsidP="004270FB" w:rsidR="00EE1C89">
      <w:pPr>
        <w:ind w:firstLine="708"/>
        <w:jc w:val="both"/>
      </w:pPr>
    </w:p>
    <w:p w:rsidRDefault="00EE1C89" w:rsidP="004270FB" w:rsidR="00EE1C89">
      <w:pPr>
        <w:ind w:firstLine="708"/>
        <w:jc w:val="both"/>
      </w:pPr>
      <w:r>
        <w:t>Temeljem čl.199. st.1. to.3. Stečajnog zakona (Narodne novine broj 44/96, 161/98, 29/99, 129/00, 123/03, 197/03, 187/04, 82/06, 116/10, 125/12, 133/12, dalje: Starog SZ-a) odlučeno je kao u točki 1. izreke rješenja.</w:t>
      </w:r>
    </w:p>
    <w:p w:rsidRDefault="00EE1C89" w:rsidP="004270FB" w:rsidR="00EE1C89">
      <w:pPr>
        <w:ind w:firstLine="708"/>
        <w:jc w:val="both"/>
      </w:pPr>
    </w:p>
    <w:p w:rsidRDefault="00EE1C89" w:rsidP="004270FB" w:rsidR="00EE1C89">
      <w:pPr>
        <w:ind w:firstLine="708"/>
        <w:jc w:val="both"/>
      </w:pPr>
      <w:r>
        <w:t>Temeljem čl.22. Starog SZ-a odlučeno je kao u točki 3. izreke rješenja, te je stečajnim upraviteljem imenovan Mato Čičak po prijedlogu zainteresiranih osoba,</w:t>
      </w:r>
      <w:r w:rsidRPr="00EE1C89">
        <w:t xml:space="preserve"> </w:t>
      </w:r>
      <w:r>
        <w:t xml:space="preserve">ručno, s obzirom da je postupak započeo prije stupanja na snagu </w:t>
      </w:r>
      <w:r w:rsidR="00091507">
        <w:t xml:space="preserve">novog </w:t>
      </w:r>
      <w:r>
        <w:t>Stečajnog zakona (narodne novine broj 71/15).</w:t>
      </w:r>
    </w:p>
    <w:p w:rsidRDefault="00067740" w:rsidP="004270FB" w:rsidR="00067740">
      <w:pPr>
        <w:ind w:firstLine="708"/>
        <w:jc w:val="both"/>
      </w:pPr>
    </w:p>
    <w:p w:rsidRDefault="00096172" w:rsidP="004270FB" w:rsidR="00096172">
      <w:pPr>
        <w:ind w:firstLine="708"/>
        <w:jc w:val="both"/>
      </w:pPr>
      <w:r>
        <w:t xml:space="preserve">Temeljem odredbe </w:t>
      </w:r>
      <w:r w:rsidR="00516770">
        <w:t>čl.</w:t>
      </w:r>
      <w:r w:rsidR="003C2DC9">
        <w:t xml:space="preserve">289. st.5. i čl.438. </w:t>
      </w:r>
      <w:r w:rsidR="00067740">
        <w:t>Stečajnog zakona (Narodne novine broj 71/15, 104/17, dalje: SZ-a)</w:t>
      </w:r>
      <w:r w:rsidR="00516770">
        <w:t xml:space="preserve"> odlučeno je kao u</w:t>
      </w:r>
      <w:r w:rsidR="007B365B">
        <w:t xml:space="preserve"> </w:t>
      </w:r>
      <w:r w:rsidR="00EE1C89">
        <w:t>točkama 2. i 4.</w:t>
      </w:r>
      <w:r w:rsidR="00067740">
        <w:t xml:space="preserve"> ovog rješenja.</w:t>
      </w:r>
    </w:p>
    <w:p w:rsidRDefault="007B365B" w:rsidP="004270FB" w:rsidR="007B365B">
      <w:pPr>
        <w:ind w:firstLine="708"/>
        <w:jc w:val="both"/>
      </w:pPr>
    </w:p>
    <w:p w:rsidRDefault="00CD41B5" w:rsidP="00193E07" w:rsidR="00CD41B5">
      <w:pPr>
        <w:ind w:firstLine="708"/>
        <w:jc w:val="center"/>
      </w:pPr>
    </w:p>
    <w:p w:rsidRDefault="002C5A29" w:rsidP="00193E07" w:rsidR="002C5A29" w:rsidRPr="000F7610">
      <w:pPr>
        <w:ind w:firstLine="708"/>
        <w:jc w:val="center"/>
      </w:pPr>
      <w:r w:rsidRPr="000F7610">
        <w:t>U Karlovcu</w:t>
      </w:r>
      <w:r w:rsidR="00AB6833" w:rsidRPr="000F7610">
        <w:t xml:space="preserve"> </w:t>
      </w:r>
      <w:r w:rsidR="00091507">
        <w:t>1</w:t>
      </w:r>
      <w:r w:rsidR="003C2DC9">
        <w:t xml:space="preserve">4. lipnja </w:t>
      </w:r>
      <w:r w:rsidR="00067740">
        <w:t>2019</w:t>
      </w:r>
      <w:r w:rsidR="00CD41B5">
        <w:t>.</w:t>
      </w:r>
    </w:p>
    <w:p w:rsidRDefault="004B583E" w:rsidP="00193E07" w:rsidR="004B583E" w:rsidRPr="000F7610">
      <w:pPr>
        <w:ind w:firstLine="708"/>
        <w:jc w:val="center"/>
      </w:pPr>
    </w:p>
    <w:p w:rsidRDefault="002C5A29" w:rsidP="002C5A29" w:rsidR="002C5A29" w:rsidRPr="000F7610">
      <w:pPr>
        <w:jc w:val="both"/>
      </w:pPr>
    </w:p>
    <w:p w:rsidRDefault="00F92B1B" w:rsidP="00F92B1B" w:rsidR="002C5A29" w:rsidRPr="000F7610">
      <w:pPr>
        <w:ind w:left="4248"/>
        <w:jc w:val="both"/>
      </w:pPr>
      <w:r w:rsidRPr="000F7610">
        <w:t xml:space="preserve">                    </w:t>
      </w:r>
      <w:r w:rsidR="002C5A29" w:rsidRPr="000F7610">
        <w:t xml:space="preserve">  </w:t>
      </w:r>
      <w:r w:rsidRPr="000F7610">
        <w:t xml:space="preserve">          </w:t>
      </w:r>
      <w:r w:rsidR="002C5A29" w:rsidRPr="000F7610">
        <w:t xml:space="preserve"> Stečajni sudac:</w:t>
      </w:r>
    </w:p>
    <w:p w:rsidRDefault="00B355FA" w:rsidP="001C0BFB" w:rsidR="001C0BFB">
      <w:pPr>
        <w:ind w:left="4248"/>
        <w:jc w:val="both"/>
      </w:pPr>
      <w:r w:rsidRPr="000F7610">
        <w:t xml:space="preserve">                </w:t>
      </w:r>
      <w:r w:rsidR="00A96A12" w:rsidRPr="000F7610">
        <w:t xml:space="preserve">      </w:t>
      </w:r>
      <w:r w:rsidRPr="000F7610">
        <w:t xml:space="preserve">  </w:t>
      </w:r>
      <w:r w:rsidR="00AF45CD" w:rsidRPr="000F7610">
        <w:t xml:space="preserve">   </w:t>
      </w:r>
      <w:r w:rsidR="00F92B1B" w:rsidRPr="000F7610">
        <w:t>Jadranka Mađeruh</w:t>
      </w:r>
      <w:r w:rsidR="001C0BFB">
        <w:t>, v.r.</w:t>
      </w:r>
    </w:p>
    <w:p w:rsidRDefault="001C0BFB" w:rsidP="001C0BFB" w:rsidR="001C0BFB">
      <w:pPr>
        <w:ind w:left="4248"/>
        <w:jc w:val="both"/>
      </w:pPr>
    </w:p>
    <w:p w:rsidRDefault="001C0BFB" w:rsidP="001C0BFB" w:rsidR="001C0BFB">
      <w:pPr>
        <w:ind w:left="4248"/>
        <w:jc w:val="both"/>
      </w:pPr>
      <w:r>
        <w:t xml:space="preserve">               Za točnost otpravka-ovlašteni službenik:</w:t>
      </w:r>
      <w:r>
        <w:br/>
        <w:t xml:space="preserve">                               Draženka Prpić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PRAVNA POUKA:</w:t>
      </w: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8620CE">
      <w:pPr>
        <w:ind w:left="4248"/>
        <w:jc w:val="both"/>
      </w:pPr>
    </w:p>
    <w:p w:rsidRDefault="002C5A29" w:rsidR="002C5A29" w:rsidRPr="00C413CC">
      <w:r w:rsidRPr="00C413CC">
        <w:t>Dna:</w:t>
      </w:r>
      <w:r w:rsidR="005D34CC" w:rsidRPr="00C413CC">
        <w:t xml:space="preserve">                                           </w:t>
      </w:r>
      <w:r w:rsidR="00B841D4" w:rsidRPr="00C413CC">
        <w:t xml:space="preserve">                          </w:t>
      </w:r>
      <w:r w:rsidR="005D34CC" w:rsidRPr="00C413CC">
        <w:t xml:space="preserve">                        </w:t>
      </w:r>
    </w:p>
    <w:p w:rsidRDefault="004B583E" w:rsidP="004B583E" w:rsidR="004B583E" w:rsidRPr="00C413CC">
      <w:pPr>
        <w:numPr>
          <w:ilvl w:val="0"/>
          <w:numId w:val="6"/>
        </w:numPr>
      </w:pPr>
      <w:r w:rsidRPr="00C413CC">
        <w:t>s</w:t>
      </w:r>
      <w:r w:rsidR="00331A9B" w:rsidRPr="00C413CC">
        <w:t xml:space="preserve">tečajni upravitelj </w:t>
      </w:r>
      <w:r w:rsidR="00091507">
        <w:t>Mato Čičak</w:t>
      </w:r>
    </w:p>
    <w:p w:rsidRDefault="00516770" w:rsidP="004B583E" w:rsidR="00516770">
      <w:pPr>
        <w:numPr>
          <w:ilvl w:val="0"/>
          <w:numId w:val="6"/>
        </w:numPr>
      </w:pPr>
      <w:r>
        <w:t>sudski registar ovog suda</w:t>
      </w:r>
    </w:p>
    <w:p w:rsidRDefault="00091507" w:rsidP="004B583E" w:rsidR="00091507">
      <w:pPr>
        <w:numPr>
          <w:ilvl w:val="0"/>
          <w:numId w:val="6"/>
        </w:numPr>
      </w:pPr>
      <w:r>
        <w:t>predlagateljima po punomoćniku</w:t>
      </w:r>
    </w:p>
    <w:p w:rsidRDefault="008620CE" w:rsidP="004B583E" w:rsidR="00B355FA">
      <w:pPr>
        <w:numPr>
          <w:ilvl w:val="0"/>
          <w:numId w:val="6"/>
        </w:numPr>
      </w:pPr>
      <w:r>
        <w:t>e-</w:t>
      </w:r>
      <w:r w:rsidR="004B583E" w:rsidRPr="00C413CC">
        <w:t xml:space="preserve">oglasna ploča </w:t>
      </w:r>
      <w:r w:rsidR="00516770">
        <w:t>suda</w:t>
      </w:r>
    </w:p>
    <w:p w:rsidRDefault="00A96A12" w:rsidP="00B355FA" w:rsidR="00A96A12" w:rsidRPr="00C413CC">
      <w:pPr>
        <w:ind w:left="360"/>
      </w:pPr>
    </w:p>
    <w:sectPr w:rsidSect="00A96A12" w:rsidR="00A96A12" w:rsidRPr="00C413CC">
      <w:headerReference w:type="default" r:id="rId11"/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C4E" w:rsidP="008F03F1" w:rsidR="00403C4E">
      <w:r>
        <w:separator/>
      </w:r>
    </w:p>
  </w:endnote>
  <w:endnote w:id="0" w:type="continuationSeparator">
    <w:p w:rsidRDefault="00403C4E" w:rsidP="008F03F1" w:rsidR="00403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C4E" w:rsidP="008F03F1" w:rsidR="00403C4E">
      <w:r>
        <w:separator/>
      </w:r>
    </w:p>
  </w:footnote>
  <w:footnote w:id="0" w:type="continuationSeparator">
    <w:p w:rsidRDefault="00403C4E" w:rsidP="008F03F1" w:rsidR="00403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F1" w:rsidR="008F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3943">
      <w:rPr>
        <w:noProof/>
      </w:rPr>
      <w:t>1</w:t>
    </w:r>
    <w:r>
      <w:fldChar w:fldCharType="end"/>
    </w:r>
  </w:p>
  <w:p w:rsidRDefault="00067740" w:rsidR="00067740">
    <w:pPr>
      <w:pStyle w:val="Zaglavlje"/>
      <w:jc w:val="center"/>
    </w:pPr>
  </w:p>
  <w:p w:rsidRDefault="00067740" w:rsidR="00067740">
    <w:pPr>
      <w:pStyle w:val="Zaglavlje"/>
      <w:jc w:val="center"/>
    </w:pPr>
  </w:p>
  <w:p w:rsidRDefault="00067740" w:rsidR="0006774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1751B8"/>
    <w:multiLevelType w:val="hybridMultilevel"/>
    <w:tmpl w:val="6EF2A05A"/>
    <w:lvl w:tplc="E90894E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3CE2"/>
    <w:rsid w:val="000225C2"/>
    <w:rsid w:val="00050EF7"/>
    <w:rsid w:val="00067740"/>
    <w:rsid w:val="00091507"/>
    <w:rsid w:val="00096172"/>
    <w:rsid w:val="000F7610"/>
    <w:rsid w:val="00193E07"/>
    <w:rsid w:val="001C0BFB"/>
    <w:rsid w:val="001F0CBA"/>
    <w:rsid w:val="002C5A29"/>
    <w:rsid w:val="00302842"/>
    <w:rsid w:val="00331A9B"/>
    <w:rsid w:val="003B7B9C"/>
    <w:rsid w:val="003C2DC9"/>
    <w:rsid w:val="00403C4E"/>
    <w:rsid w:val="004270FB"/>
    <w:rsid w:val="004B583E"/>
    <w:rsid w:val="004C54A0"/>
    <w:rsid w:val="00516770"/>
    <w:rsid w:val="00556D94"/>
    <w:rsid w:val="005D34CC"/>
    <w:rsid w:val="006215D4"/>
    <w:rsid w:val="006320A4"/>
    <w:rsid w:val="006C6D3E"/>
    <w:rsid w:val="0070183C"/>
    <w:rsid w:val="00722A07"/>
    <w:rsid w:val="007803BF"/>
    <w:rsid w:val="00786BAD"/>
    <w:rsid w:val="007B365B"/>
    <w:rsid w:val="008620CE"/>
    <w:rsid w:val="00864355"/>
    <w:rsid w:val="008D14D3"/>
    <w:rsid w:val="008F03F1"/>
    <w:rsid w:val="00A54649"/>
    <w:rsid w:val="00A74937"/>
    <w:rsid w:val="00A96A12"/>
    <w:rsid w:val="00AB6833"/>
    <w:rsid w:val="00AF45CD"/>
    <w:rsid w:val="00B355FA"/>
    <w:rsid w:val="00B841D4"/>
    <w:rsid w:val="00B918B5"/>
    <w:rsid w:val="00BE5BCF"/>
    <w:rsid w:val="00C413CC"/>
    <w:rsid w:val="00C86C5E"/>
    <w:rsid w:val="00C91BAF"/>
    <w:rsid w:val="00CD41B5"/>
    <w:rsid w:val="00D31FB4"/>
    <w:rsid w:val="00DA4E5E"/>
    <w:rsid w:val="00DE0F60"/>
    <w:rsid w:val="00E30374"/>
    <w:rsid w:val="00E82FD5"/>
    <w:rsid w:val="00E94631"/>
    <w:rsid w:val="00EA3943"/>
    <w:rsid w:val="00EC396D"/>
    <w:rsid w:val="00EE1C89"/>
    <w:rsid w:val="00F10CB7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0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0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upis stečajne mase u sudski registar</izvorni_sadrzaj>
    <derivirana_varijabla naziv="DomainObject.Primjedba_1">i upis stečajne mase u sudski registar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2001.</izvorni_sadrzaj>
    <derivirana_varijabla naziv="DomainObject.Predmet.DatumRjesavanja_1">1. ožujka 2001.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St-1/2019</izvorni_sadrzaj>
    <derivirana_varijabla naziv="DomainObject.Predmet.OznakaBroj_1">Pu St-1/2019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DRVO-SLUNJ  d.o.o.</izvorni_sadrzaj>
    <derivirana_varijabla naziv="DomainObject.Predmet.ProtustrankaFormated_1">  DRVO-SLUNJ  d.o.o.</derivirana_varijabla>
  </DomainObject.Predmet.ProtustrankaFormated>
  <DomainObject.Predmet.ProtustrankaFormatedOIB>
    <izvorni_sadrzaj>  DRVO-SLUNJ  d.o.o., OIB 00000000001</izvorni_sadrzaj>
    <derivirana_varijabla naziv="DomainObject.Predmet.ProtustrankaFormatedOIB_1">  DRVO-SLUNJ  d.o.o., OIB 00000000001</derivirana_varijabla>
  </DomainObject.Predmet.ProtustrankaFormatedOIB>
  <DomainObject.Predmet.ProtustrankaFormatedWithAdress>
    <izvorni_sadrzaj> DRVO-SLUNJ  d.o.o., Veljun bb, 47240 Veljun</izvorni_sadrzaj>
    <derivirana_varijabla naziv="DomainObject.Predmet.ProtustrankaFormatedWithAdress_1"> DRVO-SLUNJ  d.o.o., Veljun bb, 47240 Veljun</derivirana_varijabla>
  </DomainObject.Predmet.ProtustrankaFormatedWithAdress>
  <DomainObject.Predmet.ProtustrankaFormatedWithAdressOIB>
    <izvorni_sadrzaj> DRVO-SLUNJ  d.o.o., OIB 00000000001, Veljun bb, 47240 Veljun</izvorni_sadrzaj>
    <derivirana_varijabla naziv="DomainObject.Predmet.ProtustrankaFormatedWithAdressOIB_1"> DRVO-SLUNJ  d.o.o., OIB 00000000001, Veljun bb, 47240 Veljun</derivirana_varijabla>
  </DomainObject.Predmet.ProtustrankaFormatedWithAdressOIB>
  <DomainObject.Predmet.ProtustrankaWithAdress>
    <izvorni_sadrzaj>DRVO-SLUNJ  d.o.o. Veljun bb, 47240 Veljun</izvorni_sadrzaj>
    <derivirana_varijabla naziv="DomainObject.Predmet.ProtustrankaWithAdress_1">DRVO-SLUNJ  d.o.o. Veljun bb, 47240 Veljun</derivirana_varijabla>
  </DomainObject.Predmet.ProtustrankaWithAdress>
  <DomainObject.Predmet.ProtustrankaWithAdressOIB>
    <izvorni_sadrzaj>DRVO-SLUNJ  d.o.o., OIB 00000000001, Veljun bb, 47240 Veljun</izvorni_sadrzaj>
    <derivirana_varijabla naziv="DomainObject.Predmet.ProtustrankaWithAdressOIB_1">DRVO-SLUNJ  d.o.o., OIB 00000000001, Veljun bb, 47240 Veljun</derivirana_varijabla>
  </DomainObject.Predmet.ProtustrankaWithAdressOIB>
  <DomainObject.Predmet.ProtustrankaNazivFormated>
    <izvorni_sadrzaj>DRVO-SLUNJ  d.o.o.</izvorni_sadrzaj>
    <derivirana_varijabla naziv="DomainObject.Predmet.ProtustrankaNazivFormated_1">DRVO-SLUNJ  d.o.o.</derivirana_varijabla>
  </DomainObject.Predmet.ProtustrankaNazivFormated>
  <DomainObject.Predmet.ProtustrankaNazivFormatedOIB>
    <izvorni_sadrzaj>DRVO-SLUNJ  d.o.o., OIB 00000000001</izvorni_sadrzaj>
    <derivirana_varijabla naziv="DomainObject.Predmet.ProtustrankaNazivFormatedOIB_1">DRVO-SLUNJ 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Pavlačić zastupanog po punomoćniku Josip Janković</izvorni_sadrzaj>
    <derivirana_varijabla naziv="DomainObject.Predmet.StrankaFormated_1">  Marica Pavlačić zastupanog po punomoćniku Josip Janković</derivirana_varijabla>
  </DomainObject.Predmet.StrankaFormated>
  <DomainObject.Predmet.StrankaFormatedOIB>
    <izvorni_sadrzaj>  Marica Pavlačić zastupanog po punomoćniku Josip Janković</izvorni_sadrzaj>
    <derivirana_varijabla naziv="DomainObject.Predmet.StrankaFormatedOIB_1">  Marica Pavlačić zastupanog po punomoćniku Josip Janković</derivirana_varijabla>
  </DomainObject.Predmet.StrankaFormatedOIB>
  <DomainObject.Predmet.StrankaFormatedWithAdress>
    <izvorni_sadrzaj> Marica Pavlačić, Husje 13, 47000 Husje zastupanog po punomoćniku Josip Janković</izvorni_sadrzaj>
    <derivirana_varijabla naziv="DomainObject.Predmet.StrankaFormatedWithAdress_1"> Marica Pavlačić, Husje 13, 47000 Husje zastupanog po punomoćniku Josip Janković</derivirana_varijabla>
  </DomainObject.Predmet.StrankaFormatedWithAdress>
  <DomainObject.Predmet.StrankaFormatedWithAdressOIB>
    <izvorni_sadrzaj> Marica Pavlačić, Husje 13, 47000 Husje zastupanog po punomoćniku Josip Janković</izvorni_sadrzaj>
    <derivirana_varijabla naziv="DomainObject.Predmet.StrankaFormatedWithAdressOIB_1"> Marica Pavlačić, Husje 13, 47000 Husje zastupanog po punomoćniku Josip Janković</derivirana_varijabla>
  </DomainObject.Predmet.StrankaFormatedWithAdressOIB>
  <DomainObject.Predmet.StrankaWithAdress>
    <izvorni_sadrzaj>Marica Pavlačić Husje 13,47000 Husje</izvorni_sadrzaj>
    <derivirana_varijabla naziv="DomainObject.Predmet.StrankaWithAdress_1">Marica Pavlačić Husje 13,47000 Husje</derivirana_varijabla>
  </DomainObject.Predmet.StrankaWithAdress>
  <DomainObject.Predmet.StrankaWithAdressOIB>
    <izvorni_sadrzaj>Marica Pavlačić, Husje 13,47000 Husje</izvorni_sadrzaj>
    <derivirana_varijabla naziv="DomainObject.Predmet.StrankaWithAdressOIB_1">Marica Pavlačić, Husje 13,47000 Husje</derivirana_varijabla>
  </DomainObject.Predmet.StrankaWithAdressOIB>
  <DomainObject.Predmet.StrankaNazivFormated>
    <izvorni_sadrzaj>Marica Pavlačić</izvorni_sadrzaj>
    <derivirana_varijabla naziv="DomainObject.Predmet.StrankaNazivFormated_1">Marica Pavlačić</derivirana_varijabla>
  </DomainObject.Predmet.StrankaNazivFormated>
  <DomainObject.Predmet.StrankaNazivFormatedOIB>
    <izvorni_sadrzaj>Marica Pavlačić</izvorni_sadrzaj>
    <derivirana_varijabla naziv="DomainObject.Predmet.StrankaNazivFormatedOIB_1">Marica Pavlačić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Marica Pavlačić zastupanog po punomoćniku Josip Janković</item>
    </izvorni_sadrzaj>
    <derivirana_varijabla naziv="DomainObject.Predmet.StrankaListFormated_1">
      <item>Marica Pavlačić zastupanog po punomoćniku Josip Janković</item>
    </derivirana_varijabla>
  </DomainObject.Predmet.StrankaListFormated>
  <DomainObject.Predmet.StrankaListFormatedOIB>
    <izvorni_sadrzaj>
      <item>Marica Pavlačić zastupanog po punomoćniku Josip Janković</item>
    </izvorni_sadrzaj>
    <derivirana_varijabla naziv="DomainObject.Predmet.StrankaListFormatedOIB_1">
      <item>Marica Pavlačić zastupanog po punomoćniku Josip Janković</item>
    </derivirana_varijabla>
  </DomainObject.Predmet.StrankaListFormatedOIB>
  <DomainObject.Predmet.StrankaListFormatedWithAdress>
    <izvorni_sadrzaj>
      <item>Marica Pavlačić, Husje 13, 47000 Husje zastupanog po punomoćniku Josip Janković</item>
    </izvorni_sadrzaj>
    <derivirana_varijabla naziv="DomainObject.Predmet.StrankaListFormatedWithAdress_1">
      <item>Marica Pavlačić, Husje 13, 47000 Husje zastupanog po punomoćniku Josip Janković</item>
    </derivirana_varijabla>
  </DomainObject.Predmet.StrankaListFormatedWithAdress>
  <DomainObject.Predmet.StrankaListFormatedWithAdressOIB>
    <izvorni_sadrzaj>
      <item>Marica Pavlačić, Husje 13, 47000 Husje zastupanog po punomoćniku Josip Janković</item>
    </izvorni_sadrzaj>
    <derivirana_varijabla naziv="DomainObject.Predmet.StrankaListFormatedWithAdressOIB_1">
      <item>Marica Pavlačić, Husje 13, 47000 Husje zastupanog po punomoćniku Josip Janković</item>
    </derivirana_varijabla>
  </DomainObject.Predmet.StrankaListFormatedWithAdressOIB>
  <DomainObject.Predmet.StrankaListNazivFormated>
    <izvorni_sadrzaj>
      <item>Marica Pavlačić</item>
    </izvorni_sadrzaj>
    <derivirana_varijabla naziv="DomainObject.Predmet.StrankaListNazivFormated_1">
      <item>Marica Pavlačić</item>
    </derivirana_varijabla>
  </DomainObject.Predmet.StrankaListNazivFormated>
  <DomainObject.Predmet.StrankaListNazivFormatedOIB>
    <izvorni_sadrzaj>
      <item>Marica Pavlačić</item>
    </izvorni_sadrzaj>
    <derivirana_varijabla naziv="DomainObject.Predmet.StrankaListNazivFormatedOIB_1">
      <item>Marica Pavlačić</item>
    </derivirana_varijabla>
  </DomainObject.Predmet.StrankaListNazivFormatedOIB>
  <DomainObject.Predmet.ProtuStrankaListFormated>
    <izvorni_sadrzaj>
      <item>DRVO-SLUNJ  d.o.o.</item>
    </izvorni_sadrzaj>
    <derivirana_varijabla naziv="DomainObject.Predmet.ProtuStrankaListFormated_1">
      <item>DRVO-SLUNJ  d.o.o.</item>
    </derivirana_varijabla>
  </DomainObject.Predmet.ProtuStrankaListFormated>
  <DomainObject.Predmet.ProtuStrankaListFormatedOIB>
    <izvorni_sadrzaj>
      <item>DRVO-SLUNJ  d.o.o., OIB 00000000001</item>
    </izvorni_sadrzaj>
    <derivirana_varijabla naziv="DomainObject.Predmet.ProtuStrankaListFormatedOIB_1">
      <item>DRVO-SLUNJ  d.o.o., OIB 00000000001</item>
    </derivirana_varijabla>
  </DomainObject.Predmet.ProtuStrankaListFormatedOIB>
  <DomainObject.Predmet.ProtuStrankaListFormatedWithAdress>
    <izvorni_sadrzaj>
      <item>DRVO-SLUNJ  d.o.o., Veljun bb, 47240 Veljun</item>
    </izvorni_sadrzaj>
    <derivirana_varijabla naziv="DomainObject.Predmet.ProtuStrankaListFormatedWithAdress_1">
      <item>DRVO-SLUNJ  d.o.o., Veljun bb, 47240 Veljun</item>
    </derivirana_varijabla>
  </DomainObject.Predmet.ProtuStrankaListFormatedWithAdress>
  <DomainObject.Predmet.ProtuStrankaListFormatedWithAdressOIB>
    <izvorni_sadrzaj>
      <item>DRVO-SLUNJ  d.o.o., OIB 00000000001, Veljun bb, 47240 Veljun</item>
    </izvorni_sadrzaj>
    <derivirana_varijabla naziv="DomainObject.Predmet.ProtuStrankaListFormatedWithAdressOIB_1">
      <item>DRVO-SLUNJ  d.o.o., OIB 00000000001, Veljun bb, 47240 Veljun</item>
    </derivirana_varijabla>
  </DomainObject.Predmet.ProtuStrankaListFormatedWithAdressOIB>
  <DomainObject.Predmet.ProtuStrankaListNazivFormated>
    <izvorni_sadrzaj>
      <item>DRVO-SLUNJ  d.o.o.</item>
    </izvorni_sadrzaj>
    <derivirana_varijabla naziv="DomainObject.Predmet.ProtuStrankaListNazivFormated_1">
      <item>DRVO-SLUNJ  d.o.o.</item>
    </derivirana_varijabla>
  </DomainObject.Predmet.ProtuStrankaListNazivFormated>
  <DomainObject.Predmet.ProtuStrankaListNazivFormatedOIB>
    <izvorni_sadrzaj>
      <item>DRVO-SLUNJ  d.o.o., OIB 00000000001</item>
    </izvorni_sadrzaj>
    <derivirana_varijabla naziv="DomainObject.Predmet.ProtuStrankaListNazivFormatedOIB_1">
      <item>DRVO-SLUNJ  d.o.o., OIB 00000000001</item>
    </derivirana_varijabla>
  </DomainObject.Predmet.ProtuStrankaListNazivFormatedOIB>
  <DomainObject.Predmet.OstaliListFormated>
    <izvorni_sadrzaj>
      <item>Josip Janković punomoćnik sudionika u postupku Marica Pavlačić</item>
    </izvorni_sadrzaj>
    <derivirana_varijabla naziv="DomainObject.Predmet.OstaliListFormated_1">
      <item>Josip Janković punomoćnik sudionika u postupku Marica Pavlačić</item>
    </derivirana_varijabla>
  </DomainObject.Predmet.OstaliListFormated>
  <DomainObject.Predmet.OstaliListFormatedOIB>
    <izvorni_sadrzaj>
      <item>Josip Janković, OIB 16977149814 punomoćnik sudionika u postupku Marica Pavlačić</item>
    </izvorni_sadrzaj>
    <derivirana_varijabla naziv="DomainObject.Predmet.OstaliListFormatedOIB_1">
      <item>Josip Janković, OIB 16977149814 punomoćnik sudionika u postupku Marica Pavlačić</item>
    </derivirana_varijabla>
  </DomainObject.Predmet.OstaliListFormatedOIB>
  <DomainObject.Predmet.OstaliListFormatedWithAdress>
    <izvorni_sadrzaj>
      <item>Josip Janković, Vranicanijeva 5/I, 47000 Karlovac punomoćnik sudionika u postupku Marica Pavlačić</item>
    </izvorni_sadrzaj>
    <derivirana_varijabla naziv="DomainObject.Predmet.OstaliListFormatedWithAdress_1">
      <item>Josip Janković, Vranicanijeva 5/I, 47000 Karlovac punomoćnik sudionika u postupku Marica Pavlačić</item>
    </derivirana_varijabla>
  </DomainObject.Predmet.OstaliListFormatedWithAdress>
  <DomainObject.Predmet.OstaliListFormatedWithAdressOIB>
    <izvorni_sadrzaj>
      <item>Josip Janković, OIB 16977149814, Vranicanijeva 5/I, 47000 Karlovac punomoćnik sudionika u postupku Marica Pavlačić</item>
    </izvorni_sadrzaj>
    <derivirana_varijabla naziv="DomainObject.Predmet.OstaliListFormatedWithAdressOIB_1">
      <item>Josip Janković, OIB 16977149814, Vranicanijeva 5/I, 47000 Karlovac punomoćnik sudionika u postupku Marica Pavlačić</item>
    </derivirana_varijabla>
  </DomainObject.Predmet.OstaliListFormatedWithAdressOIB>
  <DomainObject.Predmet.OstaliListNazivFormated>
    <izvorni_sadrzaj>
      <item>Josip Janković</item>
    </izvorni_sadrzaj>
    <derivirana_varijabla naziv="DomainObject.Predmet.OstaliListNazivFormated_1">
      <item>Josip Janković</item>
    </derivirana_varijabla>
  </DomainObject.Predmet.OstaliListNazivFormated>
  <DomainObject.Predmet.OstaliListNazivFormatedOIB>
    <izvorni_sadrzaj>
      <item>Josip Janković, OIB 16977149814</item>
    </izvorni_sadrzaj>
    <derivirana_varijabla naziv="DomainObject.Predmet.OstaliListNazivFormatedOIB_1">
      <item>Josip Janković, OIB 16977149814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Pavlačić</izvorni_sadrzaj>
    <derivirana_varijabla naziv="DomainObject.Predmet.StrankaIDrugi_1">Marica Pavlačić</derivirana_varijabla>
  </DomainObject.Predmet.StrankaIDrugi>
  <DomainObject.Predmet.ProtustrankaIDrugi>
    <izvorni_sadrzaj>DRVO-SLUNJ  d.o.o.</izvorni_sadrzaj>
    <derivirana_varijabla naziv="DomainObject.Predmet.ProtustrankaIDrugi_1">DRVO-SLUNJ  d.o.o.</derivirana_varijabla>
  </DomainObject.Predmet.ProtustrankaIDrugi>
  <DomainObject.Predmet.StrankaIDrugiAdressOIB>
    <izvorni_sadrzaj>Marica Pavlačić, Husje 13, 47000 Husje</izvorni_sadrzaj>
    <derivirana_varijabla naziv="DomainObject.Predmet.StrankaIDrugiAdressOIB_1">Marica Pavlačić, Husje 13, 47000 Husje</derivirana_varijabla>
  </DomainObject.Predmet.StrankaIDrugiAdressOIB>
  <DomainObject.Predmet.ProtustrankaIDrugiAdressOIB>
    <izvorni_sadrzaj>DRVO-SLUNJ  d.o.o., OIB 00000000001, Veljun bb, 47240 Veljun</izvorni_sadrzaj>
    <derivirana_varijabla naziv="DomainObject.Predmet.ProtustrankaIDrugiAdressOIB_1">DRVO-SLUNJ  d.o.o., OIB 00000000001, Veljun bb, 47240 Veljun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2001.</izvorni_sadrzaj>
    <derivirana_varijabla naziv="DomainObject.Predmet.OdlukaRjesenje.DatumDonosenjaOdluke_1">1. ožujka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St-1/2019-1</izvorni_sadrzaj>
    <derivirana_varijabla naziv="DomainObject.Predmet.OdlukaRjesenje.Oznaka_1">Pu St-1/2019-1</derivirana_varijabla>
  </DomainObject.Predmet.OdlukaRjesenje.Oznaka>
  <DomainObject.Predmet.SudioniciListNaziv>
    <izvorni_sadrzaj>
      <item>DRVO-SLUNJ  d.o.o.</item>
      <item>Marica Pavlačić</item>
      <item>Josip Janković</item>
    </izvorni_sadrzaj>
    <derivirana_varijabla naziv="DomainObject.Predmet.SudioniciListNaziv_1">
      <item>DRVO-SLUNJ  d.o.o.</item>
      <item>Marica Pavlačić</item>
      <item>Josip Janković</item>
    </derivirana_varijabla>
  </DomainObject.Predmet.SudioniciListNaziv>
  <DomainObject.Predmet.SudioniciListAdressOIB>
    <izvorni_sadrzaj>
      <item>DRVO-SLUNJ  d.o.o., OIB 00000000001, Veljun bb,47240 Veljun</item>
      <item>Marica Pavlačić, Husje 13,47000 Husje</item>
      <item>Josip Janković, OIB 16977149814, Vranicanijeva 5/I,47000 Karlovac</item>
    </izvorni_sadrzaj>
    <derivirana_varijabla naziv="DomainObject.Predmet.SudioniciListAdressOIB_1">
      <item>DRVO-SLUNJ  d.o.o., OIB 00000000001, Veljun bb,47240 Veljun</item>
      <item>Marica Pavlačić, Husje 13,47000 Husje</item>
      <item>Josip Janković, OIB 16977149814, Vranicanijeva 5/I,47000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16977149814</item>
    </izvorni_sadrzaj>
    <derivirana_varijabla naziv="DomainObject.Predmet.SudioniciListNazivOIB_1">
      <item>, OIB 00000000001</item>
      <item>, OIB null</item>
      <item>, OIB 16977149814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A032DA-7E73-4AF0-B2F9-902FAC24A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497</properties:Words>
  <properties:Characters>2650</properties:Characters>
  <properties:Lines>92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2019-06-14T09:03:00Z</dcterms:created>
  <dc:creator>Korisnik</dc:creator>
  <cp:lastModifiedBy>Draženka Prpić</cp:lastModifiedBy>
  <cp:lastPrinted>2019-06-14T09:06:00Z</cp:lastPrinted>
  <dcterms:modified xmlns:xsi="http://www.w3.org/2001/XMLSchema-instance" xsi:type="dcterms:W3CDTF">2019-06-14T09:07:00Z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-ODREĐUJE SE UPIS STEČAJNE MASE U SUDSKI REGISTAR i imenovanje upravitelja -Pu St-1-19.docx)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