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c2fb" w14:paraId="372c2f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605D9">
        <w:t>ARGENTARIA d.o.o., Splitska 59, Makarska, OIB: 64583108985</w:t>
      </w:r>
      <w:r>
        <w:rPr>
          <w:lang w:val="hr-HR"/>
        </w:rPr>
        <w:t xml:space="preserve">, dana </w:t>
      </w:r>
      <w:r w:rsidR="002106AF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605D9">
        <w:t xml:space="preserve">ARGENTARIA d.o.o., Splitska 59, Makarska, OIB: 64583108985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605D9">
        <w:rPr>
          <w:lang w:val="hr-HR"/>
        </w:rPr>
        <w:t>1405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605D9">
        <w:rPr>
          <w:lang w:val="hr-HR"/>
        </w:rPr>
        <w:t>235.711,23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106AF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2106AF" w:rsidR="005A61D0">
      <w:pPr>
        <w:ind w:firstLine="708" w:left="7080"/>
        <w:jc w:val="center"/>
      </w:pPr>
      <w:r>
        <w:t xml:space="preserve">SUDAC </w:t>
      </w:r>
    </w:p>
    <w:p w:rsidRDefault="002106AF" w:rsidP="00693AB7" w:rsidR="002106AF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74C6C" w:rsidR="00473132">
    <w:pPr>
      <w:pStyle w:val="Zaglavlje"/>
      <w:jc w:val="center"/>
    </w:pPr>
  </w:p>
  <w:p w:rsidRDefault="00F74C6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605D9">
      <w:t>924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05D9"/>
    <w:rsid w:val="00066650"/>
    <w:rsid w:val="000B4D96"/>
    <w:rsid w:val="000F03A8"/>
    <w:rsid w:val="002106AF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5B5D7E"/>
    <w:rsid w:val="00684A08"/>
    <w:rsid w:val="00693AB7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74C6C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74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74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ARGENTARIA društvo s ograničenom odgovornošću za trgovinu, turizam i ugostiteljstvo</izvorni_sadrzaj>
    <derivirana_varijabla naziv="DomainObject.Predmet.ProtustrankaFormated_1">  ARGENTARIA društvo s ograničenom odgovornošću za trgovinu, turizam i ugostiteljstvo</derivirana_varijabla>
  </DomainObject.Predmet.ProtustrankaFormated>
  <DomainObject.Predmet.ProtustrankaFormatedOIB>
    <izvorni_sadrzaj>  ARGENTARIA društvo s ograničenom odgovornošću za trgovinu, turizam i ugostiteljstvo, OIB 64583108985</izvorni_sadrzaj>
    <derivirana_varijabla naziv="DomainObject.Predmet.ProtustrankaFormatedOIB_1">  ARGENTARIA društvo s ograničenom odgovornošću za trgovinu, turizam i ugostiteljstvo, OIB 64583108985</derivirana_varijabla>
  </DomainObject.Predmet.ProtustrankaFormatedOIB>
  <DomainObject.Predmet.ProtustrankaFormatedWithAdress>
    <izvorni_sadrzaj> ARGENTARIA društvo s ograničenom odgovornošću za trgovinu, turizam i ugostiteljstvo, Splitska 59, 21300 Makarska</izvorni_sadrzaj>
    <derivirana_varijabla naziv="DomainObject.Predmet.ProtustrankaFormatedWithAdress_1"> ARGENTARIA društvo s ograničenom odgovornošću za trgovinu, turizam i ugostiteljstvo, Splitska 59, 21300 Makarska</derivirana_varijabla>
  </DomainObject.Predmet.ProtustrankaFormatedWithAdress>
  <DomainObject.Predmet.ProtustrankaFormatedWithAdressOIB>
    <izvorni_sadrzaj> ARGENTARIA društvo s ograničenom odgovornošću za trgovinu, turizam i ugostiteljstvo, OIB 64583108985, Splitska 59, 21300 Makarska</izvorni_sadrzaj>
    <derivirana_varijabla naziv="DomainObject.Predmet.ProtustrankaFormatedWithAdressOIB_1"> ARGENTARIA društvo s ograničenom odgovornošću za trgovinu, turizam i ugostiteljstvo, OIB 64583108985, Splitska 59, 21300 Makarska</derivirana_varijabla>
  </DomainObject.Predmet.ProtustrankaFormatedWithAdressOIB>
  <DomainObject.Predmet.ProtustrankaWithAdress>
    <izvorni_sadrzaj>ARGENTARIA društvo s ograničenom odgovornošću za trgovinu, turizam i ugostiteljstvo Splitska 59, 21300 Makarska</izvorni_sadrzaj>
    <derivirana_varijabla naziv="DomainObject.Predmet.ProtustrankaWithAdress_1">ARGENTARIA društvo s ograničenom odgovornošću za trgovinu, turizam i ugostiteljstvo Splitska 59, 21300 Makarska</derivirana_varijabla>
  </DomainObject.Predmet.ProtustrankaWithAdress>
  <DomainObject.Predmet.ProtustrankaWithAdressOIB>
    <izvorni_sadrzaj>ARGENTARIA društvo s ograničenom odgovornošću za trgovinu, turizam i ugostiteljstvo, OIB 64583108985, Splitska 59, 21300 Makarska</izvorni_sadrzaj>
    <derivirana_varijabla naziv="DomainObject.Predmet.ProtustrankaWithAdressOIB_1">ARGENTARIA društvo s ograničenom odgovornošću za trgovinu, turizam i ugostiteljstvo, OIB 64583108985, Splitska 59, 21300 Makarska</derivirana_varijabla>
  </DomainObject.Predmet.ProtustrankaWithAdressOIB>
  <DomainObject.Predmet.ProtustrankaNazivFormated>
    <izvorni_sadrzaj>ARGENTARIA društvo s ograničenom odgovornošću za trgovinu, turizam i ugostiteljstvo</izvorni_sadrzaj>
    <derivirana_varijabla naziv="DomainObject.Predmet.ProtustrankaNazivFormated_1">ARGENTARIA društvo s ograničenom odgovornošću za trgovinu, turizam i ugostiteljstvo</derivirana_varijabla>
  </DomainObject.Predmet.ProtustrankaNazivFormated>
  <DomainObject.Predmet.ProtustrankaNazivFormatedOIB>
    <izvorni_sadrzaj>ARGENTARIA društvo s ograničenom odgovornošću za trgovinu, turizam i ugostiteljstvo, OIB 64583108985</izvorni_sadrzaj>
    <derivirana_varijabla naziv="DomainObject.Predmet.ProtustrankaNazivFormatedOIB_1">ARGENTARIA društvo s ograničenom odgovornošću za trgovinu, turizam i ugostiteljstvo, OIB 64583108985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235711.23</izvorni_sadrzaj>
    <derivirana_varijabla naziv="DomainObject.Predmet.TrenutnaVrijednost_1">235711.23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ARGENTARIA društvo s ograničenom odgovornošću za trgovinu, turizam i ugostiteljstvo</item>
    </izvorni_sadrzaj>
    <derivirana_varijabla naziv="DomainObject.Predmet.ProtuStrankaListFormated_1">
      <item>ARGENTARIA društvo s ograničenom odgovornošću za trgovinu, turizam i ugostiteljstvo</item>
    </derivirana_varijabla>
  </DomainObject.Predmet.ProtuStrankaListFormated>
  <DomainObject.Predmet.ProtuStrankaListFormatedOIB>
    <izvorni_sadrzaj>
      <item>ARGENTARIA društvo s ograničenom odgovornošću za trgovinu, turizam i ugostiteljstvo, OIB 64583108985</item>
    </izvorni_sadrzaj>
    <derivirana_varijabla naziv="DomainObject.Predmet.ProtuStrankaListFormatedOIB_1">
      <item>ARGENTARIA društvo s ograničenom odgovornošću za trgovinu, turizam i ugostiteljstvo, OIB 64583108985</item>
    </derivirana_varijabla>
  </DomainObject.Predmet.ProtuStrankaListFormatedOIB>
  <DomainObject.Predmet.ProtuStrankaListFormatedWithAdress>
    <izvorni_sadrzaj>
      <item>ARGENTARIA društvo s ograničenom odgovornošću za trgovinu, turizam i ugostiteljstvo, Splitska 59, 21300 Makarska</item>
    </izvorni_sadrzaj>
    <derivirana_varijabla naziv="DomainObject.Predmet.ProtuStrankaListFormatedWithAdress_1">
      <item>ARGENTARIA društvo s ograničenom odgovornošću za trgovinu, turizam i ugostiteljstvo, Splitska 59, 21300 Makarska</item>
    </derivirana_varijabla>
  </DomainObject.Predmet.ProtuStrankaListFormatedWithAdress>
  <DomainObject.Predmet.ProtuStrankaListFormatedWithAdressOIB>
    <izvorni_sadrzaj>
      <item>ARGENTARIA društvo s ograničenom odgovornošću za trgovinu, turizam i ugostiteljstvo, OIB 64583108985, Splitska 59, 21300 Makarska</item>
    </izvorni_sadrzaj>
    <derivirana_varijabla naziv="DomainObject.Predmet.ProtuStrankaListFormatedWithAdressOIB_1">
      <item>ARGENTARIA društvo s ograničenom odgovornošću za trgovinu, turizam i ugostiteljstvo, OIB 64583108985, Splitska 59, 21300 Makarska</item>
    </derivirana_varijabla>
  </DomainObject.Predmet.ProtuStrankaListFormatedWithAdressOIB>
  <DomainObject.Predmet.ProtuStrankaListNazivFormated>
    <izvorni_sadrzaj>
      <item>ARGENTARIA društvo s ograničenom odgovornošću za trgovinu, turizam i ugostiteljstvo</item>
    </izvorni_sadrzaj>
    <derivirana_varijabla naziv="DomainObject.Predmet.ProtuStrankaListNazivFormated_1">
      <item>ARGENTARIA društvo s ograničenom odgovornošću za trgovinu, turizam i ugostiteljstvo</item>
    </derivirana_varijabla>
  </DomainObject.Predmet.ProtuStrankaListNazivFormated>
  <DomainObject.Predmet.ProtuStrankaListNazivFormatedOIB>
    <izvorni_sadrzaj>
      <item>ARGENTARIA društvo s ograničenom odgovornošću za trgovinu, turizam i ugostiteljstvo, OIB 64583108985</item>
    </izvorni_sadrzaj>
    <derivirana_varijabla naziv="DomainObject.Predmet.ProtuStrankaListNazivFormatedOIB_1">
      <item>ARGENTARIA društvo s ograničenom odgovornošću za trgovinu, turizam i ugostiteljstvo, OIB 64583108985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ARGENTARIA društvo s ograničenom odgovornošću za trgovinu, turizam i ugostiteljstvo</izvorni_sadrzaj>
    <derivirana_varijabla naziv="DomainObject.Predmet.ProtustrankaIDrugi_1">ARGENTARIA društvo s ograničenom odgovornošću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ARGENTARIA društvo s ograničenom odgovornošću za trgovinu, turizam i ugostiteljstvo, OIB 64583108985, Splitska 59, 21300 Makarska</izvorni_sadrzaj>
    <derivirana_varijabla naziv="DomainObject.Predmet.ProtustrankaIDrugiAdressOIB_1">ARGENTARIA društvo s ograničenom odgovornošću za trgovinu, turizam i ugostiteljstvo, OIB 64583108985, Splitska 59,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ARGENTARIA društvo s ograničenom odgovornošću za trgovinu, turizam i ugostiteljstvo</item>
      <item>FINANCIJSKA AGENCIJA, RC SPLIT</item>
    </izvorni_sadrzaj>
    <derivirana_varijabla naziv="DomainObject.Predmet.SudioniciListNaziv_1">
      <item>ARGENTARIA društvo s ograničenom odgovornošću za trgovinu, turizam i ugostiteljstvo</item>
      <item>FINANCIJSKA AGENCIJA, RC SPLIT</item>
    </derivirana_varijabla>
  </DomainObject.Predmet.SudioniciListNaziv>
  <DomainObject.Predmet.SudioniciListAdressOIB>
    <izvorni_sadrzaj>
      <item>ARGENTARIA društvo s ograničenom odgovornošću za trgovinu, turizam i ugostiteljstvo, OIB 64583108985, Splitska 59,21300 Makarska</item>
      <item>FINANCIJSKA AGENCIJA, RC SPLIT, OIB 85821130368, Mažuranićevo šetalište 24 b,21000 Split</item>
    </izvorni_sadrzaj>
    <derivirana_varijabla naziv="DomainObject.Predmet.SudioniciListAdressOIB_1">
      <item>ARGENTARIA društvo s ograničenom odgovornošću za trgovinu, turizam i ugostiteljstvo, OIB 64583108985, Splitska 59,21300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64583108985</item>
      <item>, OIB 85821130368</item>
    </izvorni_sadrzaj>
    <derivirana_varijabla naziv="DomainObject.Predmet.SudioniciListNazivOIB_1">
      <item>, OIB 64583108985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1751</properties:Characters>
  <properties:Lines>46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2017-01-11T11:14:00Z</cp:lastPrinted>
  <dcterms:modified xmlns:xsi="http://www.w3.org/2001/XMLSchema-instance" xsi:type="dcterms:W3CDTF">2017-01-11T11:15:00Z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