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a531" w14:paraId="030a531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4B6667">
        <w:t>720/16-13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4B6667" w:rsidP="004B6667" w:rsidR="004B6667">
      <w:pPr>
        <w:spacing w:lineRule="auto" w:line="240"/>
        <w:ind w:firstLine="708"/>
        <w:jc w:val="both"/>
      </w:pPr>
      <w:r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Gio – Jan društvo s ograničenom odgovornošću za preradu drveta, OIB 02143681680, Donja Voća 336, dana 29. prosinca 2016.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AC21BE">
        <w:t>Gio – Jan društvo s ograničenom odgovornošću za preradu drveta, OIB 02143681680, Donja Voća 336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AC21BE">
        <w:t>720</w:t>
      </w:r>
      <w:r w:rsidR="006E0B0B">
        <w:t>/16</w:t>
      </w:r>
      <w:r w:rsidR="006970B0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AC21BE">
        <w:t>Gio – Jan društvo s ograničenom odgovornošću za preradu drveta, OIB 02143681680, Donja Voća 336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AC21BE">
        <w:t>3</w:t>
      </w:r>
      <w:r w:rsidR="006E0B0B">
        <w:t>.</w:t>
      </w:r>
      <w:r w:rsidR="00AC21BE">
        <w:t>5</w:t>
      </w:r>
      <w:r w:rsidR="006E0B0B">
        <w:t>.</w:t>
      </w:r>
      <w:r w:rsidR="005D5B44">
        <w:t>2016</w:t>
      </w:r>
      <w:r w:rsidR="00561009">
        <w:t xml:space="preserve">. </w:t>
      </w:r>
      <w:r w:rsidR="005D5B44">
        <w:t xml:space="preserve">podnio ovome sudu prijedlog za otvaranje stečajnog postupka nad dužnikom, navodeći da dužnik na dan  </w:t>
      </w:r>
      <w:r w:rsidR="006E0B0B">
        <w:t>1.9.2015.</w:t>
      </w:r>
      <w:r w:rsidR="005D5B44">
        <w:t xml:space="preserve"> ima evidentirane neizvršene osnove za plaćanje u ukupnom iznosu od </w:t>
      </w:r>
      <w:r w:rsidR="00AC21BE">
        <w:t>66.191,09</w:t>
      </w:r>
      <w:r w:rsidR="005D5B44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AC21BE">
        <w:t xml:space="preserve">720/16-4 </w:t>
      </w:r>
      <w:r w:rsidRPr="00554F6A">
        <w:t xml:space="preserve">od </w:t>
      </w:r>
      <w:r w:rsidR="00AC21BE">
        <w:t>15.6</w:t>
      </w:r>
      <w:r w:rsidR="006E0B0B">
        <w:t>.2016.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6E0B0B">
        <w:t>29</w:t>
      </w:r>
      <w:r>
        <w:t xml:space="preserve">. </w:t>
      </w:r>
      <w:r w:rsidR="006E0B0B">
        <w:t>prosinca</w:t>
      </w:r>
      <w:r>
        <w:t xml:space="preserve"> 201</w:t>
      </w:r>
      <w:r w:rsidR="00D967FE">
        <w:t>6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6F691B">
        <w:t>, 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6FA" w:rsidP="00485215" w:rsidR="000806FA">
      <w:pPr>
        <w:spacing w:lineRule="auto" w:line="240" w:after="0"/>
      </w:pPr>
      <w:r>
        <w:separator/>
      </w:r>
    </w:p>
  </w:endnote>
  <w:endnote w:id="0" w:type="continuationSeparator">
    <w:p w:rsidRDefault="000806FA" w:rsidP="00485215" w:rsidR="000806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6FA" w:rsidP="00485215" w:rsidR="000806FA">
      <w:pPr>
        <w:spacing w:lineRule="auto" w:line="240" w:after="0"/>
      </w:pPr>
      <w:r>
        <w:separator/>
      </w:r>
    </w:p>
  </w:footnote>
  <w:footnote w:id="0" w:type="continuationSeparator">
    <w:p w:rsidRDefault="000806FA" w:rsidP="00485215" w:rsidR="000806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91B">
          <w:rPr>
            <w:noProof/>
          </w:rPr>
          <w:t>2</w:t>
        </w:r>
        <w:r>
          <w:fldChar w:fldCharType="end"/>
        </w:r>
      </w:p>
    </w:sdtContent>
  </w:sdt>
  <w:p w:rsidRDefault="004B6667" w:rsidP="004B6667" w:rsidR="004B6667">
    <w:pPr>
      <w:spacing w:lineRule="auto" w:line="240" w:after="0"/>
      <w:jc w:val="right"/>
    </w:pPr>
    <w:r>
      <w:t>Poslovni broj: 2 St-720/16-13</w:t>
    </w:r>
  </w:p>
  <w:p w:rsidRDefault="006F691B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806FA"/>
    <w:rsid w:val="000C2925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85215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6F691B"/>
    <w:rsid w:val="007956EF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41D33"/>
    <w:rsid w:val="00B53C87"/>
    <w:rsid w:val="00B74707"/>
    <w:rsid w:val="00BE68D1"/>
    <w:rsid w:val="00C6451F"/>
    <w:rsid w:val="00CB6F0D"/>
    <w:rsid w:val="00D2120A"/>
    <w:rsid w:val="00D35705"/>
    <w:rsid w:val="00D967FE"/>
    <w:rsid w:val="00DA3151"/>
    <w:rsid w:val="00DC78D8"/>
    <w:rsid w:val="00E01330"/>
    <w:rsid w:val="00E03C60"/>
    <w:rsid w:val="00E370B3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F6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9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F6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9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Gio - Jan društvo s ograničenom odgovornošću za preradu drveta zastupanog po punomoćniku Tanja Jovanović-Šincek; Darko Šincek</izvorni_sadrzaj>
    <derivirana_varijabla naziv="DomainObject.Predmet.ProtustrankaFormated_1">  Gio - Jan društvo s ograničenom odgovornošću za preradu drveta zastupanog po punomoćniku Tanja Jovanović-Šincek; Darko Šincek</derivirana_varijabla>
  </DomainObject.Predmet.ProtustrankaFormated>
  <DomainObject.Predmet.ProtustrankaFormatedOIB>
    <izvorni_sadrzaj>  Gio - Jan društvo s ograničenom odgovornošću za preradu drveta, OIB 02143681680 zastupanog po punomoćniku Tanja Jovanović-Šincek; Darko Šincek</izvorni_sadrzaj>
    <derivirana_varijabla naziv="DomainObject.Predmet.ProtustrankaFormatedOIB_1">  Gio - Jan društvo s ograničenom odgovornošću za preradu drveta, OIB 02143681680 zastupanog po punomoćniku Tanja Jovanović-Šincek; Darko Šincek</derivirana_varijabla>
  </DomainObject.Predmet.ProtustrankaFormatedOIB>
  <DomainObject.Predmet.ProtustrankaFormatedWithAdress>
    <izvorni_sadrzaj> Gio - Jan društvo s ograničenom odgovornošću za preradu drveta, Donja Voća 336, 42245 Donja Voća zastupanog po punomoćniku Tanja Jovanović-Šincek; Darko Šincek</izvorni_sadrzaj>
    <derivirana_varijabla naziv="DomainObject.Predmet.ProtustrankaFormatedWithAdress_1"> Gio - Jan društvo s ograničenom odgovornošću za preradu drveta, Donja Voća 336, 42245 Donja Voća zastupanog po punomoćniku Tanja Jovanović-Šincek; Darko Šincek</derivirana_varijabla>
  </DomainObject.Predmet.ProtustrankaFormatedWithAdress>
  <DomainObject.Predmet.ProtustrankaFormatedWithAdressOIB>
    <izvorni_sadrzaj> Gio - Jan društvo s ograničenom odgovornošću za preradu drveta, OIB 02143681680, Donja Voća 336, 42245 Donja Voća zastupanog po punomoćniku Tanja Jovanović-Šincek; Darko Šincek</izvorni_sadrzaj>
    <derivirana_varijabla naziv="DomainObject.Predmet.ProtustrankaFormatedWithAdressOIB_1"> Gio - Jan društvo s ograničenom odgovornošću za preradu drveta, OIB 02143681680, Donja Voća 336, 42245 Donja Voća zastupanog po punomoćniku Tanja Jovanović-Šincek; Darko Šincek</derivirana_varijabla>
  </DomainObject.Predmet.ProtustrankaFormatedWithAdressOIB>
  <DomainObject.Predmet.ProtustrankaWithAdress>
    <izvorni_sadrzaj>Gio - Jan društvo s ograničenom odgovornošću za preradu drveta Donja Voća 336, 42245 Donja Voća</izvorni_sadrzaj>
    <derivirana_varijabla naziv="DomainObject.Predmet.ProtustrankaWithAdress_1">Gio - Jan društvo s ograničenom odgovornošću za preradu drveta Donja Voća 336, 42245 Donja Voća</derivirana_varijabla>
  </DomainObject.Predmet.ProtustrankaWithAdress>
  <DomainObject.Predmet.ProtustrankaWithAdressOIB>
    <izvorni_sadrzaj>Gio - Jan društvo s ograničenom odgovornošću za preradu drveta, OIB 02143681680, Donja Voća 336, 42245 Donja Voća</izvorni_sadrzaj>
    <derivirana_varijabla naziv="DomainObject.Predmet.ProtustrankaWithAdressOIB_1">Gio - Jan društvo s ograničenom odgovornošću za preradu drveta, OIB 02143681680, Donja Voća 336, 42245 Donja Voća</derivirana_varijabla>
  </DomainObject.Predmet.ProtustrankaWithAdressOIB>
  <DomainObject.Predmet.ProtustrankaNazivFormated>
    <izvorni_sadrzaj>Gio - Jan društvo s ograničenom odgovornošću za preradu drveta</izvorni_sadrzaj>
    <derivirana_varijabla naziv="DomainObject.Predmet.ProtustrankaNazivFormated_1">Gio - Jan društvo s ograničenom odgovornošću za preradu drveta</derivirana_varijabla>
  </DomainObject.Predmet.ProtustrankaNazivFormated>
  <DomainObject.Predmet.ProtustrankaNazivFormatedOIB>
    <izvorni_sadrzaj>Gio - Jan društvo s ograničenom odgovornošću za preradu drveta, OIB 02143681680</izvorni_sadrzaj>
    <derivirana_varijabla naziv="DomainObject.Predmet.ProtustrankaNazivFormatedOIB_1">Gio - Jan društvo s ograničenom odgovornošću za preradu drveta, OIB 02143681680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66191.09</izvorni_sadrzaj>
    <derivirana_varijabla naziv="DomainObject.Predmet.TrenutnaVrijednost_1">66191.09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Gio - Jan društvo s ograničenom odgovornošću za preradu drveta zastupanog po punomoćniku Tanja Jovanović-Šincek; Darko Šincek</item>
    </izvorni_sadrzaj>
    <derivirana_varijabla naziv="DomainObject.Predmet.ProtuStrankaListFormated_1">
      <item>Gio - Jan društvo s ograničenom odgovornošću za preradu drveta zastupanog po punomoćniku Tanja Jovanović-Šincek; Darko Šincek</item>
    </derivirana_varijabla>
  </DomainObject.Predmet.ProtuStrankaListFormated>
  <DomainObject.Predmet.ProtuStrankaListFormatedOIB>
    <izvorni_sadrzaj>
      <item>Gio - Jan društvo s ograničenom odgovornošću za preradu drveta, OIB 02143681680 zastupanog po punomoćniku Tanja Jovanović-Šincek; Darko Šincek</item>
    </izvorni_sadrzaj>
    <derivirana_varijabla naziv="DomainObject.Predmet.ProtuStrankaListFormatedOIB_1">
      <item>Gio - Jan društvo s ograničenom odgovornošću za preradu drveta, OIB 02143681680 zastupanog po punomoćniku Tanja Jovanović-Šincek; Darko Šincek</item>
    </derivirana_varijabla>
  </DomainObject.Predmet.ProtuStrankaListFormatedOIB>
  <DomainObject.Predmet.ProtuStrankaListFormatedWithAdress>
    <izvorni_sadrzaj>
      <item>Gio - Jan društvo s ograničenom odgovornošću za preradu drveta, Donja Voća 336, 42245 Donja Voća zastupanog po punomoćniku Tanja Jovanović-Šincek; Darko Šincek</item>
    </izvorni_sadrzaj>
    <derivirana_varijabla naziv="DomainObject.Predmet.ProtuStrankaListFormatedWithAdress_1">
      <item>Gio - Jan društvo s ograničenom odgovornošću za preradu drveta, Donja Voća 336, 42245 Donja Voća zastupanog po punomoćniku Tanja Jovanović-Šincek; Darko Šincek</item>
    </derivirana_varijabla>
  </DomainObject.Predmet.ProtuStrankaListFormatedWithAdress>
  <DomainObject.Predmet.ProtuStrankaListFormatedWithAdressOIB>
    <izvorni_sadrzaj>
      <item>Gio - Jan društvo s ograničenom odgovornošću za preradu drveta, OIB 02143681680, Donja Voća 336, 42245 Donja Voća zastupanog po punomoćniku Tanja Jovanović-Šincek; Darko Šincek</item>
    </izvorni_sadrzaj>
    <derivirana_varijabla naziv="DomainObject.Predmet.ProtuStrankaListFormatedWithAdressOIB_1">
      <item>Gio - Jan društvo s ograničenom odgovornošću za preradu drveta, OIB 02143681680, Donja Voća 336, 42245 Donja Voća zastupanog po punomoćniku Tanja Jovanović-Šincek; Darko Šincek</item>
    </derivirana_varijabla>
  </DomainObject.Predmet.ProtuStrankaListFormatedWithAdressOIB>
  <DomainObject.Predmet.ProtuStrankaListNazivFormated>
    <izvorni_sadrzaj>
      <item>Gio - Jan društvo s ograničenom odgovornošću za preradu drveta</item>
    </izvorni_sadrzaj>
    <derivirana_varijabla naziv="DomainObject.Predmet.ProtuStrankaListNazivFormated_1">
      <item>Gio - Jan društvo s ograničenom odgovornošću za preradu drveta</item>
    </derivirana_varijabla>
  </DomainObject.Predmet.ProtuStrankaListNazivFormated>
  <DomainObject.Predmet.ProtuStrankaListNazivFormatedOIB>
    <izvorni_sadrzaj>
      <item>Gio - Jan društvo s ograničenom odgovornošću za preradu drveta, OIB 02143681680</item>
    </izvorni_sadrzaj>
    <derivirana_varijabla naziv="DomainObject.Predmet.ProtuStrankaListNazivFormatedOIB_1">
      <item>Gio - Jan društvo s ograničenom odgovornošću za preradu drveta, OIB 02143681680</item>
    </derivirana_varijabla>
  </DomainObject.Predmet.ProtuStrankaListNazivFormatedOIB>
  <DomainObject.Predmet.OstaliListFormated>
    <izvorni_sadrzaj>
      <item>Sudski registar TS u Varaždinu</item>
      <item>Tanja Jovanović-Šincek punomoćnik sudionika u postupku Gio - Jan društvo s ograničenom odgovornošću za preradu drveta</item>
      <item>Darko Šincek punomoćnik sudionika u postupku Gio - Jan društvo s ograničenom odgovornošću za preradu drveta</item>
      <item>Županijsko državno odvjetništvo u Varaždinu, Građansko-upravni odjel</item>
    </izvorni_sadrzaj>
    <derivirana_varijabla naziv="DomainObject.Predmet.OstaliListFormated_1">
      <item>Sudski registar TS u Varaždinu</item>
      <item>Tanja Jovanović-Šincek punomoćnik sudionika u postupku Gio - Jan društvo s ograničenom odgovornošću za preradu drveta</item>
      <item>Darko Šincek punomoćnik sudionika u postupku Gio - Jan društvo s ograničenom odgovornošću za preradu drveta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Tanja Jovanović-Šincek, OIB 72081432342 punomoćnik sudionika u postupku Gio - Jan društvo s ograničenom odgovornošću za preradu drveta</item>
      <item>Darko Šincek, OIB 45961067973 punomoćnik sudionika u postupku Gio - Jan društvo s ograničenom odgovornošću za preradu drveta</item>
      <item>Županijsko državno odvjetništvo u Varaždinu, Građansko-upravni odjel</item>
    </izvorni_sadrzaj>
    <derivirana_varijabla naziv="DomainObject.Predmet.OstaliListFormatedOIB_1">
      <item>Sudski registar TS u Varaždinu</item>
      <item>Tanja Jovanović-Šincek, OIB 72081432342 punomoćnik sudionika u postupku Gio - Jan društvo s ograničenom odgovornošću za preradu drveta</item>
      <item>Darko Šincek, OIB 45961067973 punomoćnik sudionika u postupku Gio - Jan društvo s ograničenom odgovornošću za preradu drveta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Tanja Jovanović-Šincek, Donja Voća 336, 42245 Donja Voća punomoćnik sudionika u postupku Gio - Jan društvo s ograničenom odgovornošću za preradu drveta</item>
      <item>Darko Šincek,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Tanja Jovanović-Šincek, Donja Voća 336, 42245 Donja Voća punomoćnik sudionika u postupku Gio - Jan društvo s ograničenom odgovornošću za preradu drveta</item>
      <item>Darko Šincek,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Tanja Jovanović-Šincek, OIB 72081432342, Donja Voća 336, 42245 Donja Voća punomoćnik sudionika u postupku Gio - Jan društvo s ograničenom odgovornošću za preradu drveta</item>
      <item>Darko Šincek, OIB 45961067973,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Tanja Jovanović-Šincek, OIB 72081432342, Donja Voća 336, 42245 Donja Voća punomoćnik sudionika u postupku Gio - Jan društvo s ograničenom odgovornošću za preradu drveta</item>
      <item>Darko Šincek, OIB 45961067973,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Tanja Jovanović-Šincek</item>
      <item>Darko Šincek</item>
      <item>Županijsko državno odvjetništvo u Varaždinu, Građansko-upravni odjel</item>
    </izvorni_sadrzaj>
    <derivirana_varijabla naziv="DomainObject.Predmet.OstaliListNazivFormated_1">
      <item>Sudski registar TS u Varaždinu</item>
      <item>Tanja Jovanović-Šincek</item>
      <item>Darko Šincek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Tanja Jovanović-Šincek, OIB 72081432342</item>
      <item>Darko Šincek, OIB 45961067973</item>
      <item>Županijsko državno odvjetništvo u Varaždinu, Građansko-upravni odjel</item>
    </izvorni_sadrzaj>
    <derivirana_varijabla naziv="DomainObject.Predmet.OstaliListNazivFormatedOIB_1">
      <item>Sudski registar TS u Varaždinu</item>
      <item>Tanja Jovanović-Šincek, OIB 72081432342</item>
      <item>Darko Šincek, OIB 45961067973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Gio - Jan društvo s ograničenom odgovornošću za preradu drveta</izvorni_sadrzaj>
    <derivirana_varijabla naziv="DomainObject.Predmet.ProtustrankaIDrugi_1">Gio - Jan društvo s ograničenom odgovornošću za preradu drveta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Gio - Jan društvo s ograničenom odgovornošću za preradu drveta, OIB 02143681680, Donja Voća 336, 42245 Donja Voća</izvorni_sadrzaj>
    <derivirana_varijabla naziv="DomainObject.Predmet.ProtustrankaIDrugiAdressOIB_1">Gio - Jan društvo s ograničenom odgovornošću za preradu drveta, OIB 02143681680, Donja Voća 336,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Gio - Jan društvo s ograničenom odgovornošću za preradu drveta</item>
      <item>Sudski registar TS u Varaždinu</item>
      <item>Tanja Jovanović-Šincek</item>
      <item>Darko Šincek</item>
      <item>Županijsko državno odvjetništvo u Varaždinu, Građansko-upravni odjel</item>
    </izvorni_sadrzaj>
    <derivirana_varijabla naziv="DomainObject.Predmet.SudioniciListNaziv_1">
      <item>Financijska agencija</item>
      <item>Gio - Jan društvo s ograničenom odgovornošću za preradu drveta</item>
      <item>Sudski registar TS u Varaždinu</item>
      <item>Tanja Jovanović-Šincek</item>
      <item>Darko Šincek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Gio - Jan društvo s ograničenom odgovornošću za preradu drveta, OIB 02143681680, Donja Voća 336,42245 Donja Voća</item>
      <item>Sudski registar TS u Varaždinu, Ul. braće Radić 2,42000 Varaždin</item>
      <item>Tanja Jovanović-Šincek, OIB 72081432342, Donja Voća 336,42245 Donja Voća</item>
      <item>Darko Šincek, OIB 45961067973, Donja Voća 336,42245 Donja Voća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Gio - Jan društvo s ograničenom odgovornošću za preradu drveta, OIB 02143681680, Donja Voća 336,42245 Donja Voća</item>
      <item>Sudski registar TS u Varaždinu, Ul. braće Radić 2,42000 Varaždin</item>
      <item>Tanja Jovanović-Šincek, OIB 72081432342, Donja Voća 336,42245 Donja Voća</item>
      <item>Darko Šincek, OIB 45961067973, Donja Voća 336,42245 Donja Voća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02143681680</item>
      <item>, OIB null</item>
      <item>, OIB 72081432342</item>
      <item>, OIB 45961067973</item>
      <item>, OIB null</item>
    </izvorni_sadrzaj>
    <derivirana_varijabla naziv="DomainObject.Predmet.SudioniciListNazivOIB_1">
      <item>, OIB 85821130368</item>
      <item>, OIB 02143681680</item>
      <item>, OIB null</item>
      <item>, OIB 72081432342</item>
      <item>, OIB 45961067973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E4EA2-E598-473A-8406-27C8493C9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2850</properties:Characters>
  <properties:Lines>90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2016-12-29T09:31:00Z</dcterms:created>
  <dc:creator>Maja Valušnig</dc:creator>
  <cp:lastModifiedBy>Marko Makaj</cp:lastModifiedBy>
  <cp:lastPrinted>2016-12-29T09:24:00Z</cp:lastPrinted>
  <dcterms:modified xmlns:xsi="http://www.w3.org/2001/XMLSchema-instance" xsi:type="dcterms:W3CDTF">2016-12-29T09:32:00Z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