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9442" w14:paraId="3139442" w:rsidRDefault="00D61F89" w:rsidP="00D61F89" w:rsidR="00D61F89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89" w:rsidP="00D61F89" w:rsidR="00D61F89">
      <w:pPr>
        <w:jc w:val="both"/>
      </w:pPr>
      <w:r>
        <w:t xml:space="preserve">  </w:t>
      </w:r>
    </w:p>
    <w:p w:rsidRDefault="00D61F89" w:rsidP="00D61F89" w:rsidR="00D61F89">
      <w:r>
        <w:t>REPUBLIKA HRVATSKA</w:t>
      </w:r>
    </w:p>
    <w:p w:rsidRDefault="00D61F89" w:rsidP="00D61F89" w:rsidR="00D61F89">
      <w:r>
        <w:t>TRGOVAČKI SUD U OSIJEKU</w:t>
      </w:r>
    </w:p>
    <w:p w:rsidRDefault="00D61F89" w:rsidP="00D61F89" w:rsidR="00D61F89">
      <w:r>
        <w:t xml:space="preserve">STALNA SLUŽBA U SLAVONSKOM BRODU </w:t>
      </w:r>
    </w:p>
    <w:p w:rsidRDefault="00D61F89" w:rsidP="00D61F89" w:rsidR="00D61F89">
      <w:r>
        <w:t>Trg pobjede 13</w:t>
      </w:r>
    </w:p>
    <w:p w:rsidRDefault="00D61F89" w:rsidP="00D61F89" w:rsidR="00D61F89">
      <w:r>
        <w:t>35000 SLAVONSKI BROD                                               </w:t>
      </w:r>
      <w:r w:rsidR="00CE7781">
        <w:t xml:space="preserve">                         </w:t>
      </w:r>
      <w:r w:rsidR="00CE7781" w:rsidRPr="00CE7781">
        <w:rPr>
          <w:b/>
        </w:rPr>
        <w:t>1</w:t>
      </w:r>
      <w:r w:rsidRPr="00CE7781">
        <w:rPr>
          <w:b/>
        </w:rPr>
        <w:t>/St-</w:t>
      </w:r>
      <w:r w:rsidR="00CE7781" w:rsidRPr="00CE7781">
        <w:rPr>
          <w:b/>
        </w:rPr>
        <w:t>395/2015-53</w:t>
      </w:r>
    </w:p>
    <w:p w:rsidRDefault="00D61F89" w:rsidP="00D61F89" w:rsidR="00D61F89"/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R J E Š E N J E   O   D O S U D I</w:t>
      </w:r>
    </w:p>
    <w:p w:rsidRDefault="00D61F89" w:rsidP="00D61F89" w:rsidR="00D61F89">
      <w:pPr>
        <w:jc w:val="center"/>
        <w:rPr>
          <w:b/>
          <w:bCs/>
        </w:rPr>
      </w:pPr>
    </w:p>
    <w:p w:rsidRDefault="00D61F89" w:rsidP="00D61F89" w:rsidR="00D61F89">
      <w:pPr>
        <w:ind w:firstLine="708"/>
        <w:jc w:val="both"/>
      </w:pPr>
      <w:r>
        <w:t xml:space="preserve">TRGOVAČKI SUD U OSIJEKU, STALNA SLUŽBA U SLAVONSKOM BRODU, po stečajnoj sutkinji </w:t>
      </w:r>
      <w:r w:rsidR="008A51BA">
        <w:t>Vesni Vukelić</w:t>
      </w:r>
      <w:r>
        <w:t xml:space="preserve">, u postupku stečaja nad dužnikom </w:t>
      </w:r>
      <w:r w:rsidR="00CE7781">
        <w:rPr>
          <w:color w:val="000000"/>
        </w:rPr>
        <w:t>VIŠEVICE d.o.o. u stečaju Kutjevo, Tomislava Tomića 14, OIB 85730382176</w:t>
      </w:r>
      <w:r>
        <w:rPr>
          <w:color w:val="000000"/>
        </w:rPr>
        <w:t xml:space="preserve">, </w:t>
      </w:r>
      <w:r w:rsidR="00CE7781">
        <w:rPr>
          <w:color w:val="000000"/>
        </w:rPr>
        <w:t>dana</w:t>
      </w:r>
      <w:r>
        <w:t xml:space="preserve"> </w:t>
      </w:r>
      <w:r w:rsidR="00CE7781">
        <w:t>2</w:t>
      </w:r>
      <w:r w:rsidR="00437DC6">
        <w:t>5</w:t>
      </w:r>
      <w:r w:rsidR="00CE7781">
        <w:t>.travnja</w:t>
      </w:r>
      <w:r>
        <w:t xml:space="preserve"> 2018.</w:t>
      </w:r>
      <w:r w:rsidR="00CE7781">
        <w:t>g.</w:t>
      </w:r>
    </w:p>
    <w:p w:rsidRDefault="00D61F89" w:rsidP="00D61F89" w:rsidR="00D61F89">
      <w:pPr>
        <w:ind w:firstLine="708"/>
        <w:jc w:val="both"/>
      </w:pPr>
    </w:p>
    <w:p w:rsidRDefault="009358BB" w:rsidP="00D61F89" w:rsidR="009358BB">
      <w:pPr>
        <w:ind w:firstLine="708"/>
        <w:jc w:val="both"/>
      </w:pPr>
    </w:p>
    <w:p w:rsidRDefault="00D61F89" w:rsidP="00D61F89" w:rsidR="00D61F89">
      <w:pPr>
        <w:jc w:val="center"/>
      </w:pPr>
      <w:r>
        <w:t>r i j e š i o    j e</w:t>
      </w:r>
    </w:p>
    <w:p w:rsidRDefault="009358BB" w:rsidP="00D61F89" w:rsidR="009358BB">
      <w:pPr>
        <w:jc w:val="center"/>
      </w:pPr>
    </w:p>
    <w:p w:rsidRDefault="00D61F89" w:rsidP="00D61F89" w:rsidR="00D61F89">
      <w:pPr>
        <w:jc w:val="both"/>
      </w:pPr>
    </w:p>
    <w:p w:rsidRDefault="00D61F89" w:rsidP="00D61F89" w:rsidR="00D61F89">
      <w:pPr>
        <w:numPr>
          <w:ilvl w:val="0"/>
          <w:numId w:val="3"/>
        </w:numPr>
        <w:jc w:val="both"/>
        <w:rPr>
          <w:b/>
          <w:bCs/>
        </w:rPr>
      </w:pPr>
      <w:r>
        <w:t xml:space="preserve">Ponuditelju </w:t>
      </w:r>
      <w:r w:rsidR="008A51BA">
        <w:rPr>
          <w:b/>
          <w:bCs/>
        </w:rPr>
        <w:t xml:space="preserve">Alenu </w:t>
      </w:r>
      <w:proofErr w:type="spellStart"/>
      <w:r w:rsidR="008A51BA">
        <w:rPr>
          <w:b/>
          <w:bCs/>
        </w:rPr>
        <w:t>Kureliću</w:t>
      </w:r>
      <w:proofErr w:type="spellEnd"/>
      <w:r w:rsidR="008A51BA">
        <w:rPr>
          <w:b/>
          <w:bCs/>
        </w:rPr>
        <w:t xml:space="preserve">, </w:t>
      </w:r>
      <w:proofErr w:type="spellStart"/>
      <w:r w:rsidR="008A51BA">
        <w:rPr>
          <w:b/>
          <w:bCs/>
        </w:rPr>
        <w:t>Mičići</w:t>
      </w:r>
      <w:proofErr w:type="spellEnd"/>
      <w:r w:rsidR="008A51BA">
        <w:rPr>
          <w:b/>
          <w:bCs/>
        </w:rPr>
        <w:t xml:space="preserve"> 51d, 51216 </w:t>
      </w:r>
      <w:proofErr w:type="spellStart"/>
      <w:r w:rsidR="008A51BA">
        <w:rPr>
          <w:b/>
          <w:bCs/>
        </w:rPr>
        <w:t>Marinići</w:t>
      </w:r>
      <w:proofErr w:type="spellEnd"/>
      <w:r w:rsidR="008A51BA">
        <w:rPr>
          <w:b/>
          <w:bCs/>
        </w:rPr>
        <w:t>, OIB 65705513123</w:t>
      </w:r>
      <w:r w:rsidR="009358BB">
        <w:t xml:space="preserve">, </w:t>
      </w:r>
      <w:r w:rsidR="008A51BA">
        <w:t>dosuđuju</w:t>
      </w:r>
      <w:r>
        <w:t xml:space="preserve"> se </w:t>
      </w:r>
      <w:r w:rsidR="008A51BA">
        <w:t>nekretnine vlasništva</w:t>
      </w:r>
      <w:r>
        <w:t xml:space="preserve"> stečajnog dužnika </w:t>
      </w:r>
      <w:r w:rsidR="008A51BA">
        <w:rPr>
          <w:color w:val="000000"/>
        </w:rPr>
        <w:t>VIŠEVICE d.o.o. u stečaju Kutjevo, Tomislava Tomića 14, OIB 85730382176</w:t>
      </w:r>
      <w:r w:rsidR="0048606D">
        <w:rPr>
          <w:color w:val="000000"/>
        </w:rPr>
        <w:t>,</w:t>
      </w:r>
      <w:r w:rsidR="008A51BA">
        <w:rPr>
          <w:color w:val="000000"/>
        </w:rPr>
        <w:t xml:space="preserve"> </w:t>
      </w:r>
      <w:r w:rsidR="009358BB">
        <w:t>kako slijedi</w:t>
      </w:r>
      <w:r>
        <w:t xml:space="preserve">: </w:t>
      </w:r>
    </w:p>
    <w:p w:rsidRDefault="00D61F89" w:rsidP="009358BB" w:rsidR="00D61F89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- </w:t>
      </w:r>
      <w:r w:rsidR="008A51BA">
        <w:rPr>
          <w:b/>
          <w:bCs/>
          <w:color w:val="000000"/>
        </w:rPr>
        <w:t xml:space="preserve">etažno vlasništvo u zgradi sagrađenoj na kč.br. 1832/60, kuća br. 33/7 i dvorište u </w:t>
      </w:r>
      <w:proofErr w:type="spellStart"/>
      <w:r w:rsidR="008A51BA">
        <w:rPr>
          <w:b/>
          <w:bCs/>
          <w:color w:val="000000"/>
        </w:rPr>
        <w:t>Pulcu</w:t>
      </w:r>
      <w:proofErr w:type="spellEnd"/>
      <w:r w:rsidR="008A51BA">
        <w:rPr>
          <w:b/>
          <w:bCs/>
          <w:color w:val="000000"/>
        </w:rPr>
        <w:t xml:space="preserve">, površine 588 m2, upisana u </w:t>
      </w:r>
      <w:proofErr w:type="spellStart"/>
      <w:r w:rsidR="008A51BA">
        <w:rPr>
          <w:b/>
          <w:bCs/>
          <w:color w:val="000000"/>
        </w:rPr>
        <w:t>zk.ul</w:t>
      </w:r>
      <w:proofErr w:type="spellEnd"/>
      <w:r w:rsidR="008A51BA">
        <w:rPr>
          <w:b/>
          <w:bCs/>
          <w:color w:val="000000"/>
        </w:rPr>
        <w:t xml:space="preserve">. 5369 k.o. </w:t>
      </w:r>
      <w:proofErr w:type="spellStart"/>
      <w:r w:rsidR="008A51BA">
        <w:rPr>
          <w:b/>
          <w:bCs/>
          <w:color w:val="000000"/>
        </w:rPr>
        <w:t>Kozala</w:t>
      </w:r>
      <w:proofErr w:type="spellEnd"/>
      <w:r w:rsidR="008A51BA">
        <w:rPr>
          <w:b/>
          <w:bCs/>
          <w:color w:val="000000"/>
        </w:rPr>
        <w:t xml:space="preserve">, koja se sastoji od posebnog dijela </w:t>
      </w:r>
      <w:r w:rsidR="009358BB">
        <w:rPr>
          <w:b/>
          <w:bCs/>
          <w:color w:val="000000"/>
        </w:rPr>
        <w:t>i to:</w:t>
      </w:r>
    </w:p>
    <w:p w:rsidRDefault="009358BB" w:rsidP="009358BB" w:rsidR="009358BB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1. suvlasnički dio: 6/100 garaža sa spremištem br. 1 u suterenu, ukupne površine 20,93 m2 (na tlocrtu suterena označena crvenom bojom) </w:t>
      </w:r>
    </w:p>
    <w:p w:rsidRDefault="009358BB" w:rsidP="009358BB" w:rsidR="009358BB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5.</w:t>
      </w:r>
      <w:r w:rsidR="006D7F45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suvlasnički dio 20/100, stan br.2 u prizemlju, koji se sastoji od: hodnika, kuhinje sa dnevnim boravkom, WC-a s kupaonicom, dvije sobe i balkona, ukupne površine 67,82 m2, kojemu pripadaju kao sporedni dijelovi parkirna mjesta P2 i P6 u okućnici zgrade (na tlocrtima prizemlja i okućnice označeni zelenom bojom)</w:t>
      </w:r>
    </w:p>
    <w:p w:rsidRDefault="00D61F89" w:rsidP="00D61F89" w:rsidR="00D61F89">
      <w:pPr>
        <w:spacing w:afterAutospacing="true" w:after="100" w:beforeAutospacing="true" w:before="10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za iznos od </w:t>
      </w:r>
      <w:r w:rsidR="00040BC2">
        <w:rPr>
          <w:b/>
          <w:bCs/>
          <w:color w:val="000000"/>
        </w:rPr>
        <w:t>357.800,00</w:t>
      </w:r>
      <w:r>
        <w:rPr>
          <w:b/>
          <w:bCs/>
          <w:color w:val="000000"/>
        </w:rPr>
        <w:t xml:space="preserve"> kn.</w:t>
      </w:r>
    </w:p>
    <w:p w:rsidRDefault="00521E78" w:rsidP="00521E78" w:rsidR="00521E78">
      <w:pPr>
        <w:pStyle w:val="Odlomakpopisa"/>
        <w:numPr>
          <w:ilvl w:val="0"/>
          <w:numId w:val="3"/>
        </w:numPr>
        <w:jc w:val="both"/>
      </w:pPr>
      <w:r>
        <w:t xml:space="preserve">Ponuditelj-kupac </w:t>
      </w:r>
      <w:r>
        <w:rPr>
          <w:b/>
          <w:bCs/>
        </w:rPr>
        <w:t xml:space="preserve">Alen </w:t>
      </w:r>
      <w:proofErr w:type="spellStart"/>
      <w:r>
        <w:rPr>
          <w:b/>
          <w:bCs/>
        </w:rPr>
        <w:t>Kurelić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Mičići</w:t>
      </w:r>
      <w:proofErr w:type="spellEnd"/>
      <w:r>
        <w:rPr>
          <w:b/>
          <w:bCs/>
        </w:rPr>
        <w:t xml:space="preserve"> 51d, 51216 </w:t>
      </w:r>
      <w:proofErr w:type="spellStart"/>
      <w:r>
        <w:rPr>
          <w:b/>
          <w:bCs/>
        </w:rPr>
        <w:t>Marinići</w:t>
      </w:r>
      <w:proofErr w:type="spellEnd"/>
      <w:r>
        <w:rPr>
          <w:b/>
          <w:bCs/>
        </w:rPr>
        <w:t>, OIB 65705513123</w:t>
      </w:r>
      <w:r>
        <w:t xml:space="preserve">, dužan je uplatiti </w:t>
      </w:r>
      <w:proofErr w:type="spellStart"/>
      <w:r>
        <w:t>kupovninu</w:t>
      </w:r>
      <w:proofErr w:type="spellEnd"/>
      <w:r>
        <w:t xml:space="preserve"> u iznosu od </w:t>
      </w:r>
      <w:r>
        <w:rPr>
          <w:b/>
        </w:rPr>
        <w:t>357.800,00</w:t>
      </w:r>
      <w:r w:rsidRPr="00521E78">
        <w:rPr>
          <w:b/>
        </w:rPr>
        <w:t xml:space="preserve"> kn</w:t>
      </w:r>
      <w:r>
        <w:t>, umanjeno za uplaćenu jamčevinu, u roku od 30 dana, računajući od dana završetka elektroničke javne dražbe (</w:t>
      </w:r>
      <w:r w:rsidR="001347DD">
        <w:t>11</w:t>
      </w:r>
      <w:r>
        <w:t>.04.2018.g.)</w:t>
      </w:r>
    </w:p>
    <w:p w:rsidRDefault="00521E78" w:rsidP="00521E78" w:rsidR="00521E78">
      <w:pPr>
        <w:jc w:val="both"/>
      </w:pPr>
    </w:p>
    <w:p w:rsidRDefault="001347DD" w:rsidP="00521E78" w:rsidR="00D61F89">
      <w:pPr>
        <w:ind w:left="567"/>
        <w:jc w:val="both"/>
      </w:pPr>
      <w:r w:rsidRPr="00437DC6">
        <w:rPr>
          <w:b/>
        </w:rPr>
        <w:t>III</w:t>
      </w:r>
      <w:r>
        <w:t xml:space="preserve">- </w:t>
      </w:r>
      <w:proofErr w:type="spellStart"/>
      <w:r>
        <w:t>Kupovnina</w:t>
      </w:r>
      <w:proofErr w:type="spellEnd"/>
      <w:r>
        <w:t xml:space="preserve"> se uplaćuje</w:t>
      </w:r>
      <w:r w:rsidR="00D61F89">
        <w:t xml:space="preserve">  na račun za uplatu </w:t>
      </w:r>
      <w:proofErr w:type="spellStart"/>
      <w:r w:rsidR="00D61F89">
        <w:t>kupovnine</w:t>
      </w:r>
      <w:proofErr w:type="spellEnd"/>
      <w:r w:rsidR="00D61F89">
        <w:t xml:space="preserve"> </w:t>
      </w:r>
      <w:r>
        <w:t>FINE</w:t>
      </w:r>
      <w:r w:rsidR="00D61F89">
        <w:t xml:space="preserve">, IBAN: HR1123900011300028787, model: HR11, pod "poziv na broj" (PNB) kao podatak prvi (P1) treba upisati broj </w:t>
      </w:r>
      <w:r w:rsidR="00713152">
        <w:t>69906</w:t>
      </w:r>
      <w:r w:rsidR="00D61F89">
        <w:t xml:space="preserve">, a kao podatak drugi (P2*) broj koji je sadržan u tablici pod rednim brojem VII (lista ponuditelja sa zadnjom najvišom valjanom ponudom u nadmetanju), u ovom slučaju broj </w:t>
      </w:r>
      <w:r w:rsidR="009B2D26">
        <w:t>2729</w:t>
      </w:r>
      <w:r w:rsidR="00426518">
        <w:t>4</w:t>
      </w:r>
      <w:r w:rsidR="00D61F89">
        <w:t xml:space="preserve">. </w:t>
      </w:r>
    </w:p>
    <w:p w:rsidRDefault="00437DC6" w:rsidP="00437DC6" w:rsidR="00437DC6">
      <w:pPr>
        <w:ind w:left="567"/>
        <w:jc w:val="center"/>
        <w:rPr>
          <w:b/>
        </w:rPr>
      </w:pPr>
    </w:p>
    <w:p w:rsidRDefault="00437DC6" w:rsidP="00437DC6" w:rsidR="00AE3CA8">
      <w:pPr>
        <w:ind w:left="567"/>
        <w:jc w:val="right"/>
        <w:rPr>
          <w:b/>
        </w:rPr>
      </w:pPr>
      <w:r w:rsidRPr="00CE7781">
        <w:rPr>
          <w:b/>
        </w:rPr>
        <w:lastRenderedPageBreak/>
        <w:t>1/St-395/2015-53</w:t>
      </w:r>
    </w:p>
    <w:p w:rsidRDefault="00437DC6" w:rsidP="00437DC6" w:rsidR="00437DC6">
      <w:pPr>
        <w:ind w:left="567"/>
        <w:jc w:val="right"/>
        <w:rPr>
          <w:b/>
        </w:rPr>
      </w:pPr>
    </w:p>
    <w:p w:rsidRDefault="00437DC6" w:rsidP="00437DC6" w:rsidR="00437DC6">
      <w:pPr>
        <w:ind w:left="567"/>
        <w:jc w:val="right"/>
        <w:rPr>
          <w:b/>
        </w:rPr>
      </w:pPr>
    </w:p>
    <w:p w:rsidRDefault="00437DC6" w:rsidP="00437DC6" w:rsidR="00437DC6">
      <w:pPr>
        <w:ind w:left="567"/>
        <w:jc w:val="right"/>
      </w:pPr>
    </w:p>
    <w:p w:rsidRDefault="00D61F89" w:rsidP="00D61F89" w:rsidR="00D61F89">
      <w:pPr>
        <w:pStyle w:val="Odlomakpopisa"/>
        <w:numPr>
          <w:ilvl w:val="0"/>
          <w:numId w:val="4"/>
        </w:numPr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potrebno je da uplatitelj u polje 71A na SWIFT-u ili na obrascu naloga za plaćanje u polje "Opcija troška" naznači opciju "OUR".</w:t>
      </w:r>
    </w:p>
    <w:p w:rsidRDefault="00D61F89" w:rsidP="00D61F89" w:rsidR="00D61F89">
      <w:pPr>
        <w:ind w:left="1080"/>
        <w:jc w:val="both"/>
      </w:pPr>
    </w:p>
    <w:p w:rsidRDefault="00226E0A" w:rsidP="00226E0A" w:rsidR="00D61F89">
      <w:pPr>
        <w:ind w:left="567"/>
        <w:jc w:val="both"/>
      </w:pPr>
      <w:r w:rsidRPr="00437DC6">
        <w:rPr>
          <w:b/>
        </w:rPr>
        <w:t>IV</w:t>
      </w:r>
      <w:r>
        <w:t xml:space="preserve">. </w:t>
      </w:r>
      <w:r w:rsidR="00D61F89">
        <w:t>Kupac je dužan platiti poreze, ako ih je dužan platiti  sukla</w:t>
      </w:r>
      <w:r w:rsidR="00AE3CA8">
        <w:t>dno važećim propisima. Cijena ne</w:t>
      </w:r>
      <w:r w:rsidR="00D61F89">
        <w:t xml:space="preserve"> uključuje porez.</w:t>
      </w:r>
    </w:p>
    <w:p w:rsidRDefault="00D61F89" w:rsidP="00D61F89" w:rsidR="00D61F89">
      <w:pPr>
        <w:jc w:val="both"/>
      </w:pPr>
    </w:p>
    <w:p w:rsidRDefault="00226E0A" w:rsidP="009E02D4" w:rsidR="00D61F89">
      <w:pPr>
        <w:ind w:left="567"/>
        <w:jc w:val="both"/>
      </w:pPr>
      <w:r w:rsidRPr="00437DC6">
        <w:rPr>
          <w:b/>
        </w:rPr>
        <w:t>V</w:t>
      </w:r>
      <w:r>
        <w:t xml:space="preserve">.  </w:t>
      </w:r>
      <w:r w:rsidR="0068177D">
        <w:t xml:space="preserve"> Ukoliko </w:t>
      </w:r>
      <w:proofErr w:type="spellStart"/>
      <w:r w:rsidR="0068177D">
        <w:t>kupovnina</w:t>
      </w:r>
      <w:proofErr w:type="spellEnd"/>
      <w:r w:rsidR="0068177D">
        <w:t xml:space="preserve"> ne bude uplaćena</w:t>
      </w:r>
      <w:r w:rsidR="009E02D4">
        <w:t xml:space="preserve"> u navedenom roku, kupac gubi pravo na povrat jamčevine, a sud će odrediti da se predmetne nekretnine dosude kupcu koji je ponudio prvu nižu cijenu prema veličini ponuđene cijene.</w:t>
      </w:r>
      <w:r w:rsidR="007F6F46">
        <w:t xml:space="preserve"> U tom slučaju, donijet će se posebno rješenje o dosudi sljedećem kupcu koji je ispunio uvjete da mu se nekretnine dosude, u kojem će se odrediti rok za polaganje </w:t>
      </w:r>
      <w:proofErr w:type="spellStart"/>
      <w:r w:rsidR="007F6F46">
        <w:t>kupovnine</w:t>
      </w:r>
      <w:proofErr w:type="spellEnd"/>
      <w:r w:rsidR="007F6F46">
        <w:t>, a u tom rješenju sud će najprije oglasiti nevažeću dosudu kupcu koji je ponudio višu cijenu.</w:t>
      </w:r>
    </w:p>
    <w:p w:rsidRDefault="009E02D4" w:rsidP="009E02D4" w:rsidR="009E02D4">
      <w:pPr>
        <w:ind w:left="567"/>
        <w:jc w:val="both"/>
      </w:pPr>
    </w:p>
    <w:p w:rsidRDefault="00234B3F" w:rsidP="00CC0CCD" w:rsidR="008104B8">
      <w:pPr>
        <w:ind w:firstLine="567"/>
        <w:jc w:val="both"/>
      </w:pPr>
      <w:r w:rsidRPr="00437DC6">
        <w:rPr>
          <w:b/>
        </w:rPr>
        <w:t>VI</w:t>
      </w:r>
      <w:r w:rsidR="00226E0A">
        <w:t xml:space="preserve">. </w:t>
      </w:r>
      <w:r w:rsidR="00B324B7">
        <w:t>Nekretnine</w:t>
      </w:r>
      <w:r w:rsidR="008104B8">
        <w:t xml:space="preserve"> iz </w:t>
      </w:r>
      <w:proofErr w:type="spellStart"/>
      <w:r w:rsidR="008104B8">
        <w:t>toč</w:t>
      </w:r>
      <w:proofErr w:type="spellEnd"/>
      <w:r w:rsidR="008104B8">
        <w:t xml:space="preserve">. I, predat će se kupcu </w:t>
      </w:r>
      <w:r w:rsidR="008104B8">
        <w:rPr>
          <w:b/>
          <w:bCs/>
        </w:rPr>
        <w:t xml:space="preserve">Alenu </w:t>
      </w:r>
      <w:proofErr w:type="spellStart"/>
      <w:r w:rsidR="008104B8">
        <w:rPr>
          <w:b/>
          <w:bCs/>
        </w:rPr>
        <w:t>Kureliću</w:t>
      </w:r>
      <w:proofErr w:type="spellEnd"/>
      <w:r w:rsidR="008104B8">
        <w:rPr>
          <w:b/>
          <w:bCs/>
        </w:rPr>
        <w:t xml:space="preserve">, </w:t>
      </w:r>
      <w:proofErr w:type="spellStart"/>
      <w:r w:rsidR="008104B8">
        <w:rPr>
          <w:b/>
          <w:bCs/>
        </w:rPr>
        <w:t>Mičići</w:t>
      </w:r>
      <w:proofErr w:type="spellEnd"/>
      <w:r w:rsidR="008104B8">
        <w:rPr>
          <w:b/>
          <w:bCs/>
        </w:rPr>
        <w:t xml:space="preserve"> 51d, 51216 </w:t>
      </w:r>
      <w:proofErr w:type="spellStart"/>
      <w:r w:rsidR="008104B8">
        <w:rPr>
          <w:b/>
          <w:bCs/>
        </w:rPr>
        <w:t>Marinići</w:t>
      </w:r>
      <w:proofErr w:type="spellEnd"/>
      <w:r w:rsidR="008104B8">
        <w:rPr>
          <w:b/>
          <w:bCs/>
        </w:rPr>
        <w:t>, OIB 65705513123</w:t>
      </w:r>
      <w:r w:rsidR="008104B8">
        <w:t xml:space="preserve">, nakon što ovo rješenje postane pravomoćno i kupac izvrši uplatu </w:t>
      </w:r>
      <w:proofErr w:type="spellStart"/>
      <w:r w:rsidR="008104B8">
        <w:t>kupovnine</w:t>
      </w:r>
      <w:proofErr w:type="spellEnd"/>
      <w:r w:rsidR="008104B8">
        <w:t>, kada će se odrediti i prijenos prava vlasništva u zemljišnim knjigama na njegovo ime.</w:t>
      </w:r>
    </w:p>
    <w:p w:rsidRDefault="008104B8" w:rsidP="008104B8" w:rsidR="00D61F89">
      <w:pPr>
        <w:ind w:left="567"/>
        <w:jc w:val="both"/>
      </w:pPr>
      <w:r>
        <w:t xml:space="preserve"> </w:t>
      </w:r>
    </w:p>
    <w:p w:rsidRDefault="00234B3F" w:rsidP="00437DC6" w:rsidR="00CA2657">
      <w:pPr>
        <w:ind w:firstLine="567"/>
        <w:jc w:val="both"/>
      </w:pPr>
      <w:r w:rsidRPr="00437DC6">
        <w:rPr>
          <w:b/>
        </w:rPr>
        <w:t>VII</w:t>
      </w:r>
      <w:r w:rsidR="00D61F89">
        <w:t xml:space="preserve">. </w:t>
      </w:r>
      <w:r w:rsidR="00CA2657">
        <w:t xml:space="preserve">Po pravomoćnosti ovog rješenja i uplati </w:t>
      </w:r>
      <w:proofErr w:type="spellStart"/>
      <w:r w:rsidR="00CA2657">
        <w:t>kupovnine</w:t>
      </w:r>
      <w:proofErr w:type="spellEnd"/>
      <w:r w:rsidR="00CA2657">
        <w:t xml:space="preserve"> određuje se u zemljišnim knjigama  brisanje svih prava i tereta koji prestaju prodajom i to: </w:t>
      </w:r>
    </w:p>
    <w:p w:rsidRDefault="00456417" w:rsidP="00CA2657" w:rsidR="00456417">
      <w:pPr>
        <w:ind w:left="720"/>
        <w:jc w:val="both"/>
      </w:pPr>
    </w:p>
    <w:p w:rsidRDefault="00456417" w:rsidP="00CA2657" w:rsidR="00CA2657" w:rsidRPr="00456417">
      <w:pPr>
        <w:ind w:left="720"/>
        <w:jc w:val="both"/>
        <w:rPr>
          <w:b/>
        </w:rPr>
      </w:pPr>
      <w:r w:rsidRPr="00456417">
        <w:rPr>
          <w:b/>
        </w:rPr>
        <w:t>na listu B:</w:t>
      </w:r>
    </w:p>
    <w:p w:rsidRDefault="00B324B7" w:rsidP="00CA2657" w:rsidR="00B324B7">
      <w:pPr>
        <w:numPr>
          <w:ilvl w:val="0"/>
          <w:numId w:val="5"/>
        </w:numPr>
        <w:jc w:val="both"/>
      </w:pPr>
      <w:r>
        <w:t>redni br. 3.1. br.</w:t>
      </w:r>
      <w:r w:rsidR="00456417">
        <w:t xml:space="preserve"> </w:t>
      </w:r>
      <w:r>
        <w:t>Z-4235/15 – zabilježb</w:t>
      </w:r>
      <w:r w:rsidR="00422949">
        <w:t>a</w:t>
      </w:r>
      <w:r>
        <w:t xml:space="preserve"> pokretanja ovršnog postupka Općinskog suda u Rijeci br. </w:t>
      </w:r>
      <w:proofErr w:type="spellStart"/>
      <w:r>
        <w:t>Ovr</w:t>
      </w:r>
      <w:proofErr w:type="spellEnd"/>
      <w:r>
        <w:t>-804/15 od 25.03.2015.g.</w:t>
      </w:r>
      <w:r w:rsidR="00786786">
        <w:t>, radi osiguranja reda prvenstva na nekretninama sukladno čl. 84a ZZK</w:t>
      </w:r>
    </w:p>
    <w:p w:rsidRDefault="00456417" w:rsidP="00CA2657" w:rsidR="00B324B7">
      <w:pPr>
        <w:numPr>
          <w:ilvl w:val="0"/>
          <w:numId w:val="5"/>
        </w:numPr>
        <w:jc w:val="both"/>
      </w:pPr>
      <w:r>
        <w:t>redni br. 4.1 – br. Z-4784/15 – zabilježba pokretanja ovršnog postupka radi osiguranja reda prvenstva sukladno čl. 84 A Zakona o zemljišnim knjigama</w:t>
      </w:r>
    </w:p>
    <w:p w:rsidRDefault="00456417" w:rsidP="00CA2657" w:rsidR="00456417">
      <w:pPr>
        <w:numPr>
          <w:ilvl w:val="0"/>
          <w:numId w:val="5"/>
        </w:numPr>
        <w:jc w:val="both"/>
      </w:pPr>
      <w:r>
        <w:t xml:space="preserve">redni br. 5.1. br. Z-717/16 – zabilježba otvaranja stečajnog postupka </w:t>
      </w:r>
      <w:r w:rsidR="005F1115">
        <w:t>nad dužnikom temeljem</w:t>
      </w:r>
      <w:r>
        <w:t xml:space="preserve"> rješenja ovog suda posl.br. St-395/2015 od 11.01.2016.g.</w:t>
      </w:r>
    </w:p>
    <w:p w:rsidRDefault="00456417" w:rsidP="00CA2657" w:rsidR="00456417">
      <w:pPr>
        <w:numPr>
          <w:ilvl w:val="0"/>
          <w:numId w:val="5"/>
        </w:numPr>
        <w:jc w:val="both"/>
      </w:pPr>
      <w:r>
        <w:t xml:space="preserve">redni br. 1.2 br. Z-11652/16 – zabilježba rješenja kojim se nastavlja prekinuti postupak ovrhe, primjenom pravila o unovčenju predmeta na kojima postoji </w:t>
      </w:r>
      <w:proofErr w:type="spellStart"/>
      <w:r>
        <w:t>razlučno</w:t>
      </w:r>
      <w:proofErr w:type="spellEnd"/>
      <w:r>
        <w:t xml:space="preserve"> pravo, u stečajnom postupku temeljem rješenja ovog suda posl.br. St-395/2015 od 14.06.2016.g.</w:t>
      </w:r>
    </w:p>
    <w:p w:rsidRDefault="00456417" w:rsidP="00456417" w:rsidR="00456417">
      <w:pPr>
        <w:ind w:left="720"/>
        <w:jc w:val="both"/>
      </w:pPr>
    </w:p>
    <w:p w:rsidRDefault="00456417" w:rsidP="00456417" w:rsidR="00456417" w:rsidRPr="00456417">
      <w:pPr>
        <w:ind w:left="720"/>
        <w:jc w:val="both"/>
        <w:rPr>
          <w:b/>
        </w:rPr>
      </w:pPr>
      <w:r w:rsidRPr="00456417">
        <w:rPr>
          <w:b/>
        </w:rPr>
        <w:t>na listu C:</w:t>
      </w:r>
    </w:p>
    <w:p w:rsidRDefault="00456417" w:rsidP="00CA2657" w:rsidR="00B324B7">
      <w:pPr>
        <w:numPr>
          <w:ilvl w:val="0"/>
          <w:numId w:val="5"/>
        </w:numPr>
        <w:jc w:val="both"/>
      </w:pPr>
      <w:r>
        <w:t xml:space="preserve">redni br. 1.1 br. Z-17836/10 – uknjižba prava zaloga na </w:t>
      </w:r>
      <w:r w:rsidR="00AE7881">
        <w:t xml:space="preserve">nekretnine upisane u A na </w:t>
      </w:r>
      <w:r>
        <w:t xml:space="preserve">temelju ugovora o kreditu br. 362 8005 2200 od 09.11.2010.g., </w:t>
      </w:r>
      <w:proofErr w:type="spellStart"/>
      <w:r>
        <w:t>solemn</w:t>
      </w:r>
      <w:proofErr w:type="spellEnd"/>
      <w:r>
        <w:t xml:space="preserve">. dana 12.11.2010.g. pod posl.br. </w:t>
      </w:r>
      <w:proofErr w:type="spellStart"/>
      <w:r>
        <w:t>Ov</w:t>
      </w:r>
      <w:proofErr w:type="spellEnd"/>
      <w:r>
        <w:t>-31277/2010, u iznosu 470.000 eura uvećano za pr</w:t>
      </w:r>
      <w:r w:rsidR="00AE7881">
        <w:t>ipadajuće ugovorene kamate, uveć</w:t>
      </w:r>
      <w:r>
        <w:t>ano za zateznu kamatu, sve uvećano za iz</w:t>
      </w:r>
      <w:r w:rsidR="00AE7881">
        <w:t>nos drugih troškova, osobito tro</w:t>
      </w:r>
      <w:r>
        <w:t xml:space="preserve">škova prisilne naplate, bilo sudske ili </w:t>
      </w:r>
      <w:proofErr w:type="spellStart"/>
      <w:r>
        <w:t>izvansud</w:t>
      </w:r>
      <w:r w:rsidR="00AE7881">
        <w:t>s</w:t>
      </w:r>
      <w:r>
        <w:t>ke</w:t>
      </w:r>
      <w:proofErr w:type="spellEnd"/>
      <w:r>
        <w:t xml:space="preserve"> prirode i svih</w:t>
      </w:r>
      <w:r w:rsidR="00AE7881">
        <w:t xml:space="preserve"> </w:t>
      </w:r>
      <w:r>
        <w:t>ostalih pripadajućih naknada i troškova na nekretninama u svrhu naplate potraživanja iz ugovora, za korist:</w:t>
      </w:r>
    </w:p>
    <w:p w:rsidRDefault="00456417" w:rsidP="00456417" w:rsidR="00456417">
      <w:pPr>
        <w:ind w:left="720"/>
        <w:jc w:val="both"/>
      </w:pPr>
      <w:r>
        <w:t>VOLKSBANK KARNTEN SUD E.GEN.HAUPTPLATZ6, OIB 55436470703, 9170 FERLACH, AUSTRIJA, 119559Y</w:t>
      </w:r>
    </w:p>
    <w:p w:rsidRDefault="001674B3" w:rsidP="00456417" w:rsidR="001674B3">
      <w:pPr>
        <w:ind w:left="720"/>
        <w:jc w:val="both"/>
      </w:pPr>
    </w:p>
    <w:p w:rsidRDefault="00131E28" w:rsidP="00456417" w:rsidR="00131E28">
      <w:pPr>
        <w:ind w:left="720"/>
        <w:jc w:val="both"/>
      </w:pPr>
    </w:p>
    <w:p w:rsidRDefault="00131E28" w:rsidP="00456417" w:rsidR="00131E28">
      <w:pPr>
        <w:ind w:left="720"/>
        <w:jc w:val="both"/>
      </w:pPr>
    </w:p>
    <w:p w:rsidRDefault="00131E28" w:rsidP="00131E28" w:rsidR="00131E28">
      <w:pPr>
        <w:ind w:left="567"/>
        <w:jc w:val="right"/>
        <w:rPr>
          <w:b/>
        </w:rPr>
      </w:pPr>
      <w:r w:rsidRPr="00CE7781">
        <w:rPr>
          <w:b/>
        </w:rPr>
        <w:lastRenderedPageBreak/>
        <w:t>1/St-395/2015-53</w:t>
      </w:r>
    </w:p>
    <w:p w:rsidRDefault="00131E28" w:rsidP="00456417" w:rsidR="00131E28">
      <w:pPr>
        <w:ind w:left="720"/>
        <w:jc w:val="both"/>
      </w:pPr>
    </w:p>
    <w:p w:rsidRDefault="00131E28" w:rsidP="00456417" w:rsidR="00131E28">
      <w:pPr>
        <w:ind w:left="720"/>
        <w:jc w:val="both"/>
      </w:pPr>
    </w:p>
    <w:p w:rsidRDefault="00AE7881" w:rsidP="00AE7881" w:rsidR="00AE7881">
      <w:pPr>
        <w:numPr>
          <w:ilvl w:val="0"/>
          <w:numId w:val="5"/>
        </w:numPr>
        <w:jc w:val="both"/>
      </w:pPr>
      <w:r>
        <w:t xml:space="preserve"> redni br. 2.1 br. Z-8958/</w:t>
      </w:r>
      <w:r w:rsidR="001674B3">
        <w:t>1</w:t>
      </w:r>
      <w:r>
        <w:t xml:space="preserve">2 - uknjižba prava zaloga na temelju ugovora o kreditu br. 362 8005 2201 od 05.06.2012.g., </w:t>
      </w:r>
      <w:proofErr w:type="spellStart"/>
      <w:r>
        <w:t>solemn</w:t>
      </w:r>
      <w:proofErr w:type="spellEnd"/>
      <w:r>
        <w:t xml:space="preserve">. kod javnog bilježnika </w:t>
      </w:r>
      <w:proofErr w:type="spellStart"/>
      <w:r>
        <w:t>Velibora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u Rijeci, dana 12.06.2012.g. pod posl.br. </w:t>
      </w:r>
      <w:proofErr w:type="spellStart"/>
      <w:r>
        <w:t>Ov</w:t>
      </w:r>
      <w:proofErr w:type="spellEnd"/>
      <w:r>
        <w:t xml:space="preserve">-13482/2012 i posl.br. </w:t>
      </w:r>
      <w:proofErr w:type="spellStart"/>
      <w:r>
        <w:t>Ov</w:t>
      </w:r>
      <w:proofErr w:type="spellEnd"/>
      <w:r>
        <w:t xml:space="preserve">-13485/12, u iznosu 60.000 eura uvećano za pripadajuće ugovorene kamate, uvećano za zateznu kamatu, sve uvećano za iznos drugih troškova, osobito troškova prisilne naplate, bilo sudske ili </w:t>
      </w:r>
      <w:proofErr w:type="spellStart"/>
      <w:r>
        <w:t>izvansudske</w:t>
      </w:r>
      <w:proofErr w:type="spellEnd"/>
      <w:r>
        <w:t xml:space="preserve"> prirode i svih ostalih pripadajućih naknada i troškova na nekretninama u svrhu naplate potraživanja iz ugovora, za korist:</w:t>
      </w:r>
    </w:p>
    <w:p w:rsidRDefault="00AE7881" w:rsidP="00AE7881" w:rsidR="00AE7881">
      <w:pPr>
        <w:ind w:left="720"/>
        <w:jc w:val="both"/>
      </w:pPr>
      <w:r>
        <w:t>VOLKSBANK KARNTEN SUD E.GEN.HAUPTPLATZ6, OIB 55436470703, 9170 FERLACH, AUSTRIJA, 119559Y</w:t>
      </w:r>
    </w:p>
    <w:p w:rsidRDefault="001A1714" w:rsidP="001A1714" w:rsidR="001A1714">
      <w:pPr>
        <w:ind w:firstLine="360"/>
        <w:jc w:val="both"/>
      </w:pPr>
      <w:r>
        <w:t xml:space="preserve">  </w:t>
      </w:r>
    </w:p>
    <w:p w:rsidRDefault="00312371" w:rsidP="00312371" w:rsidR="0071661F">
      <w:pPr>
        <w:jc w:val="both"/>
      </w:pPr>
      <w:r>
        <w:tab/>
        <w:t xml:space="preserve">na suvlasničkom dijelu 6/100, etažno vlasništvo (E-1) </w:t>
      </w:r>
      <w:r w:rsidR="00D763F7">
        <w:t>na listu C</w:t>
      </w:r>
      <w:r>
        <w:t xml:space="preserve"> posebno se određuje i brisanje </w:t>
      </w:r>
      <w:r w:rsidR="0071661F">
        <w:t>sljedećih prava i tereta:</w:t>
      </w:r>
    </w:p>
    <w:p w:rsidRDefault="001674B3" w:rsidP="00312371" w:rsidR="001674B3">
      <w:pPr>
        <w:jc w:val="both"/>
      </w:pPr>
    </w:p>
    <w:p w:rsidRDefault="0071661F" w:rsidP="00312371" w:rsidR="0071661F">
      <w:pPr>
        <w:jc w:val="both"/>
      </w:pPr>
      <w:r>
        <w:t>-</w:t>
      </w:r>
      <w:r w:rsidR="00312371">
        <w:t xml:space="preserve"> pod redni br.3.1 br. Z-</w:t>
      </w:r>
      <w:r w:rsidR="003924F9">
        <w:t>12705/13 -</w:t>
      </w:r>
      <w:r w:rsidR="00312371">
        <w:t xml:space="preserve"> </w:t>
      </w:r>
      <w:r w:rsidR="00422949">
        <w:t>zabilježba</w:t>
      </w:r>
      <w:r>
        <w:t xml:space="preserve"> </w:t>
      </w:r>
      <w:r w:rsidR="003924F9">
        <w:t>Naredbe o zabilježbi pokretanja</w:t>
      </w:r>
      <w:r>
        <w:t xml:space="preserve"> </w:t>
      </w:r>
      <w:r w:rsidR="003924F9">
        <w:t xml:space="preserve">ovršnog postupka od 23.09.2013.g. posl.br. </w:t>
      </w:r>
      <w:proofErr w:type="spellStart"/>
      <w:r w:rsidR="003924F9">
        <w:t>Ovr</w:t>
      </w:r>
      <w:proofErr w:type="spellEnd"/>
      <w:r w:rsidR="003924F9">
        <w:t>-3981/13, radi osiguranja reda prvenstva sukladno čl. 54 st3 Zemljišnoknjižnog poslovnika</w:t>
      </w:r>
    </w:p>
    <w:p w:rsidRDefault="0071661F" w:rsidP="00312371" w:rsidR="00312371">
      <w:pPr>
        <w:jc w:val="both"/>
      </w:pPr>
      <w:r>
        <w:t xml:space="preserve">- pod redni br. 4.1 br. Z-17057/13, </w:t>
      </w:r>
      <w:r w:rsidR="00243E97">
        <w:t xml:space="preserve">uknjižba ovršnog prava zaloga na nekretnine upisane u A na temelju rješenja o osiguranju Općinskog suda u Rijeci od 16.12.2013.g. pod br. </w:t>
      </w:r>
      <w:proofErr w:type="spellStart"/>
      <w:r w:rsidR="00243E97">
        <w:t>Ovr</w:t>
      </w:r>
      <w:proofErr w:type="spellEnd"/>
      <w:r w:rsidR="00243E97">
        <w:t xml:space="preserve">-3981/13 i prijedloga od 18.09.2013.g. br. O-Do-1137/13, u ukupnom iznosu od 501.646,43 kn (glavnica 490.179,49 kn i kamata 11.466,94 kn) sa zakonskom zateznom kamatom, kao i ostalih naknada i troškova za korist: </w:t>
      </w:r>
    </w:p>
    <w:p w:rsidRDefault="00243E97" w:rsidP="00201DCD" w:rsidR="00201DCD">
      <w:pPr>
        <w:jc w:val="both"/>
      </w:pPr>
      <w:r>
        <w:t>REPUBLIKA HRVATSKA-MINISTARSTVO FINANCIJA, POREZNA UPRAVA RIJEKA, OIB 52634238587</w:t>
      </w:r>
    </w:p>
    <w:p w:rsidRDefault="001674B3" w:rsidP="00201DCD" w:rsidR="001674B3">
      <w:pPr>
        <w:jc w:val="both"/>
      </w:pPr>
    </w:p>
    <w:p w:rsidRDefault="00201DCD" w:rsidP="00201DCD" w:rsidR="00201DCD">
      <w:pPr>
        <w:ind w:firstLine="360"/>
        <w:jc w:val="both"/>
      </w:pPr>
      <w:r w:rsidRPr="00437DC6">
        <w:rPr>
          <w:b/>
        </w:rPr>
        <w:t>IX</w:t>
      </w:r>
      <w:r>
        <w:t xml:space="preserve">. Smatrat će se da je ovo rješenje dostavljeno svim osobama kojima se dostavlja zaključak o prodaji te svim sudionicima na dražbi istekom osmog dana od dana objave na mrežnoj stranici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201DCD" w:rsidP="00201DCD" w:rsidR="00201DCD">
      <w:pPr>
        <w:ind w:firstLine="360"/>
        <w:jc w:val="both"/>
      </w:pPr>
    </w:p>
    <w:p w:rsidRDefault="00201DCD" w:rsidP="00A31754" w:rsidR="00D61F89">
      <w:pPr>
        <w:ind w:firstLine="360"/>
        <w:jc w:val="both"/>
      </w:pPr>
      <w:r w:rsidRPr="00437DC6">
        <w:rPr>
          <w:b/>
        </w:rPr>
        <w:t>X</w:t>
      </w:r>
      <w:r w:rsidR="00437DC6">
        <w:t xml:space="preserve">. </w:t>
      </w:r>
      <w:r>
        <w:t>Rješenje će se dostaviti i Financijskoj agenciji radi objave na mrežnim stranicama Agencije.</w:t>
      </w:r>
    </w:p>
    <w:p w:rsidRDefault="001674B3" w:rsidP="00A31754" w:rsidR="001674B3">
      <w:pPr>
        <w:ind w:firstLine="360"/>
        <w:jc w:val="both"/>
      </w:pPr>
    </w:p>
    <w:p w:rsidRDefault="00D61F89" w:rsidP="00D61F89" w:rsidR="00D61F89">
      <w:pPr>
        <w:jc w:val="center"/>
      </w:pPr>
    </w:p>
    <w:p w:rsidRDefault="00D61F89" w:rsidP="00D61F89" w:rsidR="00D61F89">
      <w:pPr>
        <w:jc w:val="center"/>
      </w:pPr>
      <w:r>
        <w:t>Obrazloženje</w:t>
      </w:r>
    </w:p>
    <w:p w:rsidRDefault="001674B3" w:rsidP="00D61F89" w:rsidR="001674B3">
      <w:pPr>
        <w:jc w:val="center"/>
      </w:pPr>
    </w:p>
    <w:p w:rsidRDefault="00A31754" w:rsidP="00D61F89" w:rsidR="00A31754">
      <w:pPr>
        <w:jc w:val="center"/>
      </w:pPr>
    </w:p>
    <w:p w:rsidRDefault="00201DCD" w:rsidP="00D61F89" w:rsidR="00201DCD">
      <w:pPr>
        <w:jc w:val="center"/>
      </w:pPr>
    </w:p>
    <w:p w:rsidRDefault="00201DCD" w:rsidP="00201DCD" w:rsidR="00201DCD">
      <w:pPr>
        <w:ind w:firstLine="708"/>
      </w:pPr>
      <w:r>
        <w:t>Pravomoćnim rješenjem ovog suda posl.br. St-395/2015-25 od 14.lipn</w:t>
      </w:r>
      <w:r w:rsidR="006B5A8C">
        <w:t>ja 201</w:t>
      </w:r>
      <w:r>
        <w:t>6.g. određeno je da će se imovina stečajnog dužni</w:t>
      </w:r>
      <w:r w:rsidR="00986D9F">
        <w:t xml:space="preserve">ka opterećena </w:t>
      </w:r>
      <w:proofErr w:type="spellStart"/>
      <w:r w:rsidR="00986D9F">
        <w:t>razlučnim</w:t>
      </w:r>
      <w:proofErr w:type="spellEnd"/>
      <w:r w:rsidR="00986D9F">
        <w:t xml:space="preserve"> pravima, a koju čine </w:t>
      </w:r>
      <w:r>
        <w:t>nekretnine opisane u točki I ovog rješenja, prodavati u</w:t>
      </w:r>
      <w:r w:rsidR="00231C90">
        <w:t xml:space="preserve"> s</w:t>
      </w:r>
      <w:r>
        <w:t>tečajnom postupku sukladno odredbi čl. 247 Stečajnog zakona (NN br. 71/15, 104/17, dalje SZ) elektroničkom javnom dražbom koju ć</w:t>
      </w:r>
      <w:r w:rsidR="00545DF6">
        <w:t>e provesti Financijska agencija, dok je z</w:t>
      </w:r>
      <w:r w:rsidR="00141344">
        <w:t>aključkom posl.br.St-395/2015-44 od 19.rujna 2017.g. utvrđena vrijednost nekretnina u iznosu 707.600,00 kn</w:t>
      </w:r>
      <w:r w:rsidR="00231C90">
        <w:t>.</w:t>
      </w:r>
    </w:p>
    <w:p w:rsidRDefault="00545DF6" w:rsidP="00201DCD" w:rsidR="00545DF6">
      <w:pPr>
        <w:ind w:firstLine="708"/>
      </w:pPr>
    </w:p>
    <w:p w:rsidRDefault="00545DF6" w:rsidP="00201DCD" w:rsidR="00545DF6">
      <w:pPr>
        <w:ind w:firstLine="708"/>
      </w:pPr>
      <w:r>
        <w:t xml:space="preserve">Nakon završetka elektroničke javne dražbe, podneskom zaprimljenim kod ovog suda 16.travnja 2018.g. Financijska agencija dostavila je izvještaj o provedenoj elektroničkoj javnoj dražbi. </w:t>
      </w:r>
    </w:p>
    <w:p w:rsidRDefault="00545DF6" w:rsidP="00201DCD" w:rsidR="00545DF6">
      <w:pPr>
        <w:ind w:firstLine="708"/>
      </w:pPr>
    </w:p>
    <w:p w:rsidRDefault="00B821AE" w:rsidP="00201DCD" w:rsidR="00B821AE">
      <w:pPr>
        <w:ind w:firstLine="708"/>
      </w:pPr>
    </w:p>
    <w:p w:rsidRDefault="00B821AE" w:rsidP="00B821AE" w:rsidR="00B821AE">
      <w:pPr>
        <w:ind w:firstLine="708"/>
        <w:jc w:val="right"/>
        <w:rPr>
          <w:b/>
        </w:rPr>
      </w:pPr>
      <w:r w:rsidRPr="00CE7781">
        <w:rPr>
          <w:b/>
        </w:rPr>
        <w:lastRenderedPageBreak/>
        <w:t>1/St-395/2015-53</w:t>
      </w:r>
    </w:p>
    <w:p w:rsidRDefault="00B821AE" w:rsidP="00B821AE" w:rsidR="00B821AE">
      <w:pPr>
        <w:ind w:firstLine="708"/>
        <w:jc w:val="right"/>
        <w:rPr>
          <w:b/>
        </w:rPr>
      </w:pPr>
    </w:p>
    <w:p w:rsidRDefault="00B821AE" w:rsidP="00B821AE" w:rsidR="00B821AE">
      <w:pPr>
        <w:ind w:firstLine="708"/>
        <w:jc w:val="right"/>
        <w:rPr>
          <w:b/>
        </w:rPr>
      </w:pPr>
    </w:p>
    <w:p w:rsidRDefault="00B821AE" w:rsidP="00201DCD" w:rsidR="00B821AE">
      <w:pPr>
        <w:ind w:firstLine="708"/>
      </w:pPr>
    </w:p>
    <w:p w:rsidRDefault="00545DF6" w:rsidP="00201DCD" w:rsidR="00545DF6">
      <w:pPr>
        <w:ind w:firstLine="708"/>
      </w:pPr>
      <w:r>
        <w:t xml:space="preserve">Iz izvješća </w:t>
      </w:r>
      <w:r w:rsidR="00FA1FB5">
        <w:t xml:space="preserve">i priloženih isprava </w:t>
      </w:r>
      <w:r>
        <w:t xml:space="preserve">proizlazi </w:t>
      </w:r>
      <w:r w:rsidR="00FA1FB5">
        <w:t xml:space="preserve">da </w:t>
      </w:r>
      <w:r w:rsidR="00954FF3">
        <w:t>su</w:t>
      </w:r>
      <w:r w:rsidR="00FA1FB5">
        <w:t xml:space="preserve"> </w:t>
      </w:r>
      <w:r w:rsidR="00954FF3">
        <w:t xml:space="preserve">od ponuda stavljenih u nadmetanje bile valjane svega 2 ponude i to ponuditelja Lea </w:t>
      </w:r>
      <w:proofErr w:type="spellStart"/>
      <w:r w:rsidR="00954FF3">
        <w:t>Balaža</w:t>
      </w:r>
      <w:proofErr w:type="spellEnd"/>
      <w:r w:rsidR="00954FF3">
        <w:t xml:space="preserve">, </w:t>
      </w:r>
      <w:proofErr w:type="spellStart"/>
      <w:r w:rsidR="00954FF3">
        <w:t>Škalnica</w:t>
      </w:r>
      <w:proofErr w:type="spellEnd"/>
      <w:r w:rsidR="00954FF3">
        <w:t xml:space="preserve"> 15, </w:t>
      </w:r>
      <w:proofErr w:type="spellStart"/>
      <w:r w:rsidR="00954FF3">
        <w:t>Škalnica</w:t>
      </w:r>
      <w:proofErr w:type="spellEnd"/>
      <w:r w:rsidR="00F54DBB">
        <w:t>,</w:t>
      </w:r>
      <w:r w:rsidR="00954FF3">
        <w:t xml:space="preserve"> u iznosu 354.800,00 kn i Alena </w:t>
      </w:r>
      <w:proofErr w:type="spellStart"/>
      <w:r w:rsidR="00954FF3">
        <w:t>Kurelića</w:t>
      </w:r>
      <w:proofErr w:type="spellEnd"/>
      <w:r w:rsidR="00954FF3">
        <w:t xml:space="preserve"> iz Marinića, </w:t>
      </w:r>
      <w:proofErr w:type="spellStart"/>
      <w:r w:rsidR="00954FF3">
        <w:t>Mučići</w:t>
      </w:r>
      <w:proofErr w:type="spellEnd"/>
      <w:r w:rsidR="00954FF3">
        <w:t xml:space="preserve"> 51d, u iznosu 357.800,00 kn te da su oba ponuditelja u roku izvršila uplatu tražene jamčevine.</w:t>
      </w:r>
    </w:p>
    <w:p w:rsidRDefault="00437DC6" w:rsidP="00B821AE" w:rsidR="00437DC6"/>
    <w:p w:rsidRDefault="00954FF3" w:rsidP="00954FF3" w:rsidR="00201DCD">
      <w:pPr>
        <w:ind w:firstLine="708"/>
      </w:pPr>
      <w:r>
        <w:t xml:space="preserve">Obzirom da je ponuditelj Alen </w:t>
      </w:r>
      <w:proofErr w:type="spellStart"/>
      <w:r>
        <w:t>Kurelić</w:t>
      </w:r>
      <w:proofErr w:type="spellEnd"/>
      <w:r>
        <w:t xml:space="preserve"> ponudio veću cijenu i da je izvršio uplatu jamčevine, to je sud utvrdio da su ispunjene sve pretpostavke da mu se nekretnine dosude pa je iz tih razloga valjalo odlučiti kao </w:t>
      </w:r>
      <w:r w:rsidR="0063536B">
        <w:t>u izreci</w:t>
      </w:r>
      <w:r>
        <w:t xml:space="preserve"> ovog rješenja na temelju odredbe čl. 247 SZ-a</w:t>
      </w:r>
      <w:r w:rsidR="0063536B">
        <w:t>,</w:t>
      </w:r>
      <w:r>
        <w:t xml:space="preserve"> uz primjenu odredbi čl. 103, čl. 105, čl. 106 i čl.108 Ovršnog zakona (NN br. 112/12, 25/13, 93/14, 55/16, 73/17).</w:t>
      </w:r>
    </w:p>
    <w:p w:rsidRDefault="00D61F89" w:rsidP="00D61F89" w:rsidR="00D61F89">
      <w:pPr>
        <w:ind w:firstLine="708"/>
        <w:jc w:val="both"/>
      </w:pPr>
    </w:p>
    <w:p w:rsidRDefault="00D61F89" w:rsidP="00D61F89" w:rsidR="00D61F89">
      <w:pPr>
        <w:ind w:firstLine="708"/>
      </w:pPr>
    </w:p>
    <w:p w:rsidRDefault="00D61F89" w:rsidP="00954FF3" w:rsidR="00D61F89">
      <w:pPr>
        <w:ind w:firstLine="708"/>
        <w:jc w:val="center"/>
      </w:pPr>
      <w:r>
        <w:t>U Slavonskom Brodu</w:t>
      </w:r>
      <w:r w:rsidR="00954FF3">
        <w:t>,</w:t>
      </w:r>
      <w:r>
        <w:t xml:space="preserve"> </w:t>
      </w:r>
      <w:r w:rsidR="00954FF3">
        <w:t>2</w:t>
      </w:r>
      <w:r w:rsidR="00437DC6">
        <w:t>5</w:t>
      </w:r>
      <w:r w:rsidR="00954FF3">
        <w:t>.travnja</w:t>
      </w:r>
      <w:r>
        <w:t xml:space="preserve"> 2018.</w:t>
      </w:r>
    </w:p>
    <w:p w:rsidRDefault="00D61F89" w:rsidP="00D61F89" w:rsidR="00D61F89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    Stečajna sutkinja:</w:t>
      </w:r>
    </w:p>
    <w:p w:rsidRDefault="00D61F89" w:rsidP="00D61F89" w:rsidR="00932B8A">
      <w:r>
        <w:t>                                                                                            </w:t>
      </w:r>
      <w:r w:rsidR="00954FF3">
        <w:t xml:space="preserve">            </w:t>
      </w:r>
      <w:r>
        <w:t xml:space="preserve"> </w:t>
      </w:r>
      <w:r w:rsidR="00954FF3">
        <w:t>Vesna Vukelić</w:t>
      </w:r>
      <w:r w:rsidR="00932B8A">
        <w:t>, v.r.</w:t>
      </w:r>
    </w:p>
    <w:p w:rsidRDefault="00D61F89" w:rsidP="00D61F89" w:rsidR="00D61F89">
      <w:r>
        <w:t> 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</w:t>
      </w:r>
    </w:p>
    <w:p w:rsidRDefault="00954FF3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>P</w:t>
      </w:r>
      <w:r w:rsidR="00D61F89">
        <w:rPr>
          <w:sz w:val="18"/>
          <w:szCs w:val="18"/>
        </w:rPr>
        <w:t xml:space="preserve">rotiv ovog rješenja pravo na žalbu imaju stečajni upravitelj,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</w:t>
      </w:r>
    </w:p>
    <w:p w:rsidRDefault="00197162" w:rsidP="00197162" w:rsidR="00197162">
      <w:pPr>
        <w:rPr>
          <w:sz w:val="18"/>
          <w:szCs w:val="18"/>
        </w:rPr>
      </w:pPr>
      <w:r>
        <w:rPr>
          <w:sz w:val="18"/>
          <w:szCs w:val="18"/>
        </w:rPr>
        <w:t xml:space="preserve">u </w:t>
      </w:r>
      <w:r w:rsidR="00BE636A">
        <w:rPr>
          <w:sz w:val="18"/>
          <w:szCs w:val="18"/>
        </w:rPr>
        <w:t>3</w:t>
      </w:r>
      <w:r>
        <w:rPr>
          <w:sz w:val="18"/>
          <w:szCs w:val="18"/>
        </w:rPr>
        <w:t xml:space="preserve"> primjerka u roku od 8 dana,a rok za žalbu počinje teći</w:t>
      </w:r>
      <w:r w:rsidR="0063536B">
        <w:rPr>
          <w:sz w:val="18"/>
          <w:szCs w:val="18"/>
        </w:rPr>
        <w:t xml:space="preserve"> </w:t>
      </w:r>
      <w:r w:rsidR="00D61F89">
        <w:rPr>
          <w:sz w:val="18"/>
          <w:szCs w:val="18"/>
        </w:rPr>
        <w:t xml:space="preserve">osmog </w:t>
      </w:r>
    </w:p>
    <w:p w:rsidRDefault="00D61F89" w:rsidP="00D61F89" w:rsidR="00D61F89">
      <w:pPr>
        <w:rPr>
          <w:sz w:val="18"/>
          <w:szCs w:val="18"/>
        </w:rPr>
      </w:pPr>
      <w:r>
        <w:rPr>
          <w:sz w:val="18"/>
          <w:szCs w:val="18"/>
        </w:rPr>
        <w:t>dana od dana obja</w:t>
      </w:r>
      <w:r w:rsidR="0063536B">
        <w:rPr>
          <w:sz w:val="18"/>
          <w:szCs w:val="18"/>
        </w:rPr>
        <w:t>ve rješenja na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mrežnoj stranici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e-oglasna ploča suda</w:t>
      </w:r>
      <w:r>
        <w:rPr>
          <w:sz w:val="18"/>
          <w:szCs w:val="18"/>
        </w:rPr>
        <w:t>.</w:t>
      </w:r>
      <w:r w:rsidR="0063536B">
        <w:rPr>
          <w:sz w:val="18"/>
          <w:szCs w:val="18"/>
        </w:rPr>
        <w:t xml:space="preserve"> </w:t>
      </w:r>
    </w:p>
    <w:p w:rsidRDefault="00197162" w:rsidP="00D61F89" w:rsidR="00197162">
      <w:pPr>
        <w:rPr>
          <w:sz w:val="18"/>
          <w:szCs w:val="18"/>
        </w:rPr>
      </w:pPr>
      <w:r>
        <w:rPr>
          <w:sz w:val="18"/>
          <w:szCs w:val="18"/>
        </w:rPr>
        <w:t>O žalbi odlučuje VTS RH u Zagrebu.</w:t>
      </w:r>
    </w:p>
    <w:p w:rsidRDefault="00197162" w:rsidP="00D61F89" w:rsidR="00197162">
      <w:pPr>
        <w:rPr>
          <w:sz w:val="18"/>
          <w:szCs w:val="18"/>
        </w:rPr>
      </w:pPr>
    </w:p>
    <w:p w:rsidRDefault="00197162" w:rsidP="00D61F89" w:rsidR="00197162">
      <w:pPr>
        <w:rPr>
          <w:sz w:val="18"/>
          <w:szCs w:val="18"/>
        </w:rPr>
      </w:pPr>
    </w:p>
    <w:p w:rsidRDefault="00A31754" w:rsidP="00A31754" w:rsidR="00A31754">
      <w:r>
        <w:t>Rješenje svim sudionicima dostaviti putem mrežne stranice e-Oglasne ploče i to:</w:t>
      </w:r>
    </w:p>
    <w:p w:rsidRDefault="00A31754" w:rsidP="00A31754" w:rsidR="00A31754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31754" w:rsidP="00A31754" w:rsidR="00A31754">
      <w:pPr>
        <w:jc w:val="both"/>
      </w:pPr>
      <w:r>
        <w:t xml:space="preserve">2. </w:t>
      </w:r>
      <w:r w:rsidR="00BE636A">
        <w:t>kupac</w:t>
      </w:r>
      <w:r>
        <w:t xml:space="preserve"> </w:t>
      </w:r>
      <w:r w:rsidR="00BE636A">
        <w:t xml:space="preserve">Alen </w:t>
      </w:r>
      <w:proofErr w:type="spellStart"/>
      <w:r w:rsidR="00BE636A">
        <w:t>Kurelić</w:t>
      </w:r>
      <w:proofErr w:type="spellEnd"/>
    </w:p>
    <w:p w:rsidRDefault="00A31754" w:rsidP="00A31754" w:rsidR="00BE636A">
      <w:pPr>
        <w:jc w:val="both"/>
      </w:pPr>
      <w:r>
        <w:t xml:space="preserve">3. </w:t>
      </w:r>
      <w:r w:rsidR="00422949">
        <w:t>ostali sudionici</w:t>
      </w:r>
      <w:r w:rsidR="00BE636A">
        <w:t xml:space="preserve">: </w:t>
      </w:r>
    </w:p>
    <w:p w:rsidRDefault="00D81F3F" w:rsidP="00A31754" w:rsidR="00D81F3F">
      <w:pPr>
        <w:jc w:val="both"/>
      </w:pPr>
      <w:r>
        <w:t>Andrej Bošković, Rijeka, Danijela Godine 6</w:t>
      </w:r>
    </w:p>
    <w:p w:rsidRDefault="00D81F3F" w:rsidP="00A31754" w:rsidR="00D81F3F">
      <w:pPr>
        <w:jc w:val="both"/>
      </w:pPr>
      <w:r>
        <w:t xml:space="preserve">Leo </w:t>
      </w:r>
      <w:proofErr w:type="spellStart"/>
      <w:r>
        <w:t>Balaž</w:t>
      </w:r>
      <w:proofErr w:type="spellEnd"/>
      <w:r>
        <w:t xml:space="preserve">, </w:t>
      </w:r>
      <w:proofErr w:type="spellStart"/>
      <w:r>
        <w:t>Škalnica</w:t>
      </w:r>
      <w:proofErr w:type="spellEnd"/>
      <w:r>
        <w:t xml:space="preserve">, </w:t>
      </w:r>
      <w:proofErr w:type="spellStart"/>
      <w:r>
        <w:t>Škalnica</w:t>
      </w:r>
      <w:proofErr w:type="spellEnd"/>
      <w:r>
        <w:t xml:space="preserve"> 15</w:t>
      </w:r>
    </w:p>
    <w:p w:rsidRDefault="00BE636A" w:rsidP="00A31754" w:rsidR="00BE636A">
      <w:pPr>
        <w:jc w:val="both"/>
      </w:pPr>
    </w:p>
    <w:p w:rsidRDefault="00D81F3F" w:rsidP="00A31754" w:rsidR="00D81F3F">
      <w:pPr>
        <w:jc w:val="both"/>
      </w:pPr>
      <w:r>
        <w:t>4.razlučni vjerovnici:</w:t>
      </w:r>
    </w:p>
    <w:p w:rsidRDefault="00D81F3F" w:rsidP="00A31754" w:rsidR="00A31754">
      <w:pPr>
        <w:jc w:val="both"/>
      </w:pPr>
      <w:r>
        <w:t xml:space="preserve">- </w:t>
      </w:r>
      <w:proofErr w:type="spellStart"/>
      <w:r>
        <w:t>Volksbank</w:t>
      </w:r>
      <w:proofErr w:type="spellEnd"/>
      <w:r>
        <w:t xml:space="preserve">, Austrija </w:t>
      </w:r>
      <w:r w:rsidR="00A31754">
        <w:t xml:space="preserve">  </w:t>
      </w:r>
    </w:p>
    <w:p w:rsidRDefault="00D81F3F" w:rsidP="00A31754" w:rsidR="00D81F3F">
      <w:pPr>
        <w:jc w:val="both"/>
      </w:pPr>
      <w:r>
        <w:t>- Ministarstvo financija, putem ŽDO Građansko-upravni odjel</w:t>
      </w:r>
    </w:p>
    <w:p w:rsidRDefault="00D81F3F" w:rsidP="00A31754" w:rsidR="00D81F3F">
      <w:pPr>
        <w:jc w:val="both"/>
      </w:pPr>
    </w:p>
    <w:p w:rsidRDefault="00D81F3F" w:rsidP="00A31754" w:rsidR="00A31754">
      <w:pPr>
        <w:jc w:val="both"/>
      </w:pPr>
      <w:r>
        <w:t>Rješenje dostaviti putem pošte:</w:t>
      </w:r>
    </w:p>
    <w:p w:rsidRDefault="00D81F3F" w:rsidP="00A31754" w:rsidR="00A31754">
      <w:pPr>
        <w:jc w:val="both"/>
      </w:pPr>
      <w:r>
        <w:t xml:space="preserve">- </w:t>
      </w:r>
      <w:r w:rsidR="00A31754">
        <w:t>ZK odjel</w:t>
      </w:r>
      <w:r>
        <w:t>u</w:t>
      </w:r>
      <w:r w:rsidR="00A31754">
        <w:t xml:space="preserve"> </w:t>
      </w:r>
      <w:r>
        <w:t>Općinskog suda u Rijeci</w:t>
      </w:r>
      <w:r w:rsidR="00A31754">
        <w:t xml:space="preserve">, nakon pravomoćnosti i uplate </w:t>
      </w:r>
      <w:proofErr w:type="spellStart"/>
      <w:r w:rsidR="00A31754">
        <w:t>kupovnine</w:t>
      </w:r>
      <w:proofErr w:type="spellEnd"/>
    </w:p>
    <w:p w:rsidRDefault="00D81F3F" w:rsidP="00A31754" w:rsidR="00D61F89">
      <w:r w:rsidRPr="00D81F3F">
        <w:rPr>
          <w:sz w:val="20"/>
          <w:szCs w:val="20"/>
        </w:rPr>
        <w:t xml:space="preserve">- </w:t>
      </w:r>
      <w:r w:rsidRPr="00D81F3F">
        <w:t>FINA RC OSIJEK</w:t>
      </w:r>
      <w:r w:rsidR="004239E3">
        <w:t>, po pravomoćnosti</w:t>
      </w:r>
    </w:p>
    <w:p w:rsidRDefault="004239E3" w:rsidP="00A31754" w:rsidR="004239E3" w:rsidRPr="00D81F3F">
      <w:pPr>
        <w:rPr>
          <w:sz w:val="20"/>
          <w:szCs w:val="20"/>
        </w:rPr>
      </w:pPr>
      <w:r>
        <w:t>- Porezna uprava Rijeka, po pravomoćnosti</w:t>
      </w:r>
    </w:p>
    <w:sectPr w:rsidSect="00437DC6" w:rsidR="004239E3" w:rsidRPr="00D81F3F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014F0"/>
    <w:multiLevelType w:val="hybridMultilevel"/>
    <w:tmpl w:val="E2B85634"/>
    <w:lvl w:tplc="0B2299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6D343BFD"/>
    <w:multiLevelType w:val="hybridMultilevel"/>
    <w:tmpl w:val="543253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02098F"/>
    <w:rsid w:val="00031FDD"/>
    <w:rsid w:val="00040BC2"/>
    <w:rsid w:val="00090920"/>
    <w:rsid w:val="00095167"/>
    <w:rsid w:val="000B2655"/>
    <w:rsid w:val="001062E4"/>
    <w:rsid w:val="00131E28"/>
    <w:rsid w:val="001347DD"/>
    <w:rsid w:val="00141344"/>
    <w:rsid w:val="001674B3"/>
    <w:rsid w:val="001769F3"/>
    <w:rsid w:val="00183C40"/>
    <w:rsid w:val="00197162"/>
    <w:rsid w:val="001A1714"/>
    <w:rsid w:val="001A40BF"/>
    <w:rsid w:val="001A50E9"/>
    <w:rsid w:val="00201DCD"/>
    <w:rsid w:val="0021465B"/>
    <w:rsid w:val="00220E94"/>
    <w:rsid w:val="00226E0A"/>
    <w:rsid w:val="00231C90"/>
    <w:rsid w:val="00234B3F"/>
    <w:rsid w:val="00243E97"/>
    <w:rsid w:val="002503F3"/>
    <w:rsid w:val="00262882"/>
    <w:rsid w:val="00273846"/>
    <w:rsid w:val="00312371"/>
    <w:rsid w:val="00317B68"/>
    <w:rsid w:val="003835C6"/>
    <w:rsid w:val="003924F9"/>
    <w:rsid w:val="0039305E"/>
    <w:rsid w:val="003D7CC9"/>
    <w:rsid w:val="004035FF"/>
    <w:rsid w:val="00414DC3"/>
    <w:rsid w:val="00422949"/>
    <w:rsid w:val="004239E3"/>
    <w:rsid w:val="00426518"/>
    <w:rsid w:val="00437DC6"/>
    <w:rsid w:val="00456417"/>
    <w:rsid w:val="00461075"/>
    <w:rsid w:val="0047039B"/>
    <w:rsid w:val="0048606D"/>
    <w:rsid w:val="00521E78"/>
    <w:rsid w:val="00545DF6"/>
    <w:rsid w:val="00547D26"/>
    <w:rsid w:val="00590C67"/>
    <w:rsid w:val="005C0DAB"/>
    <w:rsid w:val="005F1115"/>
    <w:rsid w:val="0063536B"/>
    <w:rsid w:val="0068177D"/>
    <w:rsid w:val="00691812"/>
    <w:rsid w:val="006B5A8C"/>
    <w:rsid w:val="006C42C8"/>
    <w:rsid w:val="006D7F45"/>
    <w:rsid w:val="00713152"/>
    <w:rsid w:val="0071661F"/>
    <w:rsid w:val="007510A4"/>
    <w:rsid w:val="00786786"/>
    <w:rsid w:val="007E386A"/>
    <w:rsid w:val="007F6F46"/>
    <w:rsid w:val="008054C1"/>
    <w:rsid w:val="008104B8"/>
    <w:rsid w:val="008A51BA"/>
    <w:rsid w:val="008F3C1C"/>
    <w:rsid w:val="00932B8A"/>
    <w:rsid w:val="009358BB"/>
    <w:rsid w:val="00954FF3"/>
    <w:rsid w:val="009832A9"/>
    <w:rsid w:val="00986D9F"/>
    <w:rsid w:val="009A1E20"/>
    <w:rsid w:val="009B2D26"/>
    <w:rsid w:val="009E02D4"/>
    <w:rsid w:val="00A31754"/>
    <w:rsid w:val="00A31C16"/>
    <w:rsid w:val="00AA695C"/>
    <w:rsid w:val="00AE3CA8"/>
    <w:rsid w:val="00AE7881"/>
    <w:rsid w:val="00B324B7"/>
    <w:rsid w:val="00B62933"/>
    <w:rsid w:val="00B821AE"/>
    <w:rsid w:val="00BB58B1"/>
    <w:rsid w:val="00BC2416"/>
    <w:rsid w:val="00BE023E"/>
    <w:rsid w:val="00BE636A"/>
    <w:rsid w:val="00C75583"/>
    <w:rsid w:val="00CA2657"/>
    <w:rsid w:val="00CC0CCD"/>
    <w:rsid w:val="00CE7781"/>
    <w:rsid w:val="00D1339A"/>
    <w:rsid w:val="00D61F89"/>
    <w:rsid w:val="00D64615"/>
    <w:rsid w:val="00D763F7"/>
    <w:rsid w:val="00D81F3F"/>
    <w:rsid w:val="00DA54FD"/>
    <w:rsid w:val="00DB052E"/>
    <w:rsid w:val="00DD340B"/>
    <w:rsid w:val="00E10150"/>
    <w:rsid w:val="00EC2468"/>
    <w:rsid w:val="00ED366A"/>
    <w:rsid w:val="00ED3CB0"/>
    <w:rsid w:val="00EF1081"/>
    <w:rsid w:val="00F54DBB"/>
    <w:rsid w:val="00F66D32"/>
    <w:rsid w:val="00F92283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6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lineRule="atLeast" w:line="288" w:afterAutospacing="true" w:after="100" w:beforeAutospacing="true" w:before="100"/>
      <w:outlineLvl w:val="1"/>
    </w:pPr>
    <w:rPr>
      <w:rFonts w:hAnsi="Minion Pro" w:asci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5C0DAB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C0DAB"/>
    <w:rPr>
      <w:rFonts w:cs="Times New Roman" w:eastAsia="Times New Roman" w:hAnsi="Minion Pro" w:ascii="Minion Pro"/>
      <w:b/>
      <w:bCs/>
      <w:color w:val="3F7FC3"/>
      <w:sz w:val="33"/>
      <w:szCs w:val="33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C0DA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false"/>
      <w:dstrike w:val="false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false"/>
      <w:dstrike w:val="false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Autospacing="true" w:before="100"/>
    </w:pPr>
  </w:style>
  <w:style w:customStyle="true" w:styleId="contentleft" w:type="paragraph">
    <w:name w:val="contentleft"/>
    <w:basedOn w:val="Normal"/>
    <w:rsid w:val="005C0DAB"/>
    <w:pPr>
      <w:pBdr>
        <w:top w:space="0" w:sz="6" w:color="E4E4E6" w:val="single"/>
      </w:pBdr>
      <w:spacing w:after="225" w:beforeAutospacing="true" w:before="100"/>
    </w:pPr>
  </w:style>
  <w:style w:customStyle="true" w:styleId="contentrightouter" w:type="paragraph">
    <w:name w:val="contentrightouter"/>
    <w:basedOn w:val="Normal"/>
    <w:rsid w:val="005C0DAB"/>
    <w:pPr>
      <w:spacing w:after="225" w:beforeAutospacing="true" w:before="100"/>
    </w:pPr>
  </w:style>
  <w:style w:customStyle="true" w:styleId="contentright" w:type="paragraph">
    <w:name w:val="contentright"/>
    <w:basedOn w:val="Normal"/>
    <w:rsid w:val="005C0DAB"/>
    <w:pPr>
      <w:pBdr>
        <w:top w:space="0" w:sz="6" w:color="E4E4E6" w:val="single"/>
        <w:left w:space="0" w:sz="6" w:color="E4E4E6" w:val="single"/>
        <w:bottom w:space="18" w:sz="6" w:color="E4E4E6" w:val="single"/>
        <w:right w:space="0" w:sz="6" w:color="E4E4E6" w:val="single"/>
      </w:pBdr>
      <w:shd w:fill="F4F4F6" w:color="auto" w:val="clear"/>
      <w:spacing w:after="240" w:beforeAutospacing="true" w:before="100"/>
      <w:ind w:left="675"/>
    </w:pPr>
  </w:style>
  <w:style w:customStyle="true" w:styleId="detailstable" w:type="paragraph">
    <w:name w:val="details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metatable" w:type="paragraph">
    <w:name w:val="meta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celltitle" w:type="paragraph">
    <w:name w:val="celltitle"/>
    <w:basedOn w:val="Normal"/>
    <w:rsid w:val="005C0DAB"/>
    <w:pPr>
      <w:spacing w:after="225" w:beforeAutospacing="true" w:before="100"/>
    </w:pPr>
    <w:rPr>
      <w:b/>
      <w:bCs/>
    </w:rPr>
  </w:style>
  <w:style w:customStyle="true" w:styleId="Naslov10" w:type="paragraph">
    <w:name w:val="Naslov1"/>
    <w:basedOn w:val="Normal"/>
    <w:rsid w:val="005C0DAB"/>
    <w:pPr>
      <w:spacing w:lineRule="atLeast" w:line="240" w:after="225" w:before="450"/>
    </w:pPr>
  </w:style>
  <w:style w:customStyle="true" w:styleId="articlecontent" w:type="paragraph">
    <w:name w:val="articlecontent"/>
    <w:basedOn w:val="Normal"/>
    <w:rsid w:val="005C0DAB"/>
    <w:pPr>
      <w:spacing w:after="225" w:beforeAutospacing="true" w:before="100"/>
    </w:pPr>
  </w:style>
  <w:style w:customStyle="true" w:styleId="associatedarticles" w:type="paragraph">
    <w:name w:val="associatedarticles"/>
    <w:basedOn w:val="Normal"/>
    <w:rsid w:val="005C0DAB"/>
    <w:pPr>
      <w:spacing w:after="225" w:beforeAutospacing="true" w:before="100"/>
    </w:pPr>
  </w:style>
  <w:style w:customStyle="true" w:styleId="associatedarticlestitle" w:type="paragraph">
    <w:name w:val="associatedarticlestitle"/>
    <w:basedOn w:val="Normal"/>
    <w:rsid w:val="005C0DAB"/>
    <w:pPr>
      <w:pBdr>
        <w:bottom w:space="0" w:sz="6" w:color="E4E4E6" w:val="single"/>
      </w:pBdr>
      <w:spacing w:after="225" w:beforeAutospacing="true" w:before="100"/>
    </w:pPr>
    <w:rPr>
      <w:rFonts w:hAnsi="Minion Pro" w:ascii="Minion Pro"/>
      <w:sz w:val="30"/>
      <w:szCs w:val="30"/>
    </w:rPr>
  </w:style>
  <w:style w:customStyle="true" w:styleId="iconlink" w:type="paragraph">
    <w:name w:val="iconlink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associatedarticleslink" w:type="paragraph">
    <w:name w:val="associatedarticleslink"/>
    <w:basedOn w:val="Normal"/>
    <w:rsid w:val="005C0DAB"/>
    <w:pPr>
      <w:spacing w:after="225" w:beforeAutospacing="true" w:before="100"/>
    </w:pPr>
  </w:style>
  <w:style w:customStyle="true" w:styleId="metadatalink" w:type="paragraph">
    <w:name w:val="metadatalink"/>
    <w:basedOn w:val="Normal"/>
    <w:rsid w:val="005C0DAB"/>
    <w:pPr>
      <w:spacing w:after="225" w:beforeAutospacing="true" w:before="100"/>
    </w:pPr>
  </w:style>
  <w:style w:customStyle="true" w:styleId="hierarchylink" w:type="paragraph">
    <w:name w:val="hierarchylink"/>
    <w:basedOn w:val="Normal"/>
    <w:rsid w:val="005C0DAB"/>
    <w:pPr>
      <w:spacing w:after="225" w:beforeAutospacing="true" w:before="100"/>
    </w:pPr>
  </w:style>
  <w:style w:customStyle="true" w:styleId="bookmarklink" w:type="paragraph">
    <w:name w:val="bookmarklink"/>
    <w:basedOn w:val="Normal"/>
    <w:rsid w:val="005C0DAB"/>
    <w:pPr>
      <w:spacing w:after="225" w:beforeAutospacing="true" w:before="100"/>
    </w:pPr>
  </w:style>
  <w:style w:customStyle="true" w:styleId="addbookmarklink" w:type="paragraph">
    <w:name w:val="addbookmarklink"/>
    <w:basedOn w:val="Normal"/>
    <w:rsid w:val="005C0DAB"/>
    <w:pPr>
      <w:spacing w:after="225" w:beforeAutospacing="true" w:before="100"/>
    </w:pPr>
  </w:style>
  <w:style w:customStyle="true" w:styleId="bookmarkcontent" w:type="paragraph">
    <w:name w:val="bookmarkcontent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fix-footer" w:type="paragraph">
    <w:name w:val="fix-footer"/>
    <w:basedOn w:val="Normal"/>
    <w:rsid w:val="005C0DAB"/>
    <w:pPr>
      <w:spacing w:after="225" w:beforeAutospacing="true" w:before="100"/>
    </w:pPr>
  </w:style>
  <w:style w:customStyle="true" w:styleId="print" w:type="paragraph">
    <w:name w:val="print"/>
    <w:basedOn w:val="Normal"/>
    <w:rsid w:val="005C0DAB"/>
    <w:pPr>
      <w:spacing w:after="225" w:beforeAutospacing="true" w:before="100"/>
    </w:pPr>
  </w:style>
  <w:style w:customStyle="true" w:styleId="tree-view-pojedinacni" w:type="paragraph">
    <w:name w:val="tree-view-pojedinacni"/>
    <w:basedOn w:val="Normal"/>
    <w:rsid w:val="005C0DAB"/>
    <w:pPr>
      <w:spacing w:after="225" w:beforeAutospacing="true" w:before="100"/>
      <w:ind w:left="390"/>
    </w:pPr>
  </w:style>
  <w:style w:customStyle="true" w:styleId="title-for-print" w:type="paragraph">
    <w:name w:val="title-for-print"/>
    <w:basedOn w:val="Normal"/>
    <w:rsid w:val="005C0DAB"/>
    <w:pPr>
      <w:spacing w:after="225" w:beforeAutospacing="true" w:before="100"/>
    </w:pPr>
    <w:rPr>
      <w:vanish/>
    </w:rPr>
  </w:style>
  <w:style w:customStyle="true" w:styleId="editor-note" w:type="paragraph">
    <w:name w:val="editor-note"/>
    <w:basedOn w:val="Normal"/>
    <w:rsid w:val="005C0DAB"/>
    <w:pPr>
      <w:spacing w:after="225" w:beforeAutospacing="true" w:before="100"/>
    </w:pPr>
  </w:style>
  <w:style w:customStyle="true" w:styleId="upper-right-buttons" w:type="paragraph">
    <w:name w:val="upper-right-buttons"/>
    <w:basedOn w:val="Normal"/>
    <w:rsid w:val="005C0DAB"/>
    <w:pPr>
      <w:spacing w:after="225" w:beforeAutospacing="true" w:before="100"/>
      <w:ind w:left="675"/>
    </w:pPr>
  </w:style>
  <w:style w:customStyle="true" w:styleId="center" w:type="paragraph">
    <w:name w:val="center"/>
    <w:basedOn w:val="Normal"/>
    <w:rsid w:val="005C0DAB"/>
    <w:pPr>
      <w:jc w:val="center"/>
    </w:pPr>
  </w:style>
  <w:style w:customStyle="true" w:styleId="red" w:type="paragraph">
    <w:name w:val="red"/>
    <w:basedOn w:val="Normal"/>
    <w:rsid w:val="005C0DAB"/>
    <w:pPr>
      <w:spacing w:after="225" w:beforeAutospacing="true" w:before="100"/>
    </w:pPr>
    <w:rPr>
      <w:color w:val="FF2600"/>
    </w:rPr>
  </w:style>
  <w:style w:customStyle="true" w:styleId="dark" w:type="paragraph">
    <w:name w:val="dark"/>
    <w:basedOn w:val="Normal"/>
    <w:rsid w:val="005C0DAB"/>
    <w:pPr>
      <w:spacing w:after="225" w:beforeAutospacing="true" w:before="100"/>
    </w:pPr>
    <w:rPr>
      <w:color w:val="121212"/>
    </w:rPr>
  </w:style>
  <w:style w:customStyle="true" w:styleId="blue-mark" w:type="paragraph">
    <w:name w:val="blue-mark"/>
    <w:basedOn w:val="Normal"/>
    <w:rsid w:val="005C0DAB"/>
    <w:pPr>
      <w:pBdr>
        <w:top w:space="0" w:sz="6" w:color="4180BE" w:val="single"/>
        <w:left w:space="2" w:sz="6" w:color="4180BE" w:val="single"/>
        <w:bottom w:space="0" w:sz="6" w:color="4180BE" w:val="single"/>
        <w:right w:space="2" w:sz="6" w:color="4180BE" w:val="single"/>
      </w:pBdr>
      <w:shd w:fill="70A0CE" w:color="auto" w:val="clear"/>
      <w:spacing w:after="45" w:before="45"/>
    </w:pPr>
    <w:rPr>
      <w:color w:val="FFFFFF"/>
    </w:rPr>
  </w:style>
  <w:style w:customStyle="true" w:styleId="red-mark" w:type="paragraph">
    <w:name w:val="red-mark"/>
    <w:basedOn w:val="Normal"/>
    <w:rsid w:val="005C0DAB"/>
    <w:pPr>
      <w:pBdr>
        <w:top w:space="0" w:sz="6" w:color="FF3333" w:val="single"/>
        <w:left w:space="2" w:sz="6" w:color="FF3333" w:val="single"/>
        <w:bottom w:space="0" w:sz="6" w:color="FF3333" w:val="single"/>
        <w:right w:space="2" w:sz="6" w:color="FF3333" w:val="single"/>
      </w:pBdr>
      <w:shd w:fill="FF6666" w:color="auto" w:val="clear"/>
      <w:spacing w:after="45" w:before="45"/>
    </w:pPr>
    <w:rPr>
      <w:color w:val="FFFFFF"/>
    </w:rPr>
  </w:style>
  <w:style w:customStyle="true" w:styleId="mainmenu" w:type="paragraph">
    <w:name w:val="mainmenu"/>
    <w:basedOn w:val="Normal"/>
    <w:rsid w:val="005C0DAB"/>
    <w:pPr>
      <w:pBdr>
        <w:bottom w:space="0" w:sz="6" w:color="C6C6C6" w:val="single"/>
      </w:pBdr>
      <w:spacing w:after="225" w:beforeAutospacing="true" w:before="100"/>
    </w:pPr>
  </w:style>
  <w:style w:customStyle="true" w:styleId="pager" w:type="paragraph">
    <w:name w:val="pager"/>
    <w:basedOn w:val="Normal"/>
    <w:rsid w:val="005C0DAB"/>
    <w:pPr>
      <w:spacing w:after="225" w:before="375"/>
    </w:pPr>
  </w:style>
  <w:style w:customStyle="true" w:styleId="select" w:type="paragraph">
    <w:name w:val="select"/>
    <w:basedOn w:val="Normal"/>
    <w:rsid w:val="005C0DAB"/>
    <w:pPr>
      <w:pBdr>
        <w:top w:space="0" w:sz="6" w:color="DDDDDD" w:val="single"/>
        <w:left w:space="9" w:sz="6" w:color="DDDDDD" w:val="single"/>
        <w:bottom w:space="0" w:sz="6" w:color="DDDDDD" w:val="single"/>
        <w:right w:space="9" w:sz="6" w:color="DDDDDD" w:val="single"/>
      </w:pBdr>
      <w:spacing w:after="225" w:beforeAutospacing="true" w:before="100"/>
    </w:pPr>
  </w:style>
  <w:style w:customStyle="true" w:styleId="google-maps-link" w:type="paragraph">
    <w:name w:val="google-maps-link"/>
    <w:basedOn w:val="Normal"/>
    <w:rsid w:val="005C0DAB"/>
    <w:pPr>
      <w:spacing w:after="300" w:beforeAutospacing="true" w:before="100"/>
    </w:pPr>
  </w:style>
  <w:style w:customStyle="true" w:styleId="toggle" w:type="paragraph">
    <w:name w:val="toggl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toggle-close" w:type="paragraph">
    <w:name w:val="toggle-clos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rg-caption-wrapper" w:type="paragraph">
    <w:name w:val="rg-caption-wrapper"/>
    <w:basedOn w:val="Normal"/>
    <w:rsid w:val="005C0DAB"/>
    <w:pPr>
      <w:shd w:fill="FFFFFF" w:color="auto" w:val="clear"/>
      <w:spacing w:after="225" w:beforeAutospacing="true" w:before="100"/>
    </w:pPr>
  </w:style>
  <w:style w:customStyle="true" w:styleId="news-list" w:type="paragraph">
    <w:name w:val="news-list"/>
    <w:basedOn w:val="Normal"/>
    <w:rsid w:val="005C0DAB"/>
    <w:pPr>
      <w:spacing w:after="225" w:beforeAutospacing="true" w:before="100"/>
    </w:pPr>
  </w:style>
  <w:style w:customStyle="true" w:styleId="book-list" w:type="paragraph">
    <w:name w:val="book-list"/>
    <w:basedOn w:val="Normal"/>
    <w:rsid w:val="005C0DAB"/>
    <w:pPr>
      <w:spacing w:after="225" w:before="300"/>
    </w:pPr>
  </w:style>
  <w:style w:customStyle="true" w:styleId="books-pager" w:type="paragraph">
    <w:name w:val="books-pager"/>
    <w:basedOn w:val="Normal"/>
    <w:rsid w:val="005C0DAB"/>
    <w:pPr>
      <w:spacing w:after="225" w:beforeAutospacing="true" w:before="100"/>
    </w:pPr>
  </w:style>
  <w:style w:customStyle="true" w:styleId="book" w:type="paragraph">
    <w:name w:val="book"/>
    <w:basedOn w:val="Normal"/>
    <w:rsid w:val="005C0DAB"/>
    <w:pPr>
      <w:spacing w:after="300" w:beforeAutospacing="true" w:before="100"/>
    </w:pPr>
  </w:style>
  <w:style w:customStyle="true" w:styleId="hor-ver-align" w:type="paragraph">
    <w:name w:val="hor-ver-align"/>
    <w:basedOn w:val="Normal"/>
    <w:rsid w:val="005C0DAB"/>
    <w:pPr>
      <w:spacing w:after="225" w:beforeAutospacing="true" w:before="100"/>
      <w:jc w:val="center"/>
    </w:pPr>
  </w:style>
  <w:style w:customStyle="true" w:styleId="pdf" w:type="paragraph">
    <w:name w:val="pdf"/>
    <w:basedOn w:val="Normal"/>
    <w:rsid w:val="005C0DAB"/>
    <w:pPr>
      <w:spacing w:after="225" w:beforeAutospacing="true" w:before="100"/>
    </w:pPr>
  </w:style>
  <w:style w:customStyle="true" w:styleId="nmt" w:type="paragraph">
    <w:name w:val="nmt"/>
    <w:basedOn w:val="Normal"/>
    <w:rsid w:val="005C0DAB"/>
    <w:pPr>
      <w:spacing w:after="225"/>
    </w:pPr>
  </w:style>
  <w:style w:customStyle="true" w:styleId="input-form" w:type="paragraph">
    <w:name w:val="input-form"/>
    <w:basedOn w:val="Normal"/>
    <w:rsid w:val="005C0DAB"/>
    <w:pPr>
      <w:spacing w:after="225" w:before="300"/>
    </w:pPr>
  </w:style>
  <w:style w:customStyle="true" w:styleId="ir" w:type="paragraph">
    <w:name w:val="ir"/>
    <w:basedOn w:val="Normal"/>
    <w:rsid w:val="005C0DAB"/>
    <w:pPr>
      <w:spacing w:after="225" w:beforeAutospacing="true" w:before="100"/>
    </w:pPr>
  </w:style>
  <w:style w:customStyle="true" w:styleId="visuallyhidden" w:type="paragraph">
    <w:name w:val="visuallyhidden"/>
    <w:basedOn w:val="Normal"/>
    <w:rsid w:val="005C0DAB"/>
    <w:pPr>
      <w:ind w:right="-15" w:left="-15"/>
    </w:pPr>
  </w:style>
  <w:style w:customStyle="true" w:styleId="inner" w:type="paragraph">
    <w:name w:val="inner"/>
    <w:basedOn w:val="Normal"/>
    <w:rsid w:val="005C0DAB"/>
    <w:pPr>
      <w:spacing w:after="225" w:beforeAutospacing="true" w:before="100"/>
    </w:pPr>
  </w:style>
  <w:style w:customStyle="true" w:styleId="header-newbar" w:type="paragraph">
    <w:name w:val="header-newbar"/>
    <w:basedOn w:val="Normal"/>
    <w:rsid w:val="005C0DAB"/>
    <w:pPr>
      <w:spacing w:after="225" w:beforeAutospacing="true" w:before="100"/>
    </w:pPr>
  </w:style>
  <w:style w:customStyle="true" w:styleId="tvpojedinacni0" w:type="paragraph">
    <w:name w:val="tvpojedinacni_0"/>
    <w:basedOn w:val="Normal"/>
    <w:rsid w:val="005C0DAB"/>
    <w:pPr>
      <w:spacing w:after="225" w:beforeAutospacing="true" w:before="100"/>
    </w:pPr>
  </w:style>
  <w:style w:customStyle="true" w:styleId="natpis" w:type="paragraph">
    <w:name w:val="natpis"/>
    <w:basedOn w:val="Normal"/>
    <w:rsid w:val="005C0DAB"/>
    <w:pPr>
      <w:spacing w:after="225" w:beforeAutospacing="true" w:before="100"/>
    </w:pPr>
  </w:style>
  <w:style w:customStyle="true" w:styleId="rg-caption" w:type="paragraph">
    <w:name w:val="rg-caption"/>
    <w:basedOn w:val="Normal"/>
    <w:rsid w:val="005C0DAB"/>
    <w:pPr>
      <w:spacing w:after="225" w:beforeAutospacing="true" w:before="100"/>
    </w:pPr>
  </w:style>
  <w:style w:customStyle="true" w:styleId="news" w:type="paragraph">
    <w:name w:val="news"/>
    <w:basedOn w:val="Normal"/>
    <w:rsid w:val="005C0DAB"/>
    <w:pPr>
      <w:spacing w:after="225" w:beforeAutospacing="true" w:before="100"/>
    </w:pPr>
  </w:style>
  <w:style w:customStyle="true" w:styleId="Datum1" w:type="paragraph">
    <w:name w:val="Datum1"/>
    <w:basedOn w:val="Normal"/>
    <w:rsid w:val="005C0DAB"/>
    <w:pPr>
      <w:spacing w:after="225" w:beforeAutospacing="true" w:before="100"/>
    </w:pPr>
  </w:style>
  <w:style w:customStyle="true" w:styleId="item" w:type="paragraph">
    <w:name w:val="item"/>
    <w:basedOn w:val="Normal"/>
    <w:rsid w:val="005C0DAB"/>
    <w:pPr>
      <w:spacing w:after="225" w:beforeAutospacing="true" w:before="100"/>
    </w:pPr>
  </w:style>
  <w:style w:customStyle="true" w:styleId="pager-prev" w:type="paragraph">
    <w:name w:val="pager-prev"/>
    <w:basedOn w:val="Normal"/>
    <w:rsid w:val="005C0DAB"/>
    <w:pPr>
      <w:spacing w:after="225" w:beforeAutospacing="true" w:before="100"/>
    </w:pPr>
  </w:style>
  <w:style w:customStyle="true" w:styleId="pager-next" w:type="paragraph">
    <w:name w:val="pager-next"/>
    <w:basedOn w:val="Normal"/>
    <w:rsid w:val="005C0DAB"/>
    <w:pPr>
      <w:spacing w:after="225" w:beforeAutospacing="true" w:before="100"/>
    </w:pPr>
  </w:style>
  <w:style w:customStyle="true" w:styleId="image" w:type="paragraph">
    <w:name w:val="image"/>
    <w:basedOn w:val="Normal"/>
    <w:rsid w:val="005C0DAB"/>
    <w:pPr>
      <w:spacing w:after="225" w:beforeAutospacing="true" w:before="100"/>
    </w:pPr>
  </w:style>
  <w:style w:customStyle="true" w:styleId="summary" w:type="paragraph">
    <w:name w:val="summary"/>
    <w:basedOn w:val="Normal"/>
    <w:rsid w:val="005C0DAB"/>
    <w:pPr>
      <w:spacing w:after="225" w:beforeAutospacing="true" w:before="100"/>
    </w:pPr>
  </w:style>
  <w:style w:customStyle="true" w:styleId="input-last" w:type="paragraph">
    <w:name w:val="input-last"/>
    <w:basedOn w:val="Normal"/>
    <w:rsid w:val="005C0DAB"/>
    <w:pPr>
      <w:spacing w:after="225" w:beforeAutospacing="true" w:before="100"/>
    </w:pPr>
  </w:style>
  <w:style w:customStyle="true" w:styleId="important" w:type="paragraph">
    <w:name w:val="important"/>
    <w:basedOn w:val="Normal"/>
    <w:rsid w:val="005C0DAB"/>
    <w:pPr>
      <w:spacing w:after="225" w:beforeAutospacing="true" w:before="100"/>
    </w:pPr>
  </w:style>
  <w:style w:customStyle="true" w:styleId="message-sent" w:type="paragraph">
    <w:name w:val="message-sent"/>
    <w:basedOn w:val="Normal"/>
    <w:rsid w:val="005C0DAB"/>
    <w:pPr>
      <w:spacing w:after="225" w:beforeAutospacing="true" w:before="100"/>
    </w:pPr>
  </w:style>
  <w:style w:customStyle="true" w:styleId="message-error" w:type="paragraph">
    <w:name w:val="message-error"/>
    <w:basedOn w:val="Normal"/>
    <w:rsid w:val="005C0DAB"/>
    <w:pPr>
      <w:spacing w:after="225" w:beforeAutospacing="true" w:before="100"/>
    </w:pPr>
  </w:style>
  <w:style w:customStyle="true" w:styleId="glagoljica" w:type="paragraph">
    <w:name w:val="glagoljica"/>
    <w:basedOn w:val="Normal"/>
    <w:rsid w:val="005C0DAB"/>
    <w:pPr>
      <w:spacing w:after="225" w:beforeAutospacing="true" w:before="100"/>
    </w:pPr>
  </w:style>
  <w:style w:customStyle="true" w:styleId="links" w:type="paragraph">
    <w:name w:val="links"/>
    <w:basedOn w:val="Normal"/>
    <w:rsid w:val="005C0DAB"/>
    <w:pPr>
      <w:spacing w:after="225" w:beforeAutospacing="true" w:before="100"/>
    </w:pPr>
  </w:style>
  <w:style w:customStyle="true" w:styleId="right" w:type="paragraph">
    <w:name w:val="right"/>
    <w:basedOn w:val="Normal"/>
    <w:rsid w:val="005C0DAB"/>
    <w:pPr>
      <w:spacing w:after="225" w:beforeAutospacing="true" w:before="100"/>
    </w:pPr>
  </w:style>
  <w:style w:customStyle="true" w:styleId="content" w:type="paragraph">
    <w:name w:val="content"/>
    <w:basedOn w:val="Normal"/>
    <w:rsid w:val="005C0DAB"/>
    <w:pPr>
      <w:spacing w:after="225" w:beforeAutospacing="true" w:before="100"/>
    </w:pPr>
  </w:style>
  <w:style w:customStyle="true" w:styleId="marks" w:type="paragraph">
    <w:name w:val="marks"/>
    <w:basedOn w:val="Normal"/>
    <w:rsid w:val="005C0DAB"/>
    <w:pPr>
      <w:spacing w:after="225" w:beforeAutospacing="true" w:before="100"/>
    </w:pPr>
  </w:style>
  <w:style w:customStyle="true" w:styleId="price" w:type="paragraph">
    <w:name w:val="price"/>
    <w:basedOn w:val="Normal"/>
    <w:rsid w:val="005C0DAB"/>
    <w:pPr>
      <w:spacing w:after="225" w:beforeAutospacing="true" w:before="100"/>
    </w:pPr>
  </w:style>
  <w:style w:customStyle="true" w:styleId="more" w:type="paragraph">
    <w:name w:val="more"/>
    <w:basedOn w:val="Normal"/>
    <w:rsid w:val="005C0DAB"/>
    <w:pPr>
      <w:spacing w:after="225" w:beforeAutospacing="true" w:before="100"/>
    </w:pPr>
  </w:style>
  <w:style w:customStyle="true" w:styleId="old-price" w:type="paragraph">
    <w:name w:val="old-price"/>
    <w:basedOn w:val="Normal"/>
    <w:rsid w:val="005C0DAB"/>
    <w:pPr>
      <w:spacing w:after="225" w:beforeAutospacing="true" w:before="100"/>
    </w:pPr>
  </w:style>
  <w:style w:customStyle="true" w:styleId="buy" w:type="paragraph">
    <w:name w:val="buy"/>
    <w:basedOn w:val="Normal"/>
    <w:rsid w:val="005C0DAB"/>
    <w:pPr>
      <w:spacing w:after="225" w:beforeAutospacing="true" w:before="100"/>
    </w:pPr>
  </w:style>
  <w:style w:customStyle="true" w:styleId="value" w:type="paragraph">
    <w:name w:val="value"/>
    <w:basedOn w:val="Normal"/>
    <w:rsid w:val="005C0DAB"/>
    <w:pPr>
      <w:spacing w:after="225" w:beforeAutospacing="true" w:before="100"/>
    </w:pPr>
  </w:style>
  <w:style w:customStyle="true" w:styleId="bx-wrapper" w:type="paragraph">
    <w:name w:val="bx-wrapper"/>
    <w:basedOn w:val="Normal"/>
    <w:rsid w:val="005C0DAB"/>
    <w:pPr>
      <w:spacing w:after="225" w:beforeAutospacing="true" w:before="100"/>
    </w:pPr>
  </w:style>
  <w:style w:customStyle="true" w:styleId="bx-pager" w:type="paragraph">
    <w:name w:val="bx-pager"/>
    <w:basedOn w:val="Normal"/>
    <w:rsid w:val="005C0DAB"/>
    <w:pPr>
      <w:spacing w:after="225" w:beforeAutospacing="true" w:before="100"/>
    </w:pPr>
  </w:style>
  <w:style w:customStyle="true" w:styleId="bx-prev" w:type="paragraph">
    <w:name w:val="bx-prev"/>
    <w:basedOn w:val="Normal"/>
    <w:rsid w:val="005C0DAB"/>
    <w:pPr>
      <w:spacing w:after="225" w:beforeAutospacing="true" w:before="100"/>
    </w:pPr>
  </w:style>
  <w:style w:customStyle="true" w:styleId="bx-next" w:type="paragraph">
    <w:name w:val="bx-next"/>
    <w:basedOn w:val="Normal"/>
    <w:rsid w:val="005C0DAB"/>
    <w:pPr>
      <w:spacing w:after="225" w:beforeAutospacing="true" w:before="100"/>
    </w:pPr>
  </w:style>
  <w:style w:customStyle="true" w:styleId="slide" w:type="paragraph">
    <w:name w:val="slide"/>
    <w:basedOn w:val="Normal"/>
    <w:rsid w:val="005C0DAB"/>
    <w:pPr>
      <w:spacing w:after="225" w:beforeAutospacing="true" w:before="100"/>
    </w:pPr>
  </w:style>
  <w:style w:customStyle="true" w:styleId="infocontent" w:type="paragraph">
    <w:name w:val="info_content"/>
    <w:basedOn w:val="Normal"/>
    <w:rsid w:val="005C0DAB"/>
    <w:pPr>
      <w:spacing w:after="225" w:beforeAutospacing="true" w:before="100"/>
    </w:pPr>
  </w:style>
  <w:style w:customStyle="true" w:styleId="bx-viewport" w:type="paragraph">
    <w:name w:val="bx-viewport"/>
    <w:basedOn w:val="Normal"/>
    <w:rsid w:val="005C0DAB"/>
    <w:pPr>
      <w:spacing w:after="225" w:beforeAutospacing="true" w:before="100"/>
    </w:pPr>
  </w:style>
  <w:style w:customStyle="true" w:styleId="has-image" w:type="paragraph">
    <w:name w:val="has-image"/>
    <w:basedOn w:val="Normal"/>
    <w:rsid w:val="005C0DAB"/>
    <w:pPr>
      <w:spacing w:after="225" w:beforeAutospacing="true" w:before="100"/>
    </w:pPr>
  </w:style>
  <w:style w:customStyle="true" w:styleId="hidden" w:type="paragraph">
    <w:name w:val="hidden"/>
    <w:basedOn w:val="Normal"/>
    <w:rsid w:val="005C0DAB"/>
    <w:pPr>
      <w:spacing w:after="225" w:beforeAutospacing="true" w:before="100"/>
    </w:pPr>
    <w:rPr>
      <w:vanish/>
    </w:rPr>
  </w:style>
  <w:style w:customStyle="true" w:styleId="input-error" w:type="paragraph">
    <w:name w:val="input-error"/>
    <w:basedOn w:val="Normal"/>
    <w:rsid w:val="005C0DAB"/>
    <w:pPr>
      <w:spacing w:after="225" w:beforeAutospacing="true" w:before="100"/>
    </w:pPr>
  </w:style>
  <w:style w:customStyle="true" w:styleId="key" w:type="character">
    <w:name w:val="key"/>
    <w:basedOn w:val="Zadanifontodlomka"/>
    <w:rsid w:val="005C0DAB"/>
    <w:rPr>
      <w:color w:val="666666"/>
    </w:rPr>
  </w:style>
  <w:style w:customStyle="true" w:styleId="space50px" w:type="character">
    <w:name w:val="space50px"/>
    <w:basedOn w:val="Zadanifontodlomka"/>
    <w:rsid w:val="005C0DAB"/>
  </w:style>
  <w:style w:customStyle="true" w:styleId="title1" w:type="paragraph">
    <w:name w:val="title1"/>
    <w:basedOn w:val="Normal"/>
    <w:rsid w:val="005C0DAB"/>
    <w:pPr>
      <w:spacing w:lineRule="atLeast" w:line="240" w:after="225" w:before="450"/>
    </w:pPr>
  </w:style>
  <w:style w:customStyle="true" w:styleId="natpis1" w:type="paragraph">
    <w:name w:val="natpis1"/>
    <w:basedOn w:val="Normal"/>
    <w:rsid w:val="005C0DAB"/>
    <w:pPr>
      <w:spacing w:after="225" w:before="240"/>
      <w:ind w:left="330"/>
    </w:pPr>
  </w:style>
  <w:style w:customStyle="true" w:styleId="bx-wrapper1" w:type="paragraph">
    <w:name w:val="bx-wrapper1"/>
    <w:basedOn w:val="Normal"/>
    <w:rsid w:val="005C0DAB"/>
    <w:pPr>
      <w:spacing w:after="225" w:beforeAutospacing="true" w:before="100"/>
    </w:pPr>
  </w:style>
  <w:style w:customStyle="true" w:styleId="bx-viewport1" w:type="paragraph">
    <w:name w:val="bx-viewport1"/>
    <w:basedOn w:val="Normal"/>
    <w:rsid w:val="005C0DAB"/>
    <w:pPr>
      <w:spacing w:after="225" w:beforeAutospacing="true" w:before="100"/>
    </w:pPr>
  </w:style>
  <w:style w:customStyle="true" w:styleId="bx-pager1" w:type="paragraph">
    <w:name w:val="bx-pager1"/>
    <w:basedOn w:val="Normal"/>
    <w:rsid w:val="005C0DAB"/>
    <w:pPr>
      <w:spacing w:after="225" w:beforeAutospacing="true" w:before="100"/>
    </w:pPr>
    <w:rPr>
      <w:vanish/>
    </w:rPr>
  </w:style>
  <w:style w:customStyle="true" w:styleId="bx-prev1" w:type="paragraph">
    <w:name w:val="bx-prev1"/>
    <w:basedOn w:val="Normal"/>
    <w:rsid w:val="005C0DAB"/>
    <w:pPr>
      <w:spacing w:after="225" w:beforeAutospacing="true" w:before="100"/>
    </w:pPr>
  </w:style>
  <w:style w:customStyle="true" w:styleId="bx-next1" w:type="paragraph">
    <w:name w:val="bx-next1"/>
    <w:basedOn w:val="Normal"/>
    <w:rsid w:val="005C0DAB"/>
    <w:pPr>
      <w:spacing w:after="225" w:beforeAutospacing="true" w:before="100"/>
    </w:pPr>
  </w:style>
  <w:style w:customStyle="true" w:styleId="slide1" w:type="paragraph">
    <w:name w:val="slide1"/>
    <w:basedOn w:val="Normal"/>
    <w:rsid w:val="005C0DAB"/>
    <w:pPr>
      <w:spacing w:after="225" w:beforeAutospacing="true" w:before="100"/>
      <w:jc w:val="center"/>
    </w:pPr>
  </w:style>
  <w:style w:customStyle="true" w:styleId="rg-caption1" w:type="paragraph">
    <w:name w:val="rg-caption1"/>
    <w:basedOn w:val="Normal"/>
    <w:rsid w:val="005C0DAB"/>
  </w:style>
  <w:style w:customStyle="true" w:styleId="news1" w:type="paragraph">
    <w:name w:val="news1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" w:type="paragraph">
    <w:name w:val="image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" w:type="paragraph">
    <w:name w:val="content1"/>
    <w:basedOn w:val="Normal"/>
    <w:rsid w:val="005C0DAB"/>
    <w:pPr>
      <w:spacing w:after="225" w:beforeAutospacing="true" w:before="100"/>
    </w:pPr>
  </w:style>
  <w:style w:customStyle="true" w:styleId="date1" w:type="paragraph">
    <w:name w:val="date1"/>
    <w:basedOn w:val="Normal"/>
    <w:rsid w:val="005C0DAB"/>
    <w:pPr>
      <w:spacing w:after="300" w:beforeAutospacing="true" w:before="100"/>
    </w:pPr>
  </w:style>
  <w:style w:customStyle="true" w:styleId="date2" w:type="paragraph">
    <w:name w:val="date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" w:type="paragraph">
    <w:name w:val="item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1" w:type="paragraph">
    <w:name w:val="marks1"/>
    <w:basedOn w:val="Normal"/>
    <w:rsid w:val="005C0DAB"/>
    <w:pPr>
      <w:spacing w:after="75"/>
    </w:pPr>
  </w:style>
  <w:style w:customStyle="true" w:styleId="image2" w:type="paragraph">
    <w:name w:val="image2"/>
    <w:basedOn w:val="Normal"/>
    <w:rsid w:val="005C0DAB"/>
    <w:pPr>
      <w:spacing w:after="225" w:beforeAutospacing="true" w:before="100"/>
    </w:pPr>
  </w:style>
  <w:style w:customStyle="true" w:styleId="price1" w:type="paragraph">
    <w:name w:val="price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1" w:type="paragraph">
    <w:name w:val="more1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2" w:type="paragraph">
    <w:name w:val="item2"/>
    <w:basedOn w:val="Normal"/>
    <w:rsid w:val="005C0DAB"/>
    <w:pPr>
      <w:spacing w:after="150"/>
      <w:ind w:right="45" w:left="45"/>
    </w:pPr>
  </w:style>
  <w:style w:customStyle="true" w:styleId="image3" w:type="paragraph">
    <w:name w:val="image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4" w:type="paragraph">
    <w:name w:val="image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1" w:type="paragraph">
    <w:name w:val="pager-prev1"/>
    <w:basedOn w:val="Normal"/>
    <w:rsid w:val="005C0DAB"/>
    <w:pPr>
      <w:spacing w:after="225" w:beforeAutospacing="true" w:before="100"/>
    </w:pPr>
  </w:style>
  <w:style w:customStyle="true" w:styleId="pager-next1" w:type="paragraph">
    <w:name w:val="pager-next1"/>
    <w:basedOn w:val="Normal"/>
    <w:rsid w:val="005C0DAB"/>
    <w:pPr>
      <w:spacing w:after="225" w:beforeAutospacing="true" w:before="100"/>
    </w:pPr>
  </w:style>
  <w:style w:customStyle="true" w:styleId="image5" w:type="paragraph">
    <w:name w:val="image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1" w:type="paragraph">
    <w:name w:val="summary1"/>
    <w:basedOn w:val="Normal"/>
    <w:rsid w:val="005C0DAB"/>
    <w:pPr>
      <w:spacing w:after="225" w:beforeAutospacing="true" w:before="100"/>
    </w:pPr>
  </w:style>
  <w:style w:customStyle="true" w:styleId="price2" w:type="paragraph">
    <w:name w:val="price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1" w:type="paragraph">
    <w:name w:val="old-price1"/>
    <w:basedOn w:val="Normal"/>
    <w:rsid w:val="005C0DAB"/>
    <w:pPr>
      <w:spacing w:after="225"/>
    </w:pPr>
  </w:style>
  <w:style w:customStyle="true" w:styleId="value1" w:type="paragraph">
    <w:name w:val="value1"/>
    <w:basedOn w:val="Normal"/>
    <w:rsid w:val="005C0DAB"/>
    <w:pPr>
      <w:spacing w:after="225" w:beforeAutospacing="true" w:before="100"/>
    </w:pPr>
    <w:rPr>
      <w:strike/>
    </w:rPr>
  </w:style>
  <w:style w:customStyle="true" w:styleId="buy1" w:type="paragraph">
    <w:name w:val="buy1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1" w:type="paragraph">
    <w:name w:val="info_content1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1" w:type="paragraph">
    <w:name w:val="has-image1"/>
    <w:basedOn w:val="Normal"/>
    <w:rsid w:val="005C0DAB"/>
    <w:pPr>
      <w:spacing w:after="225" w:beforeAutospacing="true" w:before="100"/>
    </w:pPr>
  </w:style>
  <w:style w:customStyle="true" w:styleId="input-last1" w:type="paragraph">
    <w:name w:val="input-last1"/>
    <w:basedOn w:val="Normal"/>
    <w:rsid w:val="005C0DAB"/>
    <w:pPr>
      <w:spacing w:after="225" w:beforeAutospacing="true" w:before="100"/>
    </w:pPr>
    <w:rPr>
      <w:vanish/>
    </w:rPr>
  </w:style>
  <w:style w:customStyle="true" w:styleId="input-error1" w:type="paragraph">
    <w:name w:val="input-error1"/>
    <w:basedOn w:val="Normal"/>
    <w:rsid w:val="005C0DAB"/>
    <w:pPr>
      <w:spacing w:after="225" w:beforeAutospacing="true" w:before="100"/>
    </w:pPr>
  </w:style>
  <w:style w:customStyle="true" w:styleId="important1" w:type="paragraph">
    <w:name w:val="important1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1" w:type="paragraph">
    <w:name w:val="message-sent1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1" w:type="paragraph">
    <w:name w:val="message-error1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1" w:type="paragraph">
    <w:name w:val="inner1"/>
    <w:basedOn w:val="Normal"/>
    <w:rsid w:val="005C0DAB"/>
    <w:pPr>
      <w:spacing w:after="225" w:beforeAutospacing="true" w:before="100"/>
    </w:pPr>
  </w:style>
  <w:style w:customStyle="true" w:styleId="glagoljica1" w:type="paragraph">
    <w:name w:val="glagoljica1"/>
    <w:basedOn w:val="Normal"/>
    <w:rsid w:val="005C0DAB"/>
    <w:pPr>
      <w:spacing w:after="225" w:beforeAutospacing="true" w:before="100"/>
    </w:pPr>
  </w:style>
  <w:style w:customStyle="true" w:styleId="links1" w:type="paragraph">
    <w:name w:val="links1"/>
    <w:basedOn w:val="Normal"/>
    <w:rsid w:val="005C0DAB"/>
    <w:pPr>
      <w:spacing w:after="225" w:beforeAutospacing="true" w:before="100"/>
      <w:textAlignment w:val="top"/>
    </w:pPr>
  </w:style>
  <w:style w:customStyle="true" w:styleId="right1" w:type="paragraph">
    <w:name w:val="right1"/>
    <w:basedOn w:val="Normal"/>
    <w:rsid w:val="005C0DAB"/>
    <w:pPr>
      <w:spacing w:after="225" w:beforeAutospacing="true" w:before="100"/>
    </w:pPr>
  </w:style>
  <w:style w:customStyle="true" w:styleId="content2" w:type="paragraph">
    <w:name w:val="content2"/>
    <w:basedOn w:val="Normal"/>
    <w:rsid w:val="005C0DAB"/>
  </w:style>
  <w:style w:customStyle="true" w:styleId="tb-na18" w:type="paragraph">
    <w:name w:val="tb-na18"/>
    <w:basedOn w:val="Normal"/>
    <w:rsid w:val="005C0DAB"/>
    <w:pPr>
      <w:spacing w:after="225" w:beforeAutospacing="true" w:before="100"/>
      <w:jc w:val="center"/>
    </w:pPr>
    <w:rPr>
      <w:b/>
      <w:bCs/>
      <w:sz w:val="40"/>
      <w:szCs w:val="40"/>
    </w:rPr>
  </w:style>
  <w:style w:customStyle="true" w:styleId="fullwidth" w:type="paragraph">
    <w:name w:val="fullwidth"/>
    <w:basedOn w:val="Normal"/>
    <w:rsid w:val="005C0DAB"/>
    <w:pPr>
      <w:spacing w:after="225" w:beforeAutospacing="true" w:before="100"/>
    </w:pPr>
  </w:style>
  <w:style w:customStyle="true" w:styleId="article-column" w:type="paragraph">
    <w:name w:val="article-column"/>
    <w:basedOn w:val="Normal"/>
    <w:rsid w:val="005C0DAB"/>
    <w:pPr>
      <w:spacing w:after="225" w:beforeAutospacing="true" w:before="100"/>
    </w:pPr>
  </w:style>
  <w:style w:customStyle="true" w:styleId="title2" w:type="paragraph">
    <w:name w:val="title2"/>
    <w:basedOn w:val="Normal"/>
    <w:rsid w:val="005C0DAB"/>
    <w:pPr>
      <w:spacing w:lineRule="atLeast" w:line="240" w:after="225" w:before="450"/>
    </w:pPr>
  </w:style>
  <w:style w:customStyle="true" w:styleId="natpis2" w:type="paragraph">
    <w:name w:val="natpis2"/>
    <w:basedOn w:val="Normal"/>
    <w:rsid w:val="005C0DAB"/>
    <w:pPr>
      <w:spacing w:after="225" w:before="240"/>
      <w:ind w:left="330"/>
    </w:pPr>
  </w:style>
  <w:style w:customStyle="true" w:styleId="bx-wrapper2" w:type="paragraph">
    <w:name w:val="bx-wrapper2"/>
    <w:basedOn w:val="Normal"/>
    <w:rsid w:val="005C0DAB"/>
    <w:pPr>
      <w:spacing w:after="225" w:beforeAutospacing="true" w:before="100"/>
    </w:pPr>
  </w:style>
  <w:style w:customStyle="true" w:styleId="bx-viewport2" w:type="paragraph">
    <w:name w:val="bx-viewport2"/>
    <w:basedOn w:val="Normal"/>
    <w:rsid w:val="005C0DAB"/>
    <w:pPr>
      <w:spacing w:after="225" w:beforeAutospacing="true" w:before="100"/>
    </w:pPr>
  </w:style>
  <w:style w:customStyle="true" w:styleId="bx-pager2" w:type="paragraph">
    <w:name w:val="bx-pager2"/>
    <w:basedOn w:val="Normal"/>
    <w:rsid w:val="005C0DAB"/>
    <w:pPr>
      <w:spacing w:after="225" w:beforeAutospacing="true" w:before="100"/>
    </w:pPr>
    <w:rPr>
      <w:vanish/>
    </w:rPr>
  </w:style>
  <w:style w:customStyle="true" w:styleId="bx-prev2" w:type="paragraph">
    <w:name w:val="bx-prev2"/>
    <w:basedOn w:val="Normal"/>
    <w:rsid w:val="005C0DAB"/>
    <w:pPr>
      <w:spacing w:after="225" w:beforeAutospacing="true" w:before="100"/>
    </w:pPr>
  </w:style>
  <w:style w:customStyle="true" w:styleId="bx-next2" w:type="paragraph">
    <w:name w:val="bx-next2"/>
    <w:basedOn w:val="Normal"/>
    <w:rsid w:val="005C0DAB"/>
    <w:pPr>
      <w:spacing w:after="225" w:beforeAutospacing="true" w:before="100"/>
    </w:pPr>
  </w:style>
  <w:style w:customStyle="true" w:styleId="slide2" w:type="paragraph">
    <w:name w:val="slide2"/>
    <w:basedOn w:val="Normal"/>
    <w:rsid w:val="005C0DAB"/>
    <w:pPr>
      <w:spacing w:after="225" w:beforeAutospacing="true" w:before="100"/>
      <w:jc w:val="center"/>
    </w:pPr>
  </w:style>
  <w:style w:customStyle="true" w:styleId="rg-caption2" w:type="paragraph">
    <w:name w:val="rg-caption2"/>
    <w:basedOn w:val="Normal"/>
    <w:rsid w:val="005C0DAB"/>
  </w:style>
  <w:style w:customStyle="true" w:styleId="news2" w:type="paragraph">
    <w:name w:val="news2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6" w:type="paragraph">
    <w:name w:val="image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3" w:type="paragraph">
    <w:name w:val="content3"/>
    <w:basedOn w:val="Normal"/>
    <w:rsid w:val="005C0DAB"/>
    <w:pPr>
      <w:spacing w:after="225" w:beforeAutospacing="true" w:before="100"/>
    </w:pPr>
  </w:style>
  <w:style w:customStyle="true" w:styleId="date3" w:type="paragraph">
    <w:name w:val="date3"/>
    <w:basedOn w:val="Normal"/>
    <w:rsid w:val="005C0DAB"/>
    <w:pPr>
      <w:spacing w:after="300" w:beforeAutospacing="true" w:before="100"/>
    </w:pPr>
  </w:style>
  <w:style w:customStyle="true" w:styleId="date4" w:type="paragraph">
    <w:name w:val="date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3" w:type="paragraph">
    <w:name w:val="item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2" w:type="paragraph">
    <w:name w:val="marks2"/>
    <w:basedOn w:val="Normal"/>
    <w:rsid w:val="005C0DAB"/>
    <w:pPr>
      <w:spacing w:after="75"/>
    </w:pPr>
  </w:style>
  <w:style w:customStyle="true" w:styleId="image7" w:type="paragraph">
    <w:name w:val="image7"/>
    <w:basedOn w:val="Normal"/>
    <w:rsid w:val="005C0DAB"/>
    <w:pPr>
      <w:spacing w:after="225" w:beforeAutospacing="true" w:before="100"/>
    </w:pPr>
  </w:style>
  <w:style w:customStyle="true" w:styleId="price3" w:type="paragraph">
    <w:name w:val="price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2" w:type="paragraph">
    <w:name w:val="more2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4" w:type="paragraph">
    <w:name w:val="item4"/>
    <w:basedOn w:val="Normal"/>
    <w:rsid w:val="005C0DAB"/>
    <w:pPr>
      <w:spacing w:after="150"/>
      <w:ind w:right="45" w:left="45"/>
    </w:pPr>
  </w:style>
  <w:style w:customStyle="true" w:styleId="image8" w:type="paragraph">
    <w:name w:val="image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9" w:type="paragraph">
    <w:name w:val="image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2" w:type="paragraph">
    <w:name w:val="pager-prev2"/>
    <w:basedOn w:val="Normal"/>
    <w:rsid w:val="005C0DAB"/>
    <w:pPr>
      <w:spacing w:after="225" w:beforeAutospacing="true" w:before="100"/>
    </w:pPr>
  </w:style>
  <w:style w:customStyle="true" w:styleId="pager-next2" w:type="paragraph">
    <w:name w:val="pager-next2"/>
    <w:basedOn w:val="Normal"/>
    <w:rsid w:val="005C0DAB"/>
    <w:pPr>
      <w:spacing w:after="225" w:beforeAutospacing="true" w:before="100"/>
    </w:pPr>
  </w:style>
  <w:style w:customStyle="true" w:styleId="image10" w:type="paragraph">
    <w:name w:val="image1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2" w:type="paragraph">
    <w:name w:val="summary2"/>
    <w:basedOn w:val="Normal"/>
    <w:rsid w:val="005C0DAB"/>
    <w:pPr>
      <w:spacing w:after="225" w:beforeAutospacing="true" w:before="100"/>
    </w:pPr>
  </w:style>
  <w:style w:customStyle="true" w:styleId="price4" w:type="paragraph">
    <w:name w:val="price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2" w:type="paragraph">
    <w:name w:val="old-price2"/>
    <w:basedOn w:val="Normal"/>
    <w:rsid w:val="005C0DAB"/>
    <w:pPr>
      <w:spacing w:after="225"/>
    </w:pPr>
  </w:style>
  <w:style w:customStyle="true" w:styleId="value2" w:type="paragraph">
    <w:name w:val="value2"/>
    <w:basedOn w:val="Normal"/>
    <w:rsid w:val="005C0DAB"/>
    <w:pPr>
      <w:spacing w:after="225" w:beforeAutospacing="true" w:before="100"/>
    </w:pPr>
    <w:rPr>
      <w:strike/>
    </w:rPr>
  </w:style>
  <w:style w:customStyle="true" w:styleId="buy2" w:type="paragraph">
    <w:name w:val="buy2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2" w:type="paragraph">
    <w:name w:val="info_content2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2" w:type="paragraph">
    <w:name w:val="has-image2"/>
    <w:basedOn w:val="Normal"/>
    <w:rsid w:val="005C0DAB"/>
    <w:pPr>
      <w:spacing w:after="225" w:beforeAutospacing="true" w:before="100"/>
    </w:pPr>
  </w:style>
  <w:style w:customStyle="true" w:styleId="input-last2" w:type="paragraph">
    <w:name w:val="input-last2"/>
    <w:basedOn w:val="Normal"/>
    <w:rsid w:val="005C0DAB"/>
    <w:pPr>
      <w:spacing w:after="225" w:beforeAutospacing="true" w:before="100"/>
    </w:pPr>
    <w:rPr>
      <w:vanish/>
    </w:rPr>
  </w:style>
  <w:style w:customStyle="true" w:styleId="input-error2" w:type="paragraph">
    <w:name w:val="input-error2"/>
    <w:basedOn w:val="Normal"/>
    <w:rsid w:val="005C0DAB"/>
    <w:pPr>
      <w:spacing w:after="225" w:beforeAutospacing="true" w:before="100"/>
    </w:pPr>
  </w:style>
  <w:style w:customStyle="true" w:styleId="important2" w:type="paragraph">
    <w:name w:val="important2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2" w:type="paragraph">
    <w:name w:val="message-sent2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2" w:type="paragraph">
    <w:name w:val="message-error2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2" w:type="paragraph">
    <w:name w:val="inner2"/>
    <w:basedOn w:val="Normal"/>
    <w:rsid w:val="005C0DAB"/>
    <w:pPr>
      <w:spacing w:after="225" w:beforeAutospacing="true" w:before="100"/>
    </w:pPr>
  </w:style>
  <w:style w:customStyle="true" w:styleId="glagoljica2" w:type="paragraph">
    <w:name w:val="glagoljica2"/>
    <w:basedOn w:val="Normal"/>
    <w:rsid w:val="005C0DAB"/>
    <w:pPr>
      <w:spacing w:after="225" w:beforeAutospacing="true" w:before="100"/>
    </w:pPr>
  </w:style>
  <w:style w:customStyle="true" w:styleId="links2" w:type="paragraph">
    <w:name w:val="links2"/>
    <w:basedOn w:val="Normal"/>
    <w:rsid w:val="005C0DAB"/>
    <w:pPr>
      <w:spacing w:after="225" w:beforeAutospacing="true" w:before="100"/>
      <w:textAlignment w:val="top"/>
    </w:pPr>
  </w:style>
  <w:style w:customStyle="true" w:styleId="right2" w:type="paragraph">
    <w:name w:val="right2"/>
    <w:basedOn w:val="Normal"/>
    <w:rsid w:val="005C0DAB"/>
    <w:pPr>
      <w:spacing w:after="225" w:beforeAutospacing="true" w:before="100"/>
    </w:pPr>
  </w:style>
  <w:style w:customStyle="true" w:styleId="content4" w:type="paragraph">
    <w:name w:val="content4"/>
    <w:basedOn w:val="Normal"/>
    <w:rsid w:val="005C0DAB"/>
  </w:style>
  <w:style w:customStyle="true" w:styleId="article-column1" w:type="paragraph">
    <w:name w:val="article-column1"/>
    <w:basedOn w:val="Normal"/>
    <w:rsid w:val="005C0DAB"/>
    <w:pPr>
      <w:spacing w:lineRule="atLeast" w:line="336" w:after="225" w:beforeAutospacing="true" w:before="100"/>
    </w:pPr>
  </w:style>
  <w:style w:customStyle="true" w:styleId="fullwidth1" w:type="paragraph">
    <w:name w:val="fullwidth1"/>
    <w:basedOn w:val="Normal"/>
    <w:rsid w:val="005C0DAB"/>
    <w:pPr>
      <w:spacing w:lineRule="atLeast" w:line="336" w:after="225" w:beforeAutospacing="true" w:before="100"/>
    </w:pPr>
  </w:style>
  <w:style w:customStyle="true" w:styleId="tb-na181" w:type="paragraph">
    <w:name w:val="tb-na181"/>
    <w:basedOn w:val="Normal"/>
    <w:rsid w:val="005C0DAB"/>
    <w:pPr>
      <w:spacing w:lineRule="atLeast" w:line="336" w:after="225" w:beforeAutospacing="true" w:before="100"/>
    </w:pPr>
    <w:rPr>
      <w:caps/>
    </w:rPr>
  </w:style>
  <w:style w:customStyle="true" w:styleId="broj-d" w:type="paragraph">
    <w:name w:val="broj-d"/>
    <w:basedOn w:val="Normal"/>
    <w:rsid w:val="005C0DAB"/>
    <w:pPr>
      <w:spacing w:after="225" w:beforeAutospacing="true" w:before="100"/>
      <w:jc w:val="right"/>
    </w:pPr>
    <w:rPr>
      <w:b/>
      <w:bCs/>
      <w:sz w:val="26"/>
      <w:szCs w:val="26"/>
    </w:rPr>
  </w:style>
  <w:style w:customStyle="true" w:styleId="podnaslov" w:type="paragraph">
    <w:name w:val="podnaslov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dnaslov-2" w:type="paragraph">
    <w:name w:val="podnaslov-2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tpis-ovlastene" w:type="paragraph">
    <w:name w:val="potpis-ovlastene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10" w:type="paragraph">
    <w:name w:val="t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" w:type="paragraph">
    <w:name w:val="t-10-9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fett" w:type="paragraph">
    <w:name w:val="t-10-9-fett"/>
    <w:basedOn w:val="Normal"/>
    <w:rsid w:val="005C0DAB"/>
    <w:pPr>
      <w:spacing w:after="225" w:beforeAutospacing="true" w:before="100"/>
    </w:pPr>
    <w:rPr>
      <w:b/>
      <w:bCs/>
      <w:sz w:val="26"/>
      <w:szCs w:val="26"/>
    </w:rPr>
  </w:style>
  <w:style w:customStyle="true" w:styleId="t-10-9-kurz-s" w:type="paragraph">
    <w:name w:val="t-10-9-kurz-s"/>
    <w:basedOn w:val="Normal"/>
    <w:rsid w:val="005C0DAB"/>
    <w:pPr>
      <w:spacing w:after="225" w:beforeAutospacing="true" w:before="100"/>
      <w:jc w:val="center"/>
    </w:pPr>
    <w:rPr>
      <w:i/>
      <w:iCs/>
      <w:sz w:val="26"/>
      <w:szCs w:val="26"/>
    </w:rPr>
  </w:style>
  <w:style w:customStyle="true" w:styleId="t-10-9-sred" w:type="paragraph">
    <w:name w:val="t-10-9-sred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1-9-fett" w:type="paragraph">
    <w:name w:val="t-11-9-fett"/>
    <w:basedOn w:val="Normal"/>
    <w:rsid w:val="005C0DAB"/>
    <w:pPr>
      <w:spacing w:after="225" w:beforeAutospacing="true" w:before="100"/>
    </w:pPr>
    <w:rPr>
      <w:b/>
      <w:bCs/>
      <w:sz w:val="28"/>
      <w:szCs w:val="28"/>
    </w:rPr>
  </w:style>
  <w:style w:customStyle="true" w:styleId="t-11-9-kurz-s" w:type="paragraph">
    <w:name w:val="t-11-9-kurz-s"/>
    <w:basedOn w:val="Normal"/>
    <w:rsid w:val="005C0DAB"/>
    <w:pPr>
      <w:spacing w:after="225" w:beforeAutospacing="true" w:before="100"/>
      <w:jc w:val="center"/>
    </w:pPr>
    <w:rPr>
      <w:i/>
      <w:iCs/>
      <w:sz w:val="28"/>
      <w:szCs w:val="28"/>
    </w:rPr>
  </w:style>
  <w:style w:customStyle="true" w:styleId="t-11-9-sred" w:type="paragraph">
    <w:name w:val="t-11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12-9-fett-s" w:type="paragraph">
    <w:name w:val="t-12-9-fett-s"/>
    <w:basedOn w:val="Normal"/>
    <w:rsid w:val="005C0DAB"/>
    <w:pPr>
      <w:spacing w:after="225" w:beforeAutospacing="true" w:before="100"/>
      <w:jc w:val="center"/>
    </w:pPr>
    <w:rPr>
      <w:b/>
      <w:bCs/>
      <w:sz w:val="28"/>
      <w:szCs w:val="28"/>
    </w:rPr>
  </w:style>
  <w:style w:customStyle="true" w:styleId="t-12-9-sred" w:type="paragraph">
    <w:name w:val="t-12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8-7-fett-s" w:type="paragraph">
    <w:name w:val="t-8-7-fett-s"/>
    <w:basedOn w:val="Normal"/>
    <w:rsid w:val="005C0DAB"/>
    <w:pPr>
      <w:spacing w:after="225" w:beforeAutospacing="true" w:before="100"/>
      <w:jc w:val="center"/>
    </w:pPr>
    <w:rPr>
      <w:b/>
      <w:bCs/>
    </w:rPr>
  </w:style>
  <w:style w:customStyle="true" w:styleId="t-9-8-fett-l" w:type="paragraph">
    <w:name w:val="t-9-8-fett-l"/>
    <w:basedOn w:val="Normal"/>
    <w:rsid w:val="005C0DAB"/>
    <w:pPr>
      <w:spacing w:after="225" w:beforeAutospacing="true" w:before="100"/>
    </w:pPr>
    <w:rPr>
      <w:b/>
      <w:bCs/>
    </w:rPr>
  </w:style>
  <w:style w:customStyle="true" w:styleId="t-9-8-kurz-l" w:type="paragraph">
    <w:name w:val="t-9-8-kurz-l"/>
    <w:basedOn w:val="Normal"/>
    <w:rsid w:val="005C0DAB"/>
    <w:pPr>
      <w:spacing w:after="225" w:beforeAutospacing="true" w:before="100"/>
    </w:pPr>
    <w:rPr>
      <w:i/>
      <w:iCs/>
    </w:rPr>
  </w:style>
  <w:style w:customStyle="true" w:styleId="t-9-8-kurz-s" w:type="paragraph">
    <w:name w:val="t-9-8-kurz-s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t-9-8-potpis" w:type="paragraph">
    <w:name w:val="t-9-8-potpis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9-8-sredina" w:type="paragraph">
    <w:name w:val="t-9-8-sredina"/>
    <w:basedOn w:val="Normal"/>
    <w:rsid w:val="005C0DAB"/>
    <w:pPr>
      <w:spacing w:after="225" w:beforeAutospacing="true" w:before="100"/>
      <w:jc w:val="center"/>
    </w:pPr>
  </w:style>
  <w:style w:customStyle="true" w:styleId="tb-na16" w:type="paragraph">
    <w:name w:val="tb-na16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tb-na16-2" w:type="paragraph">
    <w:name w:val="tb-na16-2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clanak" w:type="paragraph">
    <w:name w:val="clanak"/>
    <w:basedOn w:val="Normal"/>
    <w:rsid w:val="005C0DAB"/>
    <w:pPr>
      <w:spacing w:after="225" w:beforeAutospacing="true" w:before="100"/>
      <w:jc w:val="center"/>
    </w:pPr>
  </w:style>
  <w:style w:customStyle="true" w:styleId="clanak-kurziv" w:type="paragraph">
    <w:name w:val="clanak-kurziv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natjecaji-bold" w:type="paragraph">
    <w:name w:val="natjecaji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bez-crte" w:type="paragraph">
    <w:name w:val="natjecaji-bold-bez-crte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ojn" w:type="paragraph">
    <w:name w:val="natjecaji-bold-ojn"/>
    <w:basedOn w:val="Normal"/>
    <w:rsid w:val="005C0DAB"/>
    <w:pPr>
      <w:spacing w:after="225" w:beforeAutospacing="true" w:before="100"/>
    </w:pPr>
    <w:rPr>
      <w:b/>
      <w:bCs/>
    </w:rPr>
  </w:style>
  <w:style w:customStyle="true" w:styleId="nsl-14-fett" w:type="paragraph">
    <w:name w:val="nsl-14-fett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nsl-14-fett-ispod" w:type="paragraph">
    <w:name w:val="nsl-14-fett-ispod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potpis-desno" w:type="paragraph">
    <w:name w:val="potpis-desno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ekst-bold" w:type="paragraph">
    <w:name w:val="tekst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uvlaka-10" w:type="paragraph">
    <w:name w:val="uvlaka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clanak-10" w:type="paragraph">
    <w:name w:val="clanak-10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0-9-bez-uvlake" w:type="paragraph">
    <w:name w:val="t-10-9-bez-uvlake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potpis" w:type="paragraph">
    <w:name w:val="t-10-9-potpis"/>
    <w:basedOn w:val="Normal"/>
    <w:rsid w:val="005C0DAB"/>
    <w:pPr>
      <w:spacing w:after="225" w:beforeAutospacing="true" w:before="100"/>
      <w:ind w:left="7344"/>
      <w:jc w:val="center"/>
    </w:pPr>
    <w:rPr>
      <w:sz w:val="26"/>
      <w:szCs w:val="26"/>
    </w:rPr>
  </w:style>
  <w:style w:customStyle="true" w:styleId="t-12-9-sred-92-" w:type="paragraph">
    <w:name w:val="t-12-9-sred-92-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9-8-sred" w:type="paragraph">
    <w:name w:val="t-9-8-sred"/>
    <w:basedOn w:val="Normal"/>
    <w:rsid w:val="005C0DAB"/>
    <w:pPr>
      <w:spacing w:after="225" w:beforeAutospacing="true" w:before="100"/>
      <w:jc w:val="center"/>
    </w:pPr>
  </w:style>
  <w:style w:customStyle="true" w:styleId="t-pn-spac" w:type="paragraph">
    <w:name w:val="t-pn-spac"/>
    <w:basedOn w:val="Normal"/>
    <w:rsid w:val="005C0DAB"/>
    <w:pPr>
      <w:spacing w:after="225" w:beforeAutospacing="true" w:before="100"/>
      <w:jc w:val="center"/>
    </w:pPr>
    <w:rPr>
      <w:spacing w:val="72"/>
      <w:sz w:val="26"/>
      <w:szCs w:val="26"/>
    </w:rPr>
  </w:style>
  <w:style w:customStyle="true" w:styleId="t-10-9-kurz-s-fett" w:type="paragraph">
    <w:name w:val="t-10-9-kurz-s-fett"/>
    <w:basedOn w:val="Normal"/>
    <w:rsid w:val="005C0DAB"/>
    <w:pPr>
      <w:spacing w:after="225" w:beforeAutospacing="true" w:before="100"/>
      <w:jc w:val="center"/>
    </w:pPr>
    <w:rPr>
      <w:b/>
      <w:bCs/>
      <w:i/>
      <w:iCs/>
      <w:sz w:val="26"/>
      <w:szCs w:val="26"/>
    </w:rPr>
  </w:style>
  <w:style w:customStyle="true" w:styleId="sl-content" w:type="paragraph">
    <w:name w:val="sl-content"/>
    <w:basedOn w:val="Normal"/>
    <w:rsid w:val="005C0DAB"/>
    <w:pPr>
      <w:spacing w:after="225" w:beforeAutospacing="true" w:before="100"/>
      <w:jc w:val="both"/>
    </w:pPr>
    <w:rPr>
      <w:color w:val="000000"/>
    </w:rPr>
  </w:style>
  <w:style w:customStyle="true" w:styleId="tablica" w:type="paragraph">
    <w:name w:val="tablica"/>
    <w:basedOn w:val="Normal"/>
    <w:rsid w:val="005C0DAB"/>
    <w:pPr>
      <w:pBdr>
        <w:top w:space="2" w:sz="6" w:color="666666" w:val="single"/>
        <w:left w:space="2" w:sz="6" w:color="666666" w:val="single"/>
        <w:bottom w:space="2" w:sz="6" w:color="666666" w:val="single"/>
        <w:right w:space="2" w:sz="6" w:color="666666" w:val="single"/>
      </w:pBdr>
      <w:spacing w:after="225" w:beforeAutospacing="true" w:before="100"/>
    </w:pPr>
  </w:style>
  <w:style w:customStyle="true" w:styleId="bold" w:type="paragraph">
    <w:name w:val="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kurziv" w:type="paragraph">
    <w:name w:val="kurziv"/>
    <w:basedOn w:val="Normal"/>
    <w:rsid w:val="005C0DAB"/>
    <w:pPr>
      <w:spacing w:after="225" w:beforeAutospacing="true" w:before="100"/>
    </w:pPr>
    <w:rPr>
      <w:i/>
      <w:iCs/>
    </w:rPr>
  </w:style>
  <w:style w:customStyle="true" w:styleId="title3" w:type="paragraph">
    <w:name w:val="title3"/>
    <w:basedOn w:val="Normal"/>
    <w:rsid w:val="005C0DAB"/>
    <w:pPr>
      <w:spacing w:lineRule="atLeast" w:line="240" w:after="225" w:before="450"/>
    </w:pPr>
  </w:style>
  <w:style w:customStyle="true" w:styleId="natpis3" w:type="paragraph">
    <w:name w:val="natpis3"/>
    <w:basedOn w:val="Normal"/>
    <w:rsid w:val="005C0DAB"/>
    <w:pPr>
      <w:spacing w:after="225" w:before="240"/>
      <w:ind w:left="330"/>
    </w:pPr>
  </w:style>
  <w:style w:customStyle="true" w:styleId="bx-wrapper3" w:type="paragraph">
    <w:name w:val="bx-wrapper3"/>
    <w:basedOn w:val="Normal"/>
    <w:rsid w:val="005C0DAB"/>
    <w:pPr>
      <w:spacing w:after="225" w:beforeAutospacing="true" w:before="100"/>
    </w:pPr>
  </w:style>
  <w:style w:customStyle="true" w:styleId="bx-viewport3" w:type="paragraph">
    <w:name w:val="bx-viewport3"/>
    <w:basedOn w:val="Normal"/>
    <w:rsid w:val="005C0DAB"/>
    <w:pPr>
      <w:spacing w:after="225" w:beforeAutospacing="true" w:before="100"/>
    </w:pPr>
  </w:style>
  <w:style w:customStyle="true" w:styleId="bx-pager3" w:type="paragraph">
    <w:name w:val="bx-pager3"/>
    <w:basedOn w:val="Normal"/>
    <w:rsid w:val="005C0DAB"/>
    <w:pPr>
      <w:spacing w:after="225" w:beforeAutospacing="true" w:before="100"/>
    </w:pPr>
    <w:rPr>
      <w:vanish/>
    </w:rPr>
  </w:style>
  <w:style w:customStyle="true" w:styleId="bx-prev3" w:type="paragraph">
    <w:name w:val="bx-prev3"/>
    <w:basedOn w:val="Normal"/>
    <w:rsid w:val="005C0DAB"/>
    <w:pPr>
      <w:spacing w:after="225" w:beforeAutospacing="true" w:before="100"/>
    </w:pPr>
  </w:style>
  <w:style w:customStyle="true" w:styleId="bx-next3" w:type="paragraph">
    <w:name w:val="bx-next3"/>
    <w:basedOn w:val="Normal"/>
    <w:rsid w:val="005C0DAB"/>
    <w:pPr>
      <w:spacing w:after="225" w:beforeAutospacing="true" w:before="100"/>
    </w:pPr>
  </w:style>
  <w:style w:customStyle="true" w:styleId="slide3" w:type="paragraph">
    <w:name w:val="slide3"/>
    <w:basedOn w:val="Normal"/>
    <w:rsid w:val="005C0DAB"/>
    <w:pPr>
      <w:spacing w:after="225" w:beforeAutospacing="true" w:before="100"/>
      <w:jc w:val="center"/>
    </w:pPr>
  </w:style>
  <w:style w:customStyle="true" w:styleId="rg-caption3" w:type="paragraph">
    <w:name w:val="rg-caption3"/>
    <w:basedOn w:val="Normal"/>
    <w:rsid w:val="005C0DAB"/>
  </w:style>
  <w:style w:customStyle="true" w:styleId="news3" w:type="paragraph">
    <w:name w:val="news3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1" w:type="paragraph">
    <w:name w:val="image1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5" w:type="paragraph">
    <w:name w:val="content5"/>
    <w:basedOn w:val="Normal"/>
    <w:rsid w:val="005C0DAB"/>
    <w:pPr>
      <w:spacing w:after="225" w:beforeAutospacing="true" w:before="100"/>
    </w:pPr>
  </w:style>
  <w:style w:customStyle="true" w:styleId="date5" w:type="paragraph">
    <w:name w:val="date5"/>
    <w:basedOn w:val="Normal"/>
    <w:rsid w:val="005C0DAB"/>
    <w:pPr>
      <w:spacing w:after="300" w:beforeAutospacing="true" w:before="100"/>
    </w:pPr>
  </w:style>
  <w:style w:customStyle="true" w:styleId="date6" w:type="paragraph">
    <w:name w:val="date6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5" w:type="paragraph">
    <w:name w:val="item5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3" w:type="paragraph">
    <w:name w:val="marks3"/>
    <w:basedOn w:val="Normal"/>
    <w:rsid w:val="005C0DAB"/>
    <w:pPr>
      <w:spacing w:after="75"/>
    </w:pPr>
  </w:style>
  <w:style w:customStyle="true" w:styleId="image12" w:type="paragraph">
    <w:name w:val="image12"/>
    <w:basedOn w:val="Normal"/>
    <w:rsid w:val="005C0DAB"/>
    <w:pPr>
      <w:spacing w:after="225" w:beforeAutospacing="true" w:before="100"/>
    </w:pPr>
  </w:style>
  <w:style w:customStyle="true" w:styleId="price5" w:type="paragraph">
    <w:name w:val="price5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3" w:type="paragraph">
    <w:name w:val="more3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6" w:type="paragraph">
    <w:name w:val="item6"/>
    <w:basedOn w:val="Normal"/>
    <w:rsid w:val="005C0DAB"/>
    <w:pPr>
      <w:spacing w:after="150"/>
      <w:ind w:right="45" w:left="45"/>
    </w:pPr>
  </w:style>
  <w:style w:customStyle="true" w:styleId="image13" w:type="paragraph">
    <w:name w:val="image1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4" w:type="paragraph">
    <w:name w:val="image1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3" w:type="paragraph">
    <w:name w:val="pager-prev3"/>
    <w:basedOn w:val="Normal"/>
    <w:rsid w:val="005C0DAB"/>
    <w:pPr>
      <w:spacing w:after="225" w:beforeAutospacing="true" w:before="100"/>
    </w:pPr>
  </w:style>
  <w:style w:customStyle="true" w:styleId="pager-next3" w:type="paragraph">
    <w:name w:val="pager-next3"/>
    <w:basedOn w:val="Normal"/>
    <w:rsid w:val="005C0DAB"/>
    <w:pPr>
      <w:spacing w:after="225" w:beforeAutospacing="true" w:before="100"/>
    </w:pPr>
  </w:style>
  <w:style w:customStyle="true" w:styleId="image15" w:type="paragraph">
    <w:name w:val="image1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3" w:type="paragraph">
    <w:name w:val="summary3"/>
    <w:basedOn w:val="Normal"/>
    <w:rsid w:val="005C0DAB"/>
    <w:pPr>
      <w:spacing w:after="225" w:beforeAutospacing="true" w:before="100"/>
    </w:pPr>
  </w:style>
  <w:style w:customStyle="true" w:styleId="price6" w:type="paragraph">
    <w:name w:val="price6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3" w:type="paragraph">
    <w:name w:val="old-price3"/>
    <w:basedOn w:val="Normal"/>
    <w:rsid w:val="005C0DAB"/>
    <w:pPr>
      <w:spacing w:after="225"/>
    </w:pPr>
  </w:style>
  <w:style w:customStyle="true" w:styleId="value3" w:type="paragraph">
    <w:name w:val="value3"/>
    <w:basedOn w:val="Normal"/>
    <w:rsid w:val="005C0DAB"/>
    <w:pPr>
      <w:spacing w:after="225" w:beforeAutospacing="true" w:before="100"/>
    </w:pPr>
    <w:rPr>
      <w:strike/>
    </w:rPr>
  </w:style>
  <w:style w:customStyle="true" w:styleId="buy3" w:type="paragraph">
    <w:name w:val="buy3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3" w:type="paragraph">
    <w:name w:val="info_content3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3" w:type="paragraph">
    <w:name w:val="has-image3"/>
    <w:basedOn w:val="Normal"/>
    <w:rsid w:val="005C0DAB"/>
    <w:pPr>
      <w:spacing w:after="225" w:beforeAutospacing="true" w:before="100"/>
    </w:pPr>
  </w:style>
  <w:style w:customStyle="true" w:styleId="input-last3" w:type="paragraph">
    <w:name w:val="input-last3"/>
    <w:basedOn w:val="Normal"/>
    <w:rsid w:val="005C0DAB"/>
    <w:pPr>
      <w:spacing w:after="225" w:beforeAutospacing="true" w:before="100"/>
    </w:pPr>
    <w:rPr>
      <w:vanish/>
    </w:rPr>
  </w:style>
  <w:style w:customStyle="true" w:styleId="input-error3" w:type="paragraph">
    <w:name w:val="input-error3"/>
    <w:basedOn w:val="Normal"/>
    <w:rsid w:val="005C0DAB"/>
    <w:pPr>
      <w:spacing w:after="225" w:beforeAutospacing="true" w:before="100"/>
    </w:pPr>
  </w:style>
  <w:style w:customStyle="true" w:styleId="important3" w:type="paragraph">
    <w:name w:val="important3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3" w:type="paragraph">
    <w:name w:val="message-sent3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3" w:type="paragraph">
    <w:name w:val="message-error3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3" w:type="paragraph">
    <w:name w:val="inner3"/>
    <w:basedOn w:val="Normal"/>
    <w:rsid w:val="005C0DAB"/>
    <w:pPr>
      <w:spacing w:after="225" w:beforeAutospacing="true" w:before="100"/>
    </w:pPr>
  </w:style>
  <w:style w:customStyle="true" w:styleId="glagoljica3" w:type="paragraph">
    <w:name w:val="glagoljica3"/>
    <w:basedOn w:val="Normal"/>
    <w:rsid w:val="005C0DAB"/>
    <w:pPr>
      <w:spacing w:after="225" w:beforeAutospacing="true" w:before="100"/>
    </w:pPr>
  </w:style>
  <w:style w:customStyle="true" w:styleId="links3" w:type="paragraph">
    <w:name w:val="links3"/>
    <w:basedOn w:val="Normal"/>
    <w:rsid w:val="005C0DAB"/>
    <w:pPr>
      <w:spacing w:after="225" w:beforeAutospacing="true" w:before="100"/>
      <w:textAlignment w:val="top"/>
    </w:pPr>
  </w:style>
  <w:style w:customStyle="true" w:styleId="right3" w:type="paragraph">
    <w:name w:val="right3"/>
    <w:basedOn w:val="Normal"/>
    <w:rsid w:val="005C0DAB"/>
    <w:pPr>
      <w:spacing w:after="225" w:beforeAutospacing="true" w:before="100"/>
    </w:pPr>
  </w:style>
  <w:style w:customStyle="true" w:styleId="content6" w:type="paragraph">
    <w:name w:val="content6"/>
    <w:basedOn w:val="Normal"/>
    <w:rsid w:val="005C0DAB"/>
  </w:style>
  <w:style w:customStyle="true" w:styleId="article-column2" w:type="paragraph">
    <w:name w:val="article-column2"/>
    <w:basedOn w:val="Normal"/>
    <w:rsid w:val="005C0DAB"/>
    <w:pPr>
      <w:spacing w:lineRule="atLeast" w:line="336" w:after="225" w:beforeAutospacing="true" w:before="100"/>
    </w:pPr>
  </w:style>
  <w:style w:customStyle="true" w:styleId="fullwidth2" w:type="paragraph">
    <w:name w:val="fullwidth2"/>
    <w:basedOn w:val="Normal"/>
    <w:rsid w:val="005C0DAB"/>
    <w:pPr>
      <w:spacing w:lineRule="atLeast" w:line="336" w:after="225" w:beforeAutospacing="true" w:before="100"/>
    </w:pPr>
  </w:style>
  <w:style w:customStyle="true" w:styleId="tb-na182" w:type="paragraph">
    <w:name w:val="tb-na182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4" w:type="paragraph">
    <w:name w:val="title4"/>
    <w:basedOn w:val="Normal"/>
    <w:rsid w:val="005C0DAB"/>
    <w:pPr>
      <w:spacing w:lineRule="atLeast" w:line="240" w:after="225" w:before="450"/>
    </w:pPr>
  </w:style>
  <w:style w:customStyle="true" w:styleId="natpis4" w:type="paragraph">
    <w:name w:val="natpis4"/>
    <w:basedOn w:val="Normal"/>
    <w:rsid w:val="005C0DAB"/>
    <w:pPr>
      <w:spacing w:after="225" w:before="240"/>
      <w:ind w:left="330"/>
    </w:pPr>
  </w:style>
  <w:style w:customStyle="true" w:styleId="bx-wrapper4" w:type="paragraph">
    <w:name w:val="bx-wrapper4"/>
    <w:basedOn w:val="Normal"/>
    <w:rsid w:val="005C0DAB"/>
    <w:pPr>
      <w:spacing w:after="225" w:beforeAutospacing="true" w:before="100"/>
    </w:pPr>
  </w:style>
  <w:style w:customStyle="true" w:styleId="bx-viewport4" w:type="paragraph">
    <w:name w:val="bx-viewport4"/>
    <w:basedOn w:val="Normal"/>
    <w:rsid w:val="005C0DAB"/>
    <w:pPr>
      <w:spacing w:after="225" w:beforeAutospacing="true" w:before="100"/>
    </w:pPr>
  </w:style>
  <w:style w:customStyle="true" w:styleId="bx-pager4" w:type="paragraph">
    <w:name w:val="bx-pager4"/>
    <w:basedOn w:val="Normal"/>
    <w:rsid w:val="005C0DAB"/>
    <w:pPr>
      <w:spacing w:after="225" w:beforeAutospacing="true" w:before="100"/>
    </w:pPr>
    <w:rPr>
      <w:vanish/>
    </w:rPr>
  </w:style>
  <w:style w:customStyle="true" w:styleId="bx-prev4" w:type="paragraph">
    <w:name w:val="bx-prev4"/>
    <w:basedOn w:val="Normal"/>
    <w:rsid w:val="005C0DAB"/>
    <w:pPr>
      <w:spacing w:after="225" w:beforeAutospacing="true" w:before="100"/>
    </w:pPr>
  </w:style>
  <w:style w:customStyle="true" w:styleId="bx-next4" w:type="paragraph">
    <w:name w:val="bx-next4"/>
    <w:basedOn w:val="Normal"/>
    <w:rsid w:val="005C0DAB"/>
    <w:pPr>
      <w:spacing w:after="225" w:beforeAutospacing="true" w:before="100"/>
    </w:pPr>
  </w:style>
  <w:style w:customStyle="true" w:styleId="slide4" w:type="paragraph">
    <w:name w:val="slide4"/>
    <w:basedOn w:val="Normal"/>
    <w:rsid w:val="005C0DAB"/>
    <w:pPr>
      <w:spacing w:after="225" w:beforeAutospacing="true" w:before="100"/>
      <w:jc w:val="center"/>
    </w:pPr>
  </w:style>
  <w:style w:customStyle="true" w:styleId="rg-caption4" w:type="paragraph">
    <w:name w:val="rg-caption4"/>
    <w:basedOn w:val="Normal"/>
    <w:rsid w:val="005C0DAB"/>
  </w:style>
  <w:style w:customStyle="true" w:styleId="news4" w:type="paragraph">
    <w:name w:val="news4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6" w:type="paragraph">
    <w:name w:val="image1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7" w:type="paragraph">
    <w:name w:val="content7"/>
    <w:basedOn w:val="Normal"/>
    <w:rsid w:val="005C0DAB"/>
    <w:pPr>
      <w:spacing w:after="225" w:beforeAutospacing="true" w:before="100"/>
    </w:pPr>
  </w:style>
  <w:style w:customStyle="true" w:styleId="date7" w:type="paragraph">
    <w:name w:val="date7"/>
    <w:basedOn w:val="Normal"/>
    <w:rsid w:val="005C0DAB"/>
    <w:pPr>
      <w:spacing w:after="300" w:beforeAutospacing="true" w:before="100"/>
    </w:pPr>
  </w:style>
  <w:style w:customStyle="true" w:styleId="date8" w:type="paragraph">
    <w:name w:val="date8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7" w:type="paragraph">
    <w:name w:val="item7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4" w:type="paragraph">
    <w:name w:val="marks4"/>
    <w:basedOn w:val="Normal"/>
    <w:rsid w:val="005C0DAB"/>
    <w:pPr>
      <w:spacing w:after="75"/>
    </w:pPr>
  </w:style>
  <w:style w:customStyle="true" w:styleId="image17" w:type="paragraph">
    <w:name w:val="image17"/>
    <w:basedOn w:val="Normal"/>
    <w:rsid w:val="005C0DAB"/>
    <w:pPr>
      <w:spacing w:after="225" w:beforeAutospacing="true" w:before="100"/>
    </w:pPr>
  </w:style>
  <w:style w:customStyle="true" w:styleId="price7" w:type="paragraph">
    <w:name w:val="price7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4" w:type="paragraph">
    <w:name w:val="more4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8" w:type="paragraph">
    <w:name w:val="item8"/>
    <w:basedOn w:val="Normal"/>
    <w:rsid w:val="005C0DAB"/>
    <w:pPr>
      <w:spacing w:after="150"/>
      <w:ind w:right="45" w:left="45"/>
    </w:pPr>
  </w:style>
  <w:style w:customStyle="true" w:styleId="image18" w:type="paragraph">
    <w:name w:val="image1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9" w:type="paragraph">
    <w:name w:val="image1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4" w:type="paragraph">
    <w:name w:val="pager-prev4"/>
    <w:basedOn w:val="Normal"/>
    <w:rsid w:val="005C0DAB"/>
    <w:pPr>
      <w:spacing w:after="225" w:beforeAutospacing="true" w:before="100"/>
    </w:pPr>
  </w:style>
  <w:style w:customStyle="true" w:styleId="pager-next4" w:type="paragraph">
    <w:name w:val="pager-next4"/>
    <w:basedOn w:val="Normal"/>
    <w:rsid w:val="005C0DAB"/>
    <w:pPr>
      <w:spacing w:after="225" w:beforeAutospacing="true" w:before="100"/>
    </w:pPr>
  </w:style>
  <w:style w:customStyle="true" w:styleId="image20" w:type="paragraph">
    <w:name w:val="image2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4" w:type="paragraph">
    <w:name w:val="summary4"/>
    <w:basedOn w:val="Normal"/>
    <w:rsid w:val="005C0DAB"/>
    <w:pPr>
      <w:spacing w:after="225" w:beforeAutospacing="true" w:before="100"/>
    </w:pPr>
  </w:style>
  <w:style w:customStyle="true" w:styleId="price8" w:type="paragraph">
    <w:name w:val="price8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4" w:type="paragraph">
    <w:name w:val="old-price4"/>
    <w:basedOn w:val="Normal"/>
    <w:rsid w:val="005C0DAB"/>
    <w:pPr>
      <w:spacing w:after="225"/>
    </w:pPr>
  </w:style>
  <w:style w:customStyle="true" w:styleId="value4" w:type="paragraph">
    <w:name w:val="value4"/>
    <w:basedOn w:val="Normal"/>
    <w:rsid w:val="005C0DAB"/>
    <w:pPr>
      <w:spacing w:after="225" w:beforeAutospacing="true" w:before="100"/>
    </w:pPr>
    <w:rPr>
      <w:strike/>
    </w:rPr>
  </w:style>
  <w:style w:customStyle="true" w:styleId="buy4" w:type="paragraph">
    <w:name w:val="buy4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4" w:type="paragraph">
    <w:name w:val="info_content4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4" w:type="paragraph">
    <w:name w:val="has-image4"/>
    <w:basedOn w:val="Normal"/>
    <w:rsid w:val="005C0DAB"/>
    <w:pPr>
      <w:spacing w:after="225" w:beforeAutospacing="true" w:before="100"/>
    </w:pPr>
  </w:style>
  <w:style w:customStyle="true" w:styleId="input-last4" w:type="paragraph">
    <w:name w:val="input-last4"/>
    <w:basedOn w:val="Normal"/>
    <w:rsid w:val="005C0DAB"/>
    <w:pPr>
      <w:spacing w:after="225" w:beforeAutospacing="true" w:before="100"/>
    </w:pPr>
    <w:rPr>
      <w:vanish/>
    </w:rPr>
  </w:style>
  <w:style w:customStyle="true" w:styleId="input-error4" w:type="paragraph">
    <w:name w:val="input-error4"/>
    <w:basedOn w:val="Normal"/>
    <w:rsid w:val="005C0DAB"/>
    <w:pPr>
      <w:spacing w:after="225" w:beforeAutospacing="true" w:before="100"/>
    </w:pPr>
  </w:style>
  <w:style w:customStyle="true" w:styleId="important4" w:type="paragraph">
    <w:name w:val="important4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4" w:type="paragraph">
    <w:name w:val="message-sent4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4" w:type="paragraph">
    <w:name w:val="message-error4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4" w:type="paragraph">
    <w:name w:val="inner4"/>
    <w:basedOn w:val="Normal"/>
    <w:rsid w:val="005C0DAB"/>
    <w:pPr>
      <w:spacing w:after="225" w:beforeAutospacing="true" w:before="100"/>
    </w:pPr>
  </w:style>
  <w:style w:customStyle="true" w:styleId="glagoljica4" w:type="paragraph">
    <w:name w:val="glagoljica4"/>
    <w:basedOn w:val="Normal"/>
    <w:rsid w:val="005C0DAB"/>
    <w:pPr>
      <w:spacing w:after="225" w:beforeAutospacing="true" w:before="100"/>
    </w:pPr>
  </w:style>
  <w:style w:customStyle="true" w:styleId="links4" w:type="paragraph">
    <w:name w:val="links4"/>
    <w:basedOn w:val="Normal"/>
    <w:rsid w:val="005C0DAB"/>
    <w:pPr>
      <w:spacing w:after="225" w:beforeAutospacing="true" w:before="100"/>
      <w:textAlignment w:val="top"/>
    </w:pPr>
  </w:style>
  <w:style w:customStyle="true" w:styleId="right4" w:type="paragraph">
    <w:name w:val="right4"/>
    <w:basedOn w:val="Normal"/>
    <w:rsid w:val="005C0DAB"/>
    <w:pPr>
      <w:spacing w:after="225" w:beforeAutospacing="true" w:before="100"/>
    </w:pPr>
  </w:style>
  <w:style w:customStyle="true" w:styleId="content8" w:type="paragraph">
    <w:name w:val="content8"/>
    <w:basedOn w:val="Normal"/>
    <w:rsid w:val="005C0DAB"/>
  </w:style>
  <w:style w:customStyle="true" w:styleId="article-column3" w:type="paragraph">
    <w:name w:val="article-column3"/>
    <w:basedOn w:val="Normal"/>
    <w:rsid w:val="005C0DAB"/>
    <w:pPr>
      <w:spacing w:lineRule="atLeast" w:line="336" w:after="225" w:beforeAutospacing="true" w:before="100"/>
    </w:pPr>
  </w:style>
  <w:style w:customStyle="true" w:styleId="fullwidth3" w:type="paragraph">
    <w:name w:val="fullwidth3"/>
    <w:basedOn w:val="Normal"/>
    <w:rsid w:val="005C0DAB"/>
    <w:pPr>
      <w:spacing w:lineRule="atLeast" w:line="336" w:after="225" w:beforeAutospacing="true" w:before="100"/>
    </w:pPr>
  </w:style>
  <w:style w:customStyle="true" w:styleId="tb-na183" w:type="paragraph">
    <w:name w:val="tb-na183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5" w:type="paragraph">
    <w:name w:val="title5"/>
    <w:basedOn w:val="Normal"/>
    <w:rsid w:val="005C0DAB"/>
    <w:pPr>
      <w:spacing w:lineRule="atLeast" w:line="240" w:after="225" w:before="450"/>
    </w:pPr>
  </w:style>
  <w:style w:customStyle="true" w:styleId="natpis5" w:type="paragraph">
    <w:name w:val="natpis5"/>
    <w:basedOn w:val="Normal"/>
    <w:rsid w:val="005C0DAB"/>
    <w:pPr>
      <w:spacing w:after="225" w:before="240"/>
      <w:ind w:left="330"/>
    </w:pPr>
  </w:style>
  <w:style w:customStyle="true" w:styleId="bx-wrapper5" w:type="paragraph">
    <w:name w:val="bx-wrapper5"/>
    <w:basedOn w:val="Normal"/>
    <w:rsid w:val="005C0DAB"/>
    <w:pPr>
      <w:spacing w:after="225" w:beforeAutospacing="true" w:before="100"/>
    </w:pPr>
  </w:style>
  <w:style w:customStyle="true" w:styleId="bx-viewport5" w:type="paragraph">
    <w:name w:val="bx-viewport5"/>
    <w:basedOn w:val="Normal"/>
    <w:rsid w:val="005C0DAB"/>
    <w:pPr>
      <w:spacing w:after="225" w:beforeAutospacing="true" w:before="100"/>
    </w:pPr>
  </w:style>
  <w:style w:customStyle="true" w:styleId="bx-pager5" w:type="paragraph">
    <w:name w:val="bx-pager5"/>
    <w:basedOn w:val="Normal"/>
    <w:rsid w:val="005C0DAB"/>
    <w:pPr>
      <w:spacing w:after="225" w:beforeAutospacing="true" w:before="100"/>
    </w:pPr>
    <w:rPr>
      <w:vanish/>
    </w:rPr>
  </w:style>
  <w:style w:customStyle="true" w:styleId="bx-prev5" w:type="paragraph">
    <w:name w:val="bx-prev5"/>
    <w:basedOn w:val="Normal"/>
    <w:rsid w:val="005C0DAB"/>
    <w:pPr>
      <w:spacing w:after="225" w:beforeAutospacing="true" w:before="100"/>
    </w:pPr>
  </w:style>
  <w:style w:customStyle="true" w:styleId="bx-next5" w:type="paragraph">
    <w:name w:val="bx-next5"/>
    <w:basedOn w:val="Normal"/>
    <w:rsid w:val="005C0DAB"/>
    <w:pPr>
      <w:spacing w:after="225" w:beforeAutospacing="true" w:before="100"/>
    </w:pPr>
  </w:style>
  <w:style w:customStyle="true" w:styleId="slide5" w:type="paragraph">
    <w:name w:val="slide5"/>
    <w:basedOn w:val="Normal"/>
    <w:rsid w:val="005C0DAB"/>
    <w:pPr>
      <w:spacing w:after="225" w:beforeAutospacing="true" w:before="100"/>
      <w:jc w:val="center"/>
    </w:pPr>
  </w:style>
  <w:style w:customStyle="true" w:styleId="rg-caption5" w:type="paragraph">
    <w:name w:val="rg-caption5"/>
    <w:basedOn w:val="Normal"/>
    <w:rsid w:val="005C0DAB"/>
  </w:style>
  <w:style w:customStyle="true" w:styleId="news5" w:type="paragraph">
    <w:name w:val="news5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1" w:type="paragraph">
    <w:name w:val="image2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9" w:type="paragraph">
    <w:name w:val="content9"/>
    <w:basedOn w:val="Normal"/>
    <w:rsid w:val="005C0DAB"/>
    <w:pPr>
      <w:spacing w:after="225" w:beforeAutospacing="true" w:before="100"/>
    </w:pPr>
  </w:style>
  <w:style w:customStyle="true" w:styleId="date9" w:type="paragraph">
    <w:name w:val="date9"/>
    <w:basedOn w:val="Normal"/>
    <w:rsid w:val="005C0DAB"/>
    <w:pPr>
      <w:spacing w:after="300" w:beforeAutospacing="true" w:before="100"/>
    </w:pPr>
  </w:style>
  <w:style w:customStyle="true" w:styleId="date10" w:type="paragraph">
    <w:name w:val="date10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9" w:type="paragraph">
    <w:name w:val="item9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5" w:type="paragraph">
    <w:name w:val="marks5"/>
    <w:basedOn w:val="Normal"/>
    <w:rsid w:val="005C0DAB"/>
    <w:pPr>
      <w:spacing w:after="75"/>
    </w:pPr>
  </w:style>
  <w:style w:customStyle="true" w:styleId="image22" w:type="paragraph">
    <w:name w:val="image22"/>
    <w:basedOn w:val="Normal"/>
    <w:rsid w:val="005C0DAB"/>
    <w:pPr>
      <w:spacing w:after="225" w:beforeAutospacing="true" w:before="100"/>
    </w:pPr>
  </w:style>
  <w:style w:customStyle="true" w:styleId="price9" w:type="paragraph">
    <w:name w:val="price9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5" w:type="paragraph">
    <w:name w:val="more5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0" w:type="paragraph">
    <w:name w:val="item10"/>
    <w:basedOn w:val="Normal"/>
    <w:rsid w:val="005C0DAB"/>
    <w:pPr>
      <w:spacing w:after="150"/>
      <w:ind w:right="45" w:left="45"/>
    </w:pPr>
  </w:style>
  <w:style w:customStyle="true" w:styleId="image23" w:type="paragraph">
    <w:name w:val="image2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4" w:type="paragraph">
    <w:name w:val="image2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5" w:type="paragraph">
    <w:name w:val="pager-prev5"/>
    <w:basedOn w:val="Normal"/>
    <w:rsid w:val="005C0DAB"/>
    <w:pPr>
      <w:spacing w:after="225" w:beforeAutospacing="true" w:before="100"/>
    </w:pPr>
  </w:style>
  <w:style w:customStyle="true" w:styleId="pager-next5" w:type="paragraph">
    <w:name w:val="pager-next5"/>
    <w:basedOn w:val="Normal"/>
    <w:rsid w:val="005C0DAB"/>
    <w:pPr>
      <w:spacing w:after="225" w:beforeAutospacing="true" w:before="100"/>
    </w:pPr>
  </w:style>
  <w:style w:customStyle="true" w:styleId="image25" w:type="paragraph">
    <w:name w:val="image2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5" w:type="paragraph">
    <w:name w:val="summary5"/>
    <w:basedOn w:val="Normal"/>
    <w:rsid w:val="005C0DAB"/>
    <w:pPr>
      <w:spacing w:after="225" w:beforeAutospacing="true" w:before="100"/>
    </w:pPr>
  </w:style>
  <w:style w:customStyle="true" w:styleId="price10" w:type="paragraph">
    <w:name w:val="price10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5" w:type="paragraph">
    <w:name w:val="old-price5"/>
    <w:basedOn w:val="Normal"/>
    <w:rsid w:val="005C0DAB"/>
    <w:pPr>
      <w:spacing w:after="225"/>
    </w:pPr>
  </w:style>
  <w:style w:customStyle="true" w:styleId="value5" w:type="paragraph">
    <w:name w:val="value5"/>
    <w:basedOn w:val="Normal"/>
    <w:rsid w:val="005C0DAB"/>
    <w:pPr>
      <w:spacing w:after="225" w:beforeAutospacing="true" w:before="100"/>
    </w:pPr>
    <w:rPr>
      <w:strike/>
    </w:rPr>
  </w:style>
  <w:style w:customStyle="true" w:styleId="buy5" w:type="paragraph">
    <w:name w:val="buy5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5" w:type="paragraph">
    <w:name w:val="info_content5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5" w:type="paragraph">
    <w:name w:val="has-image5"/>
    <w:basedOn w:val="Normal"/>
    <w:rsid w:val="005C0DAB"/>
    <w:pPr>
      <w:spacing w:after="225" w:beforeAutospacing="true" w:before="100"/>
    </w:pPr>
  </w:style>
  <w:style w:customStyle="true" w:styleId="input-last5" w:type="paragraph">
    <w:name w:val="input-last5"/>
    <w:basedOn w:val="Normal"/>
    <w:rsid w:val="005C0DAB"/>
    <w:pPr>
      <w:spacing w:after="225" w:beforeAutospacing="true" w:before="100"/>
    </w:pPr>
    <w:rPr>
      <w:vanish/>
    </w:rPr>
  </w:style>
  <w:style w:customStyle="true" w:styleId="input-error5" w:type="paragraph">
    <w:name w:val="input-error5"/>
    <w:basedOn w:val="Normal"/>
    <w:rsid w:val="005C0DAB"/>
    <w:pPr>
      <w:spacing w:after="225" w:beforeAutospacing="true" w:before="100"/>
    </w:pPr>
  </w:style>
  <w:style w:customStyle="true" w:styleId="important5" w:type="paragraph">
    <w:name w:val="important5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5" w:type="paragraph">
    <w:name w:val="message-sent5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5" w:type="paragraph">
    <w:name w:val="message-error5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5" w:type="paragraph">
    <w:name w:val="inner5"/>
    <w:basedOn w:val="Normal"/>
    <w:rsid w:val="005C0DAB"/>
    <w:pPr>
      <w:spacing w:after="225" w:beforeAutospacing="true" w:before="100"/>
    </w:pPr>
  </w:style>
  <w:style w:customStyle="true" w:styleId="glagoljica5" w:type="paragraph">
    <w:name w:val="glagoljica5"/>
    <w:basedOn w:val="Normal"/>
    <w:rsid w:val="005C0DAB"/>
    <w:pPr>
      <w:spacing w:after="225" w:beforeAutospacing="true" w:before="100"/>
    </w:pPr>
  </w:style>
  <w:style w:customStyle="true" w:styleId="links5" w:type="paragraph">
    <w:name w:val="links5"/>
    <w:basedOn w:val="Normal"/>
    <w:rsid w:val="005C0DAB"/>
    <w:pPr>
      <w:spacing w:after="225" w:beforeAutospacing="true" w:before="100"/>
      <w:textAlignment w:val="top"/>
    </w:pPr>
  </w:style>
  <w:style w:customStyle="true" w:styleId="right5" w:type="paragraph">
    <w:name w:val="right5"/>
    <w:basedOn w:val="Normal"/>
    <w:rsid w:val="005C0DAB"/>
    <w:pPr>
      <w:spacing w:after="225" w:beforeAutospacing="true" w:before="100"/>
    </w:pPr>
  </w:style>
  <w:style w:customStyle="true" w:styleId="content10" w:type="paragraph">
    <w:name w:val="content10"/>
    <w:basedOn w:val="Normal"/>
    <w:rsid w:val="005C0DAB"/>
  </w:style>
  <w:style w:customStyle="true" w:styleId="article-column4" w:type="paragraph">
    <w:name w:val="article-column4"/>
    <w:basedOn w:val="Normal"/>
    <w:rsid w:val="005C0DAB"/>
    <w:pPr>
      <w:spacing w:lineRule="atLeast" w:line="336" w:after="225" w:beforeAutospacing="true" w:before="100"/>
    </w:pPr>
  </w:style>
  <w:style w:customStyle="true" w:styleId="fullwidth4" w:type="paragraph">
    <w:name w:val="fullwidth4"/>
    <w:basedOn w:val="Normal"/>
    <w:rsid w:val="005C0DAB"/>
    <w:pPr>
      <w:spacing w:lineRule="atLeast" w:line="336" w:after="225" w:beforeAutospacing="true" w:before="100"/>
    </w:pPr>
  </w:style>
  <w:style w:customStyle="true" w:styleId="tb-na184" w:type="paragraph">
    <w:name w:val="tb-na184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kurziv1" w:type="character">
    <w:name w:val="kurziv1"/>
    <w:basedOn w:val="Zadanifontodlomka"/>
    <w:rsid w:val="005C0DAB"/>
    <w:rPr>
      <w:i/>
      <w:iCs/>
    </w:rPr>
  </w:style>
  <w:style w:customStyle="true" w:styleId="bold1" w:type="character">
    <w:name w:val="bold1"/>
    <w:basedOn w:val="Zadanifontodlomka"/>
    <w:rsid w:val="005C0DAB"/>
    <w:rPr>
      <w:b/>
      <w:bCs/>
    </w:rPr>
  </w:style>
  <w:style w:customStyle="true" w:styleId="full-screen-title" w:type="paragraph">
    <w:name w:val="full-screen-title"/>
    <w:basedOn w:val="Normal"/>
    <w:rsid w:val="005C0DAB"/>
    <w:rPr>
      <w:rFonts w:cs="Times" w:hAnsi="Times" w:ascii="Times"/>
      <w:b/>
      <w:bCs/>
      <w:color w:val="000000"/>
      <w:sz w:val="27"/>
      <w:szCs w:val="27"/>
    </w:rPr>
  </w:style>
  <w:style w:customStyle="true" w:styleId="title6" w:type="paragraph">
    <w:name w:val="title6"/>
    <w:basedOn w:val="Normal"/>
    <w:rsid w:val="005C0DAB"/>
    <w:pPr>
      <w:spacing w:lineRule="atLeast" w:line="240" w:after="225" w:before="450"/>
    </w:pPr>
  </w:style>
  <w:style w:customStyle="true" w:styleId="natpis6" w:type="paragraph">
    <w:name w:val="natpis6"/>
    <w:basedOn w:val="Normal"/>
    <w:rsid w:val="005C0DAB"/>
    <w:pPr>
      <w:spacing w:after="225" w:before="240"/>
      <w:ind w:left="330"/>
    </w:pPr>
  </w:style>
  <w:style w:customStyle="true" w:styleId="bx-wrapper6" w:type="paragraph">
    <w:name w:val="bx-wrapper6"/>
    <w:basedOn w:val="Normal"/>
    <w:rsid w:val="005C0DAB"/>
    <w:pPr>
      <w:spacing w:after="225" w:beforeAutospacing="true" w:before="100"/>
    </w:pPr>
  </w:style>
  <w:style w:customStyle="true" w:styleId="bx-viewport6" w:type="paragraph">
    <w:name w:val="bx-viewport6"/>
    <w:basedOn w:val="Normal"/>
    <w:rsid w:val="005C0DAB"/>
    <w:pPr>
      <w:spacing w:after="225" w:beforeAutospacing="true" w:before="100"/>
    </w:pPr>
  </w:style>
  <w:style w:customStyle="true" w:styleId="bx-pager6" w:type="paragraph">
    <w:name w:val="bx-pager6"/>
    <w:basedOn w:val="Normal"/>
    <w:rsid w:val="005C0DAB"/>
    <w:pPr>
      <w:spacing w:after="225" w:beforeAutospacing="true" w:before="100"/>
    </w:pPr>
    <w:rPr>
      <w:vanish/>
    </w:rPr>
  </w:style>
  <w:style w:customStyle="true" w:styleId="bx-prev6" w:type="paragraph">
    <w:name w:val="bx-prev6"/>
    <w:basedOn w:val="Normal"/>
    <w:rsid w:val="005C0DAB"/>
    <w:pPr>
      <w:spacing w:after="225" w:beforeAutospacing="true" w:before="100"/>
    </w:pPr>
  </w:style>
  <w:style w:customStyle="true" w:styleId="bx-next6" w:type="paragraph">
    <w:name w:val="bx-next6"/>
    <w:basedOn w:val="Normal"/>
    <w:rsid w:val="005C0DAB"/>
    <w:pPr>
      <w:spacing w:after="225" w:beforeAutospacing="true" w:before="100"/>
    </w:pPr>
  </w:style>
  <w:style w:customStyle="true" w:styleId="slide6" w:type="paragraph">
    <w:name w:val="slide6"/>
    <w:basedOn w:val="Normal"/>
    <w:rsid w:val="005C0DAB"/>
    <w:pPr>
      <w:spacing w:after="225" w:beforeAutospacing="true" w:before="100"/>
      <w:jc w:val="center"/>
    </w:pPr>
  </w:style>
  <w:style w:customStyle="true" w:styleId="rg-caption6" w:type="paragraph">
    <w:name w:val="rg-caption6"/>
    <w:basedOn w:val="Normal"/>
    <w:rsid w:val="005C0DAB"/>
  </w:style>
  <w:style w:customStyle="true" w:styleId="news6" w:type="paragraph">
    <w:name w:val="news6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6" w:type="paragraph">
    <w:name w:val="image2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1" w:type="paragraph">
    <w:name w:val="content11"/>
    <w:basedOn w:val="Normal"/>
    <w:rsid w:val="005C0DAB"/>
    <w:pPr>
      <w:spacing w:after="225" w:beforeAutospacing="true" w:before="100"/>
    </w:pPr>
  </w:style>
  <w:style w:customStyle="true" w:styleId="date11" w:type="paragraph">
    <w:name w:val="date11"/>
    <w:basedOn w:val="Normal"/>
    <w:rsid w:val="005C0DAB"/>
    <w:pPr>
      <w:spacing w:after="300" w:beforeAutospacing="true" w:before="100"/>
    </w:pPr>
  </w:style>
  <w:style w:customStyle="true" w:styleId="date12" w:type="paragraph">
    <w:name w:val="date1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1" w:type="paragraph">
    <w:name w:val="item1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6" w:type="paragraph">
    <w:name w:val="marks6"/>
    <w:basedOn w:val="Normal"/>
    <w:rsid w:val="005C0DAB"/>
    <w:pPr>
      <w:spacing w:after="75"/>
    </w:pPr>
  </w:style>
  <w:style w:customStyle="true" w:styleId="image27" w:type="paragraph">
    <w:name w:val="image27"/>
    <w:basedOn w:val="Normal"/>
    <w:rsid w:val="005C0DAB"/>
    <w:pPr>
      <w:spacing w:after="225" w:beforeAutospacing="true" w:before="100"/>
    </w:pPr>
  </w:style>
  <w:style w:customStyle="true" w:styleId="price11" w:type="paragraph">
    <w:name w:val="price1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6" w:type="paragraph">
    <w:name w:val="more6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2" w:type="paragraph">
    <w:name w:val="item12"/>
    <w:basedOn w:val="Normal"/>
    <w:rsid w:val="005C0DAB"/>
    <w:pPr>
      <w:spacing w:after="150"/>
      <w:ind w:right="45" w:left="45"/>
    </w:pPr>
  </w:style>
  <w:style w:customStyle="true" w:styleId="image28" w:type="paragraph">
    <w:name w:val="image2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9" w:type="paragraph">
    <w:name w:val="image2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6" w:type="paragraph">
    <w:name w:val="pager-prev6"/>
    <w:basedOn w:val="Normal"/>
    <w:rsid w:val="005C0DAB"/>
    <w:pPr>
      <w:spacing w:after="225" w:beforeAutospacing="true" w:before="100"/>
    </w:pPr>
  </w:style>
  <w:style w:customStyle="true" w:styleId="pager-next6" w:type="paragraph">
    <w:name w:val="pager-next6"/>
    <w:basedOn w:val="Normal"/>
    <w:rsid w:val="005C0DAB"/>
    <w:pPr>
      <w:spacing w:after="225" w:beforeAutospacing="true" w:before="100"/>
    </w:pPr>
  </w:style>
  <w:style w:customStyle="true" w:styleId="image30" w:type="paragraph">
    <w:name w:val="image3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6" w:type="paragraph">
    <w:name w:val="summary6"/>
    <w:basedOn w:val="Normal"/>
    <w:rsid w:val="005C0DAB"/>
    <w:pPr>
      <w:spacing w:after="225" w:beforeAutospacing="true" w:before="100"/>
    </w:pPr>
  </w:style>
  <w:style w:customStyle="true" w:styleId="price12" w:type="paragraph">
    <w:name w:val="price1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6" w:type="paragraph">
    <w:name w:val="old-price6"/>
    <w:basedOn w:val="Normal"/>
    <w:rsid w:val="005C0DAB"/>
    <w:pPr>
      <w:spacing w:after="225"/>
    </w:pPr>
  </w:style>
  <w:style w:customStyle="true" w:styleId="value6" w:type="paragraph">
    <w:name w:val="value6"/>
    <w:basedOn w:val="Normal"/>
    <w:rsid w:val="005C0DAB"/>
    <w:pPr>
      <w:spacing w:after="225" w:beforeAutospacing="true" w:before="100"/>
    </w:pPr>
    <w:rPr>
      <w:strike/>
    </w:rPr>
  </w:style>
  <w:style w:customStyle="true" w:styleId="buy6" w:type="paragraph">
    <w:name w:val="buy6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6" w:type="paragraph">
    <w:name w:val="info_content6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6" w:type="paragraph">
    <w:name w:val="has-image6"/>
    <w:basedOn w:val="Normal"/>
    <w:rsid w:val="005C0DAB"/>
    <w:pPr>
      <w:spacing w:after="225" w:beforeAutospacing="true" w:before="100"/>
    </w:pPr>
  </w:style>
  <w:style w:customStyle="true" w:styleId="input-last6" w:type="paragraph">
    <w:name w:val="input-last6"/>
    <w:basedOn w:val="Normal"/>
    <w:rsid w:val="005C0DAB"/>
    <w:pPr>
      <w:spacing w:after="225" w:beforeAutospacing="true" w:before="100"/>
    </w:pPr>
    <w:rPr>
      <w:vanish/>
    </w:rPr>
  </w:style>
  <w:style w:customStyle="true" w:styleId="input-error6" w:type="paragraph">
    <w:name w:val="input-error6"/>
    <w:basedOn w:val="Normal"/>
    <w:rsid w:val="005C0DAB"/>
    <w:pPr>
      <w:spacing w:after="225" w:beforeAutospacing="true" w:before="100"/>
    </w:pPr>
  </w:style>
  <w:style w:customStyle="true" w:styleId="important6" w:type="paragraph">
    <w:name w:val="important6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6" w:type="paragraph">
    <w:name w:val="message-sent6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6" w:type="paragraph">
    <w:name w:val="message-error6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6" w:type="paragraph">
    <w:name w:val="inner6"/>
    <w:basedOn w:val="Normal"/>
    <w:rsid w:val="005C0DAB"/>
    <w:pPr>
      <w:spacing w:after="225" w:beforeAutospacing="true" w:before="100"/>
    </w:pPr>
  </w:style>
  <w:style w:customStyle="true" w:styleId="glagoljica6" w:type="paragraph">
    <w:name w:val="glagoljica6"/>
    <w:basedOn w:val="Normal"/>
    <w:rsid w:val="005C0DAB"/>
    <w:pPr>
      <w:spacing w:after="225" w:beforeAutospacing="true" w:before="100"/>
    </w:pPr>
  </w:style>
  <w:style w:customStyle="true" w:styleId="links6" w:type="paragraph">
    <w:name w:val="links6"/>
    <w:basedOn w:val="Normal"/>
    <w:rsid w:val="005C0DAB"/>
    <w:pPr>
      <w:spacing w:after="225" w:beforeAutospacing="true" w:before="100"/>
      <w:textAlignment w:val="top"/>
    </w:pPr>
  </w:style>
  <w:style w:customStyle="true" w:styleId="right6" w:type="paragraph">
    <w:name w:val="right6"/>
    <w:basedOn w:val="Normal"/>
    <w:rsid w:val="005C0DAB"/>
    <w:pPr>
      <w:spacing w:after="225" w:beforeAutospacing="true" w:before="100"/>
    </w:pPr>
  </w:style>
  <w:style w:customStyle="true" w:styleId="content12" w:type="paragraph">
    <w:name w:val="content12"/>
    <w:basedOn w:val="Normal"/>
    <w:rsid w:val="005C0DAB"/>
  </w:style>
  <w:style w:customStyle="true" w:styleId="article-column5" w:type="paragraph">
    <w:name w:val="article-column5"/>
    <w:basedOn w:val="Normal"/>
    <w:rsid w:val="005C0DAB"/>
    <w:pPr>
      <w:spacing w:lineRule="atLeast" w:line="336" w:after="225" w:beforeAutospacing="true" w:before="100"/>
    </w:pPr>
  </w:style>
  <w:style w:customStyle="true" w:styleId="fullwidth5" w:type="paragraph">
    <w:name w:val="fullwidth5"/>
    <w:basedOn w:val="Normal"/>
    <w:rsid w:val="005C0DAB"/>
    <w:pPr>
      <w:spacing w:lineRule="atLeast" w:line="336" w:after="225" w:beforeAutospacing="true" w:before="100"/>
    </w:pPr>
  </w:style>
  <w:style w:customStyle="true" w:styleId="tb-na185" w:type="paragraph">
    <w:name w:val="tb-na185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" w:type="paragraph">
    <w:name w:val="doc"/>
    <w:basedOn w:val="Normal"/>
    <w:rsid w:val="005C0DAB"/>
    <w:pPr>
      <w:spacing w:after="225" w:beforeAutospacing="true" w:before="100"/>
    </w:pPr>
  </w:style>
  <w:style w:customStyle="true" w:styleId="title7" w:type="paragraph">
    <w:name w:val="title7"/>
    <w:basedOn w:val="Normal"/>
    <w:rsid w:val="005C0DAB"/>
    <w:pPr>
      <w:spacing w:lineRule="atLeast" w:line="240" w:after="225" w:before="450"/>
    </w:pPr>
  </w:style>
  <w:style w:customStyle="true" w:styleId="natpis7" w:type="paragraph">
    <w:name w:val="natpis7"/>
    <w:basedOn w:val="Normal"/>
    <w:rsid w:val="005C0DAB"/>
    <w:pPr>
      <w:spacing w:after="225" w:before="240"/>
      <w:ind w:left="330"/>
    </w:pPr>
  </w:style>
  <w:style w:customStyle="true" w:styleId="bx-wrapper7" w:type="paragraph">
    <w:name w:val="bx-wrapper7"/>
    <w:basedOn w:val="Normal"/>
    <w:rsid w:val="005C0DAB"/>
    <w:pPr>
      <w:spacing w:after="225" w:beforeAutospacing="true" w:before="100"/>
    </w:pPr>
  </w:style>
  <w:style w:customStyle="true" w:styleId="bx-viewport7" w:type="paragraph">
    <w:name w:val="bx-viewport7"/>
    <w:basedOn w:val="Normal"/>
    <w:rsid w:val="005C0DAB"/>
    <w:pPr>
      <w:spacing w:after="225" w:beforeAutospacing="true" w:before="100"/>
    </w:pPr>
  </w:style>
  <w:style w:customStyle="true" w:styleId="bx-pager7" w:type="paragraph">
    <w:name w:val="bx-pager7"/>
    <w:basedOn w:val="Normal"/>
    <w:rsid w:val="005C0DAB"/>
    <w:pPr>
      <w:spacing w:after="225" w:beforeAutospacing="true" w:before="100"/>
    </w:pPr>
    <w:rPr>
      <w:vanish/>
    </w:rPr>
  </w:style>
  <w:style w:customStyle="true" w:styleId="bx-prev7" w:type="paragraph">
    <w:name w:val="bx-prev7"/>
    <w:basedOn w:val="Normal"/>
    <w:rsid w:val="005C0DAB"/>
    <w:pPr>
      <w:spacing w:after="225" w:beforeAutospacing="true" w:before="100"/>
    </w:pPr>
  </w:style>
  <w:style w:customStyle="true" w:styleId="bx-next7" w:type="paragraph">
    <w:name w:val="bx-next7"/>
    <w:basedOn w:val="Normal"/>
    <w:rsid w:val="005C0DAB"/>
    <w:pPr>
      <w:spacing w:after="225" w:beforeAutospacing="true" w:before="100"/>
    </w:pPr>
  </w:style>
  <w:style w:customStyle="true" w:styleId="slide7" w:type="paragraph">
    <w:name w:val="slide7"/>
    <w:basedOn w:val="Normal"/>
    <w:rsid w:val="005C0DAB"/>
    <w:pPr>
      <w:spacing w:after="225" w:beforeAutospacing="true" w:before="100"/>
      <w:jc w:val="center"/>
    </w:pPr>
  </w:style>
  <w:style w:customStyle="true" w:styleId="rg-caption7" w:type="paragraph">
    <w:name w:val="rg-caption7"/>
    <w:basedOn w:val="Normal"/>
    <w:rsid w:val="005C0DAB"/>
  </w:style>
  <w:style w:customStyle="true" w:styleId="news7" w:type="paragraph">
    <w:name w:val="news7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31" w:type="paragraph">
    <w:name w:val="image3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3" w:type="paragraph">
    <w:name w:val="content13"/>
    <w:basedOn w:val="Normal"/>
    <w:rsid w:val="005C0DAB"/>
    <w:pPr>
      <w:spacing w:after="225" w:beforeAutospacing="true" w:before="100"/>
    </w:pPr>
  </w:style>
  <w:style w:customStyle="true" w:styleId="date13" w:type="paragraph">
    <w:name w:val="date13"/>
    <w:basedOn w:val="Normal"/>
    <w:rsid w:val="005C0DAB"/>
    <w:pPr>
      <w:spacing w:after="300" w:beforeAutospacing="true" w:before="100"/>
    </w:pPr>
  </w:style>
  <w:style w:customStyle="true" w:styleId="date14" w:type="paragraph">
    <w:name w:val="date1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3" w:type="paragraph">
    <w:name w:val="item1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7" w:type="paragraph">
    <w:name w:val="marks7"/>
    <w:basedOn w:val="Normal"/>
    <w:rsid w:val="005C0DAB"/>
    <w:pPr>
      <w:spacing w:after="75"/>
    </w:pPr>
  </w:style>
  <w:style w:customStyle="true" w:styleId="image32" w:type="paragraph">
    <w:name w:val="image32"/>
    <w:basedOn w:val="Normal"/>
    <w:rsid w:val="005C0DAB"/>
    <w:pPr>
      <w:spacing w:after="225" w:beforeAutospacing="true" w:before="100"/>
    </w:pPr>
  </w:style>
  <w:style w:customStyle="true" w:styleId="price13" w:type="paragraph">
    <w:name w:val="price1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7" w:type="paragraph">
    <w:name w:val="more7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4" w:type="paragraph">
    <w:name w:val="item14"/>
    <w:basedOn w:val="Normal"/>
    <w:rsid w:val="005C0DAB"/>
    <w:pPr>
      <w:spacing w:after="150"/>
      <w:ind w:right="45" w:left="45"/>
    </w:pPr>
  </w:style>
  <w:style w:customStyle="true" w:styleId="image33" w:type="paragraph">
    <w:name w:val="image3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34" w:type="paragraph">
    <w:name w:val="image3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7" w:type="paragraph">
    <w:name w:val="pager-prev7"/>
    <w:basedOn w:val="Normal"/>
    <w:rsid w:val="005C0DAB"/>
    <w:pPr>
      <w:spacing w:after="225" w:beforeAutospacing="true" w:before="100"/>
    </w:pPr>
  </w:style>
  <w:style w:customStyle="true" w:styleId="pager-next7" w:type="paragraph">
    <w:name w:val="pager-next7"/>
    <w:basedOn w:val="Normal"/>
    <w:rsid w:val="005C0DAB"/>
    <w:pPr>
      <w:spacing w:after="225" w:beforeAutospacing="true" w:before="100"/>
    </w:pPr>
  </w:style>
  <w:style w:customStyle="true" w:styleId="image35" w:type="paragraph">
    <w:name w:val="image3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7" w:type="paragraph">
    <w:name w:val="summary7"/>
    <w:basedOn w:val="Normal"/>
    <w:rsid w:val="005C0DAB"/>
    <w:pPr>
      <w:spacing w:after="225" w:beforeAutospacing="true" w:before="100"/>
    </w:pPr>
  </w:style>
  <w:style w:customStyle="true" w:styleId="price14" w:type="paragraph">
    <w:name w:val="price1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7" w:type="paragraph">
    <w:name w:val="old-price7"/>
    <w:basedOn w:val="Normal"/>
    <w:rsid w:val="005C0DAB"/>
    <w:pPr>
      <w:spacing w:after="225"/>
    </w:pPr>
  </w:style>
  <w:style w:customStyle="true" w:styleId="value7" w:type="paragraph">
    <w:name w:val="value7"/>
    <w:basedOn w:val="Normal"/>
    <w:rsid w:val="005C0DAB"/>
    <w:pPr>
      <w:spacing w:after="225" w:beforeAutospacing="true" w:before="100"/>
    </w:pPr>
    <w:rPr>
      <w:strike/>
    </w:rPr>
  </w:style>
  <w:style w:customStyle="true" w:styleId="buy7" w:type="paragraph">
    <w:name w:val="buy7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7" w:type="paragraph">
    <w:name w:val="info_content7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7" w:type="paragraph">
    <w:name w:val="has-image7"/>
    <w:basedOn w:val="Normal"/>
    <w:rsid w:val="005C0DAB"/>
    <w:pPr>
      <w:spacing w:after="225" w:beforeAutospacing="true" w:before="100"/>
    </w:pPr>
  </w:style>
  <w:style w:customStyle="true" w:styleId="input-last7" w:type="paragraph">
    <w:name w:val="input-last7"/>
    <w:basedOn w:val="Normal"/>
    <w:rsid w:val="005C0DAB"/>
    <w:pPr>
      <w:spacing w:after="225" w:beforeAutospacing="true" w:before="100"/>
    </w:pPr>
    <w:rPr>
      <w:vanish/>
    </w:rPr>
  </w:style>
  <w:style w:customStyle="true" w:styleId="input-error7" w:type="paragraph">
    <w:name w:val="input-error7"/>
    <w:basedOn w:val="Normal"/>
    <w:rsid w:val="005C0DAB"/>
    <w:pPr>
      <w:spacing w:after="225" w:beforeAutospacing="true" w:before="100"/>
    </w:pPr>
  </w:style>
  <w:style w:customStyle="true" w:styleId="important7" w:type="paragraph">
    <w:name w:val="important7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7" w:type="paragraph">
    <w:name w:val="message-sent7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7" w:type="paragraph">
    <w:name w:val="message-error7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7" w:type="paragraph">
    <w:name w:val="inner7"/>
    <w:basedOn w:val="Normal"/>
    <w:rsid w:val="005C0DAB"/>
    <w:pPr>
      <w:spacing w:after="225" w:beforeAutospacing="true" w:before="100"/>
    </w:pPr>
  </w:style>
  <w:style w:customStyle="true" w:styleId="glagoljica7" w:type="paragraph">
    <w:name w:val="glagoljica7"/>
    <w:basedOn w:val="Normal"/>
    <w:rsid w:val="005C0DAB"/>
    <w:pPr>
      <w:spacing w:after="225" w:beforeAutospacing="true" w:before="100"/>
    </w:pPr>
  </w:style>
  <w:style w:customStyle="true" w:styleId="links7" w:type="paragraph">
    <w:name w:val="links7"/>
    <w:basedOn w:val="Normal"/>
    <w:rsid w:val="005C0DAB"/>
    <w:pPr>
      <w:spacing w:after="225" w:beforeAutospacing="true" w:before="100"/>
      <w:textAlignment w:val="top"/>
    </w:pPr>
  </w:style>
  <w:style w:customStyle="true" w:styleId="right7" w:type="paragraph">
    <w:name w:val="right7"/>
    <w:basedOn w:val="Normal"/>
    <w:rsid w:val="005C0DAB"/>
    <w:pPr>
      <w:spacing w:after="225" w:beforeAutospacing="true" w:before="100"/>
    </w:pPr>
  </w:style>
  <w:style w:customStyle="true" w:styleId="content14" w:type="paragraph">
    <w:name w:val="content14"/>
    <w:basedOn w:val="Normal"/>
    <w:rsid w:val="005C0DAB"/>
  </w:style>
  <w:style w:customStyle="true" w:styleId="article-column6" w:type="paragraph">
    <w:name w:val="article-column6"/>
    <w:basedOn w:val="Normal"/>
    <w:rsid w:val="005C0DAB"/>
    <w:pPr>
      <w:spacing w:lineRule="atLeast" w:line="336" w:after="225" w:beforeAutospacing="true" w:before="100"/>
    </w:pPr>
    <w:rPr>
      <w:color w:val="231F20"/>
    </w:rPr>
  </w:style>
  <w:style w:customStyle="true" w:styleId="fullwidth6" w:type="paragraph">
    <w:name w:val="fullwidth6"/>
    <w:basedOn w:val="Normal"/>
    <w:rsid w:val="005C0DAB"/>
    <w:pPr>
      <w:spacing w:lineRule="atLeast" w:line="336" w:after="225" w:beforeAutospacing="true" w:before="100"/>
    </w:pPr>
  </w:style>
  <w:style w:customStyle="true" w:styleId="tb-na186" w:type="paragraph">
    <w:name w:val="tb-na186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1" w:type="paragraph">
    <w:name w:val="doc1"/>
    <w:basedOn w:val="Normal"/>
    <w:rsid w:val="005C0DAB"/>
    <w:pPr>
      <w:spacing w:lineRule="atLeast" w:line="336"/>
    </w:pPr>
  </w:style>
  <w:style w:customStyle="true" w:styleId="doc2" w:type="paragraph">
    <w:name w:val="doc2"/>
    <w:basedOn w:val="Normal"/>
    <w:rsid w:val="005C0DAB"/>
  </w:style>
  <w:style w:customStyle="true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6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after="100" w:afterAutospacing="1" w:before="100" w:beforeAutospacing="1" w:line="288" w:lineRule="atLeast"/>
      <w:outlineLvl w:val="1"/>
    </w:pPr>
    <w:rPr>
      <w:rFonts w:ascii="Minion Pro" w:hAns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5C0DAB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C0DAB"/>
    <w:rPr>
      <w:rFonts w:ascii="Minion Pro" w:cs="Times New Roman" w:eastAsia="Times New Roman" w:hAnsi="Minion Pro"/>
      <w:b/>
      <w:bCs/>
      <w:color w:val="3F7FC3"/>
      <w:sz w:val="33"/>
      <w:szCs w:val="33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C0DAB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0"/>
      <w:dstrike w:val="0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0"/>
      <w:dstrike w:val="0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="100" w:beforeAutospacing="1"/>
    </w:pPr>
  </w:style>
  <w:style w:customStyle="1" w:styleId="contentleft" w:type="paragraph">
    <w:name w:val="contentleft"/>
    <w:basedOn w:val="Normal"/>
    <w:rsid w:val="005C0DAB"/>
    <w:pPr>
      <w:pBdr>
        <w:top w:color="E4E4E6" w:space="0" w:sz="6" w:val="single"/>
      </w:pBdr>
      <w:spacing w:after="225" w:before="100" w:beforeAutospacing="1"/>
    </w:pPr>
  </w:style>
  <w:style w:customStyle="1" w:styleId="contentrightouter" w:type="paragraph">
    <w:name w:val="contentrightouter"/>
    <w:basedOn w:val="Normal"/>
    <w:rsid w:val="005C0DAB"/>
    <w:pPr>
      <w:spacing w:after="225" w:before="100" w:beforeAutospacing="1"/>
    </w:pPr>
  </w:style>
  <w:style w:customStyle="1" w:styleId="contentright" w:type="paragraph">
    <w:name w:val="contentright"/>
    <w:basedOn w:val="Normal"/>
    <w:rsid w:val="005C0DAB"/>
    <w:pPr>
      <w:pBdr>
        <w:top w:color="E4E4E6" w:space="0" w:sz="6" w:val="single"/>
        <w:left w:color="E4E4E6" w:space="0" w:sz="6" w:val="single"/>
        <w:bottom w:color="E4E4E6" w:space="18" w:sz="6" w:val="single"/>
        <w:right w:color="E4E4E6" w:space="0" w:sz="6" w:val="single"/>
      </w:pBdr>
      <w:shd w:color="auto" w:fill="F4F4F6" w:val="clear"/>
      <w:spacing w:after="240" w:before="100" w:beforeAutospacing="1"/>
      <w:ind w:left="675"/>
    </w:pPr>
  </w:style>
  <w:style w:customStyle="1" w:styleId="detailstable" w:type="paragraph">
    <w:name w:val="details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metatable" w:type="paragraph">
    <w:name w:val="meta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celltitle" w:type="paragraph">
    <w:name w:val="celltitle"/>
    <w:basedOn w:val="Normal"/>
    <w:rsid w:val="005C0DAB"/>
    <w:pPr>
      <w:spacing w:after="225" w:before="100" w:beforeAutospacing="1"/>
    </w:pPr>
    <w:rPr>
      <w:b/>
      <w:bCs/>
    </w:rPr>
  </w:style>
  <w:style w:customStyle="1" w:styleId="Naslov10" w:type="paragraph">
    <w:name w:val="Naslov1"/>
    <w:basedOn w:val="Normal"/>
    <w:rsid w:val="005C0DAB"/>
    <w:pPr>
      <w:spacing w:after="225" w:before="450" w:line="240" w:lineRule="atLeast"/>
    </w:pPr>
  </w:style>
  <w:style w:customStyle="1" w:styleId="articlecontent" w:type="paragraph">
    <w:name w:val="articlecontent"/>
    <w:basedOn w:val="Normal"/>
    <w:rsid w:val="005C0DAB"/>
    <w:pPr>
      <w:spacing w:after="225" w:before="100" w:beforeAutospacing="1"/>
    </w:pPr>
  </w:style>
  <w:style w:customStyle="1" w:styleId="associatedarticles" w:type="paragraph">
    <w:name w:val="associatedarticles"/>
    <w:basedOn w:val="Normal"/>
    <w:rsid w:val="005C0DAB"/>
    <w:pPr>
      <w:spacing w:after="225" w:before="100" w:beforeAutospacing="1"/>
    </w:pPr>
  </w:style>
  <w:style w:customStyle="1" w:styleId="associatedarticlestitle" w:type="paragraph">
    <w:name w:val="associatedarticlestitle"/>
    <w:basedOn w:val="Normal"/>
    <w:rsid w:val="005C0DAB"/>
    <w:pPr>
      <w:pBdr>
        <w:bottom w:color="E4E4E6" w:space="0" w:sz="6" w:val="single"/>
      </w:pBdr>
      <w:spacing w:after="225" w:before="100" w:beforeAutospacing="1"/>
    </w:pPr>
    <w:rPr>
      <w:rFonts w:ascii="Minion Pro" w:hAnsi="Minion Pro"/>
      <w:sz w:val="30"/>
      <w:szCs w:val="30"/>
    </w:rPr>
  </w:style>
  <w:style w:customStyle="1" w:styleId="iconlink" w:type="paragraph">
    <w:name w:val="iconlink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associatedarticleslink" w:type="paragraph">
    <w:name w:val="associatedarticleslink"/>
    <w:basedOn w:val="Normal"/>
    <w:rsid w:val="005C0DAB"/>
    <w:pPr>
      <w:spacing w:after="225" w:before="100" w:beforeAutospacing="1"/>
    </w:pPr>
  </w:style>
  <w:style w:customStyle="1" w:styleId="metadatalink" w:type="paragraph">
    <w:name w:val="metadatalink"/>
    <w:basedOn w:val="Normal"/>
    <w:rsid w:val="005C0DAB"/>
    <w:pPr>
      <w:spacing w:after="225" w:before="100" w:beforeAutospacing="1"/>
    </w:pPr>
  </w:style>
  <w:style w:customStyle="1" w:styleId="hierarchylink" w:type="paragraph">
    <w:name w:val="hierarchylink"/>
    <w:basedOn w:val="Normal"/>
    <w:rsid w:val="005C0DAB"/>
    <w:pPr>
      <w:spacing w:after="225" w:before="100" w:beforeAutospacing="1"/>
    </w:pPr>
  </w:style>
  <w:style w:customStyle="1" w:styleId="bookmarklink" w:type="paragraph">
    <w:name w:val="bookmarklink"/>
    <w:basedOn w:val="Normal"/>
    <w:rsid w:val="005C0DAB"/>
    <w:pPr>
      <w:spacing w:after="225" w:before="100" w:beforeAutospacing="1"/>
    </w:pPr>
  </w:style>
  <w:style w:customStyle="1" w:styleId="addbookmarklink" w:type="paragraph">
    <w:name w:val="addbookmarklink"/>
    <w:basedOn w:val="Normal"/>
    <w:rsid w:val="005C0DAB"/>
    <w:pPr>
      <w:spacing w:after="225" w:before="100" w:beforeAutospacing="1"/>
    </w:pPr>
  </w:style>
  <w:style w:customStyle="1" w:styleId="bookmarkcontent" w:type="paragraph">
    <w:name w:val="bookmarkcontent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fix-footer" w:type="paragraph">
    <w:name w:val="fix-footer"/>
    <w:basedOn w:val="Normal"/>
    <w:rsid w:val="005C0DAB"/>
    <w:pPr>
      <w:spacing w:after="225" w:before="100" w:beforeAutospacing="1"/>
    </w:pPr>
  </w:style>
  <w:style w:customStyle="1" w:styleId="print" w:type="paragraph">
    <w:name w:val="print"/>
    <w:basedOn w:val="Normal"/>
    <w:rsid w:val="005C0DAB"/>
    <w:pPr>
      <w:spacing w:after="225" w:before="100" w:beforeAutospacing="1"/>
    </w:pPr>
  </w:style>
  <w:style w:customStyle="1" w:styleId="tree-view-pojedinacni" w:type="paragraph">
    <w:name w:val="tree-view-pojedinacni"/>
    <w:basedOn w:val="Normal"/>
    <w:rsid w:val="005C0DAB"/>
    <w:pPr>
      <w:spacing w:after="225" w:before="100" w:beforeAutospacing="1"/>
      <w:ind w:left="390"/>
    </w:pPr>
  </w:style>
  <w:style w:customStyle="1" w:styleId="title-for-print" w:type="paragraph">
    <w:name w:val="title-for-print"/>
    <w:basedOn w:val="Normal"/>
    <w:rsid w:val="005C0DAB"/>
    <w:pPr>
      <w:spacing w:after="225" w:before="100" w:beforeAutospacing="1"/>
    </w:pPr>
    <w:rPr>
      <w:vanish/>
    </w:rPr>
  </w:style>
  <w:style w:customStyle="1" w:styleId="editor-note" w:type="paragraph">
    <w:name w:val="editor-note"/>
    <w:basedOn w:val="Normal"/>
    <w:rsid w:val="005C0DAB"/>
    <w:pPr>
      <w:spacing w:after="225" w:before="100" w:beforeAutospacing="1"/>
    </w:pPr>
  </w:style>
  <w:style w:customStyle="1" w:styleId="upper-right-buttons" w:type="paragraph">
    <w:name w:val="upper-right-buttons"/>
    <w:basedOn w:val="Normal"/>
    <w:rsid w:val="005C0DAB"/>
    <w:pPr>
      <w:spacing w:after="225" w:before="100" w:beforeAutospacing="1"/>
      <w:ind w:left="675"/>
    </w:pPr>
  </w:style>
  <w:style w:customStyle="1" w:styleId="center" w:type="paragraph">
    <w:name w:val="center"/>
    <w:basedOn w:val="Normal"/>
    <w:rsid w:val="005C0DAB"/>
    <w:pPr>
      <w:jc w:val="center"/>
    </w:pPr>
  </w:style>
  <w:style w:customStyle="1" w:styleId="red" w:type="paragraph">
    <w:name w:val="red"/>
    <w:basedOn w:val="Normal"/>
    <w:rsid w:val="005C0DAB"/>
    <w:pPr>
      <w:spacing w:after="225" w:before="100" w:beforeAutospacing="1"/>
    </w:pPr>
    <w:rPr>
      <w:color w:val="FF2600"/>
    </w:rPr>
  </w:style>
  <w:style w:customStyle="1" w:styleId="dark" w:type="paragraph">
    <w:name w:val="dark"/>
    <w:basedOn w:val="Normal"/>
    <w:rsid w:val="005C0DAB"/>
    <w:pPr>
      <w:spacing w:after="225" w:before="100" w:beforeAutospacing="1"/>
    </w:pPr>
    <w:rPr>
      <w:color w:val="121212"/>
    </w:rPr>
  </w:style>
  <w:style w:customStyle="1" w:styleId="blue-mark" w:type="paragraph">
    <w:name w:val="blue-mark"/>
    <w:basedOn w:val="Normal"/>
    <w:rsid w:val="005C0DAB"/>
    <w:pPr>
      <w:pBdr>
        <w:top w:color="4180BE" w:space="0" w:sz="6" w:val="single"/>
        <w:left w:color="4180BE" w:space="2" w:sz="6" w:val="single"/>
        <w:bottom w:color="4180BE" w:space="0" w:sz="6" w:val="single"/>
        <w:right w:color="4180BE" w:space="2" w:sz="6" w:val="single"/>
      </w:pBdr>
      <w:shd w:color="auto" w:fill="70A0CE" w:val="clear"/>
      <w:spacing w:after="45" w:before="45"/>
    </w:pPr>
    <w:rPr>
      <w:color w:val="FFFFFF"/>
    </w:rPr>
  </w:style>
  <w:style w:customStyle="1" w:styleId="red-mark" w:type="paragraph">
    <w:name w:val="red-mark"/>
    <w:basedOn w:val="Normal"/>
    <w:rsid w:val="005C0DAB"/>
    <w:pPr>
      <w:pBdr>
        <w:top w:color="FF3333" w:space="0" w:sz="6" w:val="single"/>
        <w:left w:color="FF3333" w:space="2" w:sz="6" w:val="single"/>
        <w:bottom w:color="FF3333" w:space="0" w:sz="6" w:val="single"/>
        <w:right w:color="FF3333" w:space="2" w:sz="6" w:val="single"/>
      </w:pBdr>
      <w:shd w:color="auto" w:fill="FF6666" w:val="clear"/>
      <w:spacing w:after="45" w:before="45"/>
    </w:pPr>
    <w:rPr>
      <w:color w:val="FFFFFF"/>
    </w:rPr>
  </w:style>
  <w:style w:customStyle="1" w:styleId="mainmenu" w:type="paragraph">
    <w:name w:val="mainmenu"/>
    <w:basedOn w:val="Normal"/>
    <w:rsid w:val="005C0DAB"/>
    <w:pPr>
      <w:pBdr>
        <w:bottom w:color="C6C6C6" w:space="0" w:sz="6" w:val="single"/>
      </w:pBdr>
      <w:spacing w:after="225" w:before="100" w:beforeAutospacing="1"/>
    </w:pPr>
  </w:style>
  <w:style w:customStyle="1" w:styleId="pager" w:type="paragraph">
    <w:name w:val="pager"/>
    <w:basedOn w:val="Normal"/>
    <w:rsid w:val="005C0DAB"/>
    <w:pPr>
      <w:spacing w:after="225" w:before="375"/>
    </w:pPr>
  </w:style>
  <w:style w:customStyle="1" w:styleId="select" w:type="paragraph">
    <w:name w:val="select"/>
    <w:basedOn w:val="Normal"/>
    <w:rsid w:val="005C0DAB"/>
    <w:pPr>
      <w:pBdr>
        <w:top w:color="DDDDDD" w:space="0" w:sz="6" w:val="single"/>
        <w:left w:color="DDDDDD" w:space="9" w:sz="6" w:val="single"/>
        <w:bottom w:color="DDDDDD" w:space="0" w:sz="6" w:val="single"/>
        <w:right w:color="DDDDDD" w:space="9" w:sz="6" w:val="single"/>
      </w:pBdr>
      <w:spacing w:after="225" w:before="100" w:beforeAutospacing="1"/>
    </w:pPr>
  </w:style>
  <w:style w:customStyle="1" w:styleId="google-maps-link" w:type="paragraph">
    <w:name w:val="google-maps-link"/>
    <w:basedOn w:val="Normal"/>
    <w:rsid w:val="005C0DAB"/>
    <w:pPr>
      <w:spacing w:after="300" w:before="100" w:beforeAutospacing="1"/>
    </w:pPr>
  </w:style>
  <w:style w:customStyle="1" w:styleId="toggle" w:type="paragraph">
    <w:name w:val="toggl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toggle-close" w:type="paragraph">
    <w:name w:val="toggle-clos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rg-caption-wrapper" w:type="paragraph">
    <w:name w:val="rg-caption-wrapper"/>
    <w:basedOn w:val="Normal"/>
    <w:rsid w:val="005C0DAB"/>
    <w:pPr>
      <w:shd w:color="auto" w:fill="FFFFFF" w:val="clear"/>
      <w:spacing w:after="225" w:before="100" w:beforeAutospacing="1"/>
    </w:pPr>
  </w:style>
  <w:style w:customStyle="1" w:styleId="news-list" w:type="paragraph">
    <w:name w:val="news-list"/>
    <w:basedOn w:val="Normal"/>
    <w:rsid w:val="005C0DAB"/>
    <w:pPr>
      <w:spacing w:after="225" w:before="100" w:beforeAutospacing="1"/>
    </w:pPr>
  </w:style>
  <w:style w:customStyle="1" w:styleId="book-list" w:type="paragraph">
    <w:name w:val="book-list"/>
    <w:basedOn w:val="Normal"/>
    <w:rsid w:val="005C0DAB"/>
    <w:pPr>
      <w:spacing w:after="225" w:before="300"/>
    </w:pPr>
  </w:style>
  <w:style w:customStyle="1" w:styleId="books-pager" w:type="paragraph">
    <w:name w:val="books-pager"/>
    <w:basedOn w:val="Normal"/>
    <w:rsid w:val="005C0DAB"/>
    <w:pPr>
      <w:spacing w:after="225" w:before="100" w:beforeAutospacing="1"/>
    </w:pPr>
  </w:style>
  <w:style w:customStyle="1" w:styleId="book" w:type="paragraph">
    <w:name w:val="book"/>
    <w:basedOn w:val="Normal"/>
    <w:rsid w:val="005C0DAB"/>
    <w:pPr>
      <w:spacing w:after="300" w:before="100" w:beforeAutospacing="1"/>
    </w:pPr>
  </w:style>
  <w:style w:customStyle="1" w:styleId="hor-ver-align" w:type="paragraph">
    <w:name w:val="hor-ver-align"/>
    <w:basedOn w:val="Normal"/>
    <w:rsid w:val="005C0DAB"/>
    <w:pPr>
      <w:spacing w:after="225" w:before="100" w:beforeAutospacing="1"/>
      <w:jc w:val="center"/>
    </w:pPr>
  </w:style>
  <w:style w:customStyle="1" w:styleId="pdf" w:type="paragraph">
    <w:name w:val="pdf"/>
    <w:basedOn w:val="Normal"/>
    <w:rsid w:val="005C0DAB"/>
    <w:pPr>
      <w:spacing w:after="225" w:before="100" w:beforeAutospacing="1"/>
    </w:pPr>
  </w:style>
  <w:style w:customStyle="1" w:styleId="nmt" w:type="paragraph">
    <w:name w:val="nmt"/>
    <w:basedOn w:val="Normal"/>
    <w:rsid w:val="005C0DAB"/>
    <w:pPr>
      <w:spacing w:after="225"/>
    </w:pPr>
  </w:style>
  <w:style w:customStyle="1" w:styleId="input-form" w:type="paragraph">
    <w:name w:val="input-form"/>
    <w:basedOn w:val="Normal"/>
    <w:rsid w:val="005C0DAB"/>
    <w:pPr>
      <w:spacing w:after="225" w:before="300"/>
    </w:pPr>
  </w:style>
  <w:style w:customStyle="1" w:styleId="ir" w:type="paragraph">
    <w:name w:val="ir"/>
    <w:basedOn w:val="Normal"/>
    <w:rsid w:val="005C0DAB"/>
    <w:pPr>
      <w:spacing w:after="225" w:before="100" w:beforeAutospacing="1"/>
    </w:pPr>
  </w:style>
  <w:style w:customStyle="1" w:styleId="visuallyhidden" w:type="paragraph">
    <w:name w:val="visuallyhidden"/>
    <w:basedOn w:val="Normal"/>
    <w:rsid w:val="005C0DAB"/>
    <w:pPr>
      <w:ind w:left="-15" w:right="-15"/>
    </w:pPr>
  </w:style>
  <w:style w:customStyle="1" w:styleId="inner" w:type="paragraph">
    <w:name w:val="inner"/>
    <w:basedOn w:val="Normal"/>
    <w:rsid w:val="005C0DAB"/>
    <w:pPr>
      <w:spacing w:after="225" w:before="100" w:beforeAutospacing="1"/>
    </w:pPr>
  </w:style>
  <w:style w:customStyle="1" w:styleId="header-newbar" w:type="paragraph">
    <w:name w:val="header-newbar"/>
    <w:basedOn w:val="Normal"/>
    <w:rsid w:val="005C0DAB"/>
    <w:pPr>
      <w:spacing w:after="225" w:before="100" w:beforeAutospacing="1"/>
    </w:pPr>
  </w:style>
  <w:style w:customStyle="1" w:styleId="tvpojedinacni0" w:type="paragraph">
    <w:name w:val="tvpojedinacni_0"/>
    <w:basedOn w:val="Normal"/>
    <w:rsid w:val="005C0DAB"/>
    <w:pPr>
      <w:spacing w:after="225" w:before="100" w:beforeAutospacing="1"/>
    </w:pPr>
  </w:style>
  <w:style w:customStyle="1" w:styleId="natpis" w:type="paragraph">
    <w:name w:val="natpis"/>
    <w:basedOn w:val="Normal"/>
    <w:rsid w:val="005C0DAB"/>
    <w:pPr>
      <w:spacing w:after="225" w:before="100" w:beforeAutospacing="1"/>
    </w:pPr>
  </w:style>
  <w:style w:customStyle="1" w:styleId="rg-caption" w:type="paragraph">
    <w:name w:val="rg-caption"/>
    <w:basedOn w:val="Normal"/>
    <w:rsid w:val="005C0DAB"/>
    <w:pPr>
      <w:spacing w:after="225" w:before="100" w:beforeAutospacing="1"/>
    </w:pPr>
  </w:style>
  <w:style w:customStyle="1" w:styleId="news" w:type="paragraph">
    <w:name w:val="news"/>
    <w:basedOn w:val="Normal"/>
    <w:rsid w:val="005C0DAB"/>
    <w:pPr>
      <w:spacing w:after="225" w:before="100" w:beforeAutospacing="1"/>
    </w:pPr>
  </w:style>
  <w:style w:customStyle="1" w:styleId="Datum1" w:type="paragraph">
    <w:name w:val="Datum1"/>
    <w:basedOn w:val="Normal"/>
    <w:rsid w:val="005C0DAB"/>
    <w:pPr>
      <w:spacing w:after="225" w:before="100" w:beforeAutospacing="1"/>
    </w:pPr>
  </w:style>
  <w:style w:customStyle="1" w:styleId="item" w:type="paragraph">
    <w:name w:val="item"/>
    <w:basedOn w:val="Normal"/>
    <w:rsid w:val="005C0DAB"/>
    <w:pPr>
      <w:spacing w:after="225" w:before="100" w:beforeAutospacing="1"/>
    </w:pPr>
  </w:style>
  <w:style w:customStyle="1" w:styleId="pager-prev" w:type="paragraph">
    <w:name w:val="pager-prev"/>
    <w:basedOn w:val="Normal"/>
    <w:rsid w:val="005C0DAB"/>
    <w:pPr>
      <w:spacing w:after="225" w:before="100" w:beforeAutospacing="1"/>
    </w:pPr>
  </w:style>
  <w:style w:customStyle="1" w:styleId="pager-next" w:type="paragraph">
    <w:name w:val="pager-next"/>
    <w:basedOn w:val="Normal"/>
    <w:rsid w:val="005C0DAB"/>
    <w:pPr>
      <w:spacing w:after="225" w:before="100" w:beforeAutospacing="1"/>
    </w:pPr>
  </w:style>
  <w:style w:customStyle="1" w:styleId="image" w:type="paragraph">
    <w:name w:val="image"/>
    <w:basedOn w:val="Normal"/>
    <w:rsid w:val="005C0DAB"/>
    <w:pPr>
      <w:spacing w:after="225" w:before="100" w:beforeAutospacing="1"/>
    </w:pPr>
  </w:style>
  <w:style w:customStyle="1" w:styleId="summary" w:type="paragraph">
    <w:name w:val="summary"/>
    <w:basedOn w:val="Normal"/>
    <w:rsid w:val="005C0DAB"/>
    <w:pPr>
      <w:spacing w:after="225" w:before="100" w:beforeAutospacing="1"/>
    </w:pPr>
  </w:style>
  <w:style w:customStyle="1" w:styleId="input-last" w:type="paragraph">
    <w:name w:val="input-last"/>
    <w:basedOn w:val="Normal"/>
    <w:rsid w:val="005C0DAB"/>
    <w:pPr>
      <w:spacing w:after="225" w:before="100" w:beforeAutospacing="1"/>
    </w:pPr>
  </w:style>
  <w:style w:customStyle="1" w:styleId="important" w:type="paragraph">
    <w:name w:val="important"/>
    <w:basedOn w:val="Normal"/>
    <w:rsid w:val="005C0DAB"/>
    <w:pPr>
      <w:spacing w:after="225" w:before="100" w:beforeAutospacing="1"/>
    </w:pPr>
  </w:style>
  <w:style w:customStyle="1" w:styleId="message-sent" w:type="paragraph">
    <w:name w:val="message-sent"/>
    <w:basedOn w:val="Normal"/>
    <w:rsid w:val="005C0DAB"/>
    <w:pPr>
      <w:spacing w:after="225" w:before="100" w:beforeAutospacing="1"/>
    </w:pPr>
  </w:style>
  <w:style w:customStyle="1" w:styleId="message-error" w:type="paragraph">
    <w:name w:val="message-error"/>
    <w:basedOn w:val="Normal"/>
    <w:rsid w:val="005C0DAB"/>
    <w:pPr>
      <w:spacing w:after="225" w:before="100" w:beforeAutospacing="1"/>
    </w:pPr>
  </w:style>
  <w:style w:customStyle="1" w:styleId="glagoljica" w:type="paragraph">
    <w:name w:val="glagoljica"/>
    <w:basedOn w:val="Normal"/>
    <w:rsid w:val="005C0DAB"/>
    <w:pPr>
      <w:spacing w:after="225" w:before="100" w:beforeAutospacing="1"/>
    </w:pPr>
  </w:style>
  <w:style w:customStyle="1" w:styleId="links" w:type="paragraph">
    <w:name w:val="links"/>
    <w:basedOn w:val="Normal"/>
    <w:rsid w:val="005C0DAB"/>
    <w:pPr>
      <w:spacing w:after="225" w:before="100" w:beforeAutospacing="1"/>
    </w:pPr>
  </w:style>
  <w:style w:customStyle="1" w:styleId="right" w:type="paragraph">
    <w:name w:val="right"/>
    <w:basedOn w:val="Normal"/>
    <w:rsid w:val="005C0DAB"/>
    <w:pPr>
      <w:spacing w:after="225" w:before="100" w:beforeAutospacing="1"/>
    </w:pPr>
  </w:style>
  <w:style w:customStyle="1" w:styleId="content" w:type="paragraph">
    <w:name w:val="content"/>
    <w:basedOn w:val="Normal"/>
    <w:rsid w:val="005C0DAB"/>
    <w:pPr>
      <w:spacing w:after="225" w:before="100" w:beforeAutospacing="1"/>
    </w:pPr>
  </w:style>
  <w:style w:customStyle="1" w:styleId="marks" w:type="paragraph">
    <w:name w:val="marks"/>
    <w:basedOn w:val="Normal"/>
    <w:rsid w:val="005C0DAB"/>
    <w:pPr>
      <w:spacing w:after="225" w:before="100" w:beforeAutospacing="1"/>
    </w:pPr>
  </w:style>
  <w:style w:customStyle="1" w:styleId="price" w:type="paragraph">
    <w:name w:val="price"/>
    <w:basedOn w:val="Normal"/>
    <w:rsid w:val="005C0DAB"/>
    <w:pPr>
      <w:spacing w:after="225" w:before="100" w:beforeAutospacing="1"/>
    </w:pPr>
  </w:style>
  <w:style w:customStyle="1" w:styleId="more" w:type="paragraph">
    <w:name w:val="more"/>
    <w:basedOn w:val="Normal"/>
    <w:rsid w:val="005C0DAB"/>
    <w:pPr>
      <w:spacing w:after="225" w:before="100" w:beforeAutospacing="1"/>
    </w:pPr>
  </w:style>
  <w:style w:customStyle="1" w:styleId="old-price" w:type="paragraph">
    <w:name w:val="old-price"/>
    <w:basedOn w:val="Normal"/>
    <w:rsid w:val="005C0DAB"/>
    <w:pPr>
      <w:spacing w:after="225" w:before="100" w:beforeAutospacing="1"/>
    </w:pPr>
  </w:style>
  <w:style w:customStyle="1" w:styleId="buy" w:type="paragraph">
    <w:name w:val="buy"/>
    <w:basedOn w:val="Normal"/>
    <w:rsid w:val="005C0DAB"/>
    <w:pPr>
      <w:spacing w:after="225" w:before="100" w:beforeAutospacing="1"/>
    </w:pPr>
  </w:style>
  <w:style w:customStyle="1" w:styleId="value" w:type="paragraph">
    <w:name w:val="value"/>
    <w:basedOn w:val="Normal"/>
    <w:rsid w:val="005C0DAB"/>
    <w:pPr>
      <w:spacing w:after="225" w:before="100" w:beforeAutospacing="1"/>
    </w:pPr>
  </w:style>
  <w:style w:customStyle="1" w:styleId="bx-wrapper" w:type="paragraph">
    <w:name w:val="bx-wrapper"/>
    <w:basedOn w:val="Normal"/>
    <w:rsid w:val="005C0DAB"/>
    <w:pPr>
      <w:spacing w:after="225" w:before="100" w:beforeAutospacing="1"/>
    </w:pPr>
  </w:style>
  <w:style w:customStyle="1" w:styleId="bx-pager" w:type="paragraph">
    <w:name w:val="bx-pager"/>
    <w:basedOn w:val="Normal"/>
    <w:rsid w:val="005C0DAB"/>
    <w:pPr>
      <w:spacing w:after="225" w:before="100" w:beforeAutospacing="1"/>
    </w:pPr>
  </w:style>
  <w:style w:customStyle="1" w:styleId="bx-prev" w:type="paragraph">
    <w:name w:val="bx-prev"/>
    <w:basedOn w:val="Normal"/>
    <w:rsid w:val="005C0DAB"/>
    <w:pPr>
      <w:spacing w:after="225" w:before="100" w:beforeAutospacing="1"/>
    </w:pPr>
  </w:style>
  <w:style w:customStyle="1" w:styleId="bx-next" w:type="paragraph">
    <w:name w:val="bx-next"/>
    <w:basedOn w:val="Normal"/>
    <w:rsid w:val="005C0DAB"/>
    <w:pPr>
      <w:spacing w:after="225" w:before="100" w:beforeAutospacing="1"/>
    </w:pPr>
  </w:style>
  <w:style w:customStyle="1" w:styleId="slide" w:type="paragraph">
    <w:name w:val="slide"/>
    <w:basedOn w:val="Normal"/>
    <w:rsid w:val="005C0DAB"/>
    <w:pPr>
      <w:spacing w:after="225" w:before="100" w:beforeAutospacing="1"/>
    </w:pPr>
  </w:style>
  <w:style w:customStyle="1" w:styleId="infocontent" w:type="paragraph">
    <w:name w:val="info_content"/>
    <w:basedOn w:val="Normal"/>
    <w:rsid w:val="005C0DAB"/>
    <w:pPr>
      <w:spacing w:after="225" w:before="100" w:beforeAutospacing="1"/>
    </w:pPr>
  </w:style>
  <w:style w:customStyle="1" w:styleId="bx-viewport" w:type="paragraph">
    <w:name w:val="bx-viewport"/>
    <w:basedOn w:val="Normal"/>
    <w:rsid w:val="005C0DAB"/>
    <w:pPr>
      <w:spacing w:after="225" w:before="100" w:beforeAutospacing="1"/>
    </w:pPr>
  </w:style>
  <w:style w:customStyle="1" w:styleId="has-image" w:type="paragraph">
    <w:name w:val="has-image"/>
    <w:basedOn w:val="Normal"/>
    <w:rsid w:val="005C0DAB"/>
    <w:pPr>
      <w:spacing w:after="225" w:before="100" w:beforeAutospacing="1"/>
    </w:pPr>
  </w:style>
  <w:style w:customStyle="1" w:styleId="hidden" w:type="paragraph">
    <w:name w:val="hidden"/>
    <w:basedOn w:val="Normal"/>
    <w:rsid w:val="005C0DAB"/>
    <w:pPr>
      <w:spacing w:after="225" w:before="100" w:beforeAutospacing="1"/>
    </w:pPr>
    <w:rPr>
      <w:vanish/>
    </w:rPr>
  </w:style>
  <w:style w:customStyle="1" w:styleId="input-error" w:type="paragraph">
    <w:name w:val="input-error"/>
    <w:basedOn w:val="Normal"/>
    <w:rsid w:val="005C0DAB"/>
    <w:pPr>
      <w:spacing w:after="225" w:before="100" w:beforeAutospacing="1"/>
    </w:pPr>
  </w:style>
  <w:style w:customStyle="1" w:styleId="key" w:type="character">
    <w:name w:val="key"/>
    <w:basedOn w:val="Zadanifontodlomka"/>
    <w:rsid w:val="005C0DAB"/>
    <w:rPr>
      <w:color w:val="666666"/>
    </w:rPr>
  </w:style>
  <w:style w:customStyle="1" w:styleId="space50px" w:type="character">
    <w:name w:val="space50px"/>
    <w:basedOn w:val="Zadanifontodlomka"/>
    <w:rsid w:val="005C0DAB"/>
  </w:style>
  <w:style w:customStyle="1" w:styleId="title1" w:type="paragraph">
    <w:name w:val="title1"/>
    <w:basedOn w:val="Normal"/>
    <w:rsid w:val="005C0DAB"/>
    <w:pPr>
      <w:spacing w:after="225" w:before="450" w:line="240" w:lineRule="atLeast"/>
    </w:pPr>
  </w:style>
  <w:style w:customStyle="1" w:styleId="natpis1" w:type="paragraph">
    <w:name w:val="natpis1"/>
    <w:basedOn w:val="Normal"/>
    <w:rsid w:val="005C0DAB"/>
    <w:pPr>
      <w:spacing w:after="225" w:before="240"/>
      <w:ind w:left="330"/>
    </w:pPr>
  </w:style>
  <w:style w:customStyle="1" w:styleId="bx-wrapper1" w:type="paragraph">
    <w:name w:val="bx-wrapper1"/>
    <w:basedOn w:val="Normal"/>
    <w:rsid w:val="005C0DAB"/>
    <w:pPr>
      <w:spacing w:after="225" w:before="100" w:beforeAutospacing="1"/>
    </w:pPr>
  </w:style>
  <w:style w:customStyle="1" w:styleId="bx-viewport1" w:type="paragraph">
    <w:name w:val="bx-viewport1"/>
    <w:basedOn w:val="Normal"/>
    <w:rsid w:val="005C0DAB"/>
    <w:pPr>
      <w:spacing w:after="225" w:before="100" w:beforeAutospacing="1"/>
    </w:pPr>
  </w:style>
  <w:style w:customStyle="1" w:styleId="bx-pager1" w:type="paragraph">
    <w:name w:val="bx-pager1"/>
    <w:basedOn w:val="Normal"/>
    <w:rsid w:val="005C0DAB"/>
    <w:pPr>
      <w:spacing w:after="225" w:before="100" w:beforeAutospacing="1"/>
    </w:pPr>
    <w:rPr>
      <w:vanish/>
    </w:rPr>
  </w:style>
  <w:style w:customStyle="1" w:styleId="bx-prev1" w:type="paragraph">
    <w:name w:val="bx-prev1"/>
    <w:basedOn w:val="Normal"/>
    <w:rsid w:val="005C0DAB"/>
    <w:pPr>
      <w:spacing w:after="225" w:before="100" w:beforeAutospacing="1"/>
    </w:pPr>
  </w:style>
  <w:style w:customStyle="1" w:styleId="bx-next1" w:type="paragraph">
    <w:name w:val="bx-next1"/>
    <w:basedOn w:val="Normal"/>
    <w:rsid w:val="005C0DAB"/>
    <w:pPr>
      <w:spacing w:after="225" w:before="100" w:beforeAutospacing="1"/>
    </w:pPr>
  </w:style>
  <w:style w:customStyle="1" w:styleId="slide1" w:type="paragraph">
    <w:name w:val="slide1"/>
    <w:basedOn w:val="Normal"/>
    <w:rsid w:val="005C0DAB"/>
    <w:pPr>
      <w:spacing w:after="225" w:before="100" w:beforeAutospacing="1"/>
      <w:jc w:val="center"/>
    </w:pPr>
  </w:style>
  <w:style w:customStyle="1" w:styleId="rg-caption1" w:type="paragraph">
    <w:name w:val="rg-caption1"/>
    <w:basedOn w:val="Normal"/>
    <w:rsid w:val="005C0DAB"/>
  </w:style>
  <w:style w:customStyle="1" w:styleId="news1" w:type="paragraph">
    <w:name w:val="news1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" w:type="paragraph">
    <w:name w:val="image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" w:type="paragraph">
    <w:name w:val="content1"/>
    <w:basedOn w:val="Normal"/>
    <w:rsid w:val="005C0DAB"/>
    <w:pPr>
      <w:spacing w:after="225" w:before="100" w:beforeAutospacing="1"/>
    </w:pPr>
  </w:style>
  <w:style w:customStyle="1" w:styleId="date1" w:type="paragraph">
    <w:name w:val="date1"/>
    <w:basedOn w:val="Normal"/>
    <w:rsid w:val="005C0DAB"/>
    <w:pPr>
      <w:spacing w:after="300" w:before="100" w:beforeAutospacing="1"/>
    </w:pPr>
  </w:style>
  <w:style w:customStyle="1" w:styleId="date2" w:type="paragraph">
    <w:name w:val="date2"/>
    <w:basedOn w:val="Normal"/>
    <w:rsid w:val="005C0DAB"/>
    <w:pPr>
      <w:spacing w:after="300" w:before="100" w:beforeAutospacing="1"/>
    </w:pPr>
    <w:rPr>
      <w:b/>
      <w:bCs/>
    </w:rPr>
  </w:style>
  <w:style w:customStyle="1" w:styleId="item1" w:type="paragraph">
    <w:name w:val="item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1" w:type="paragraph">
    <w:name w:val="marks1"/>
    <w:basedOn w:val="Normal"/>
    <w:rsid w:val="005C0DAB"/>
    <w:pPr>
      <w:spacing w:after="75"/>
    </w:pPr>
  </w:style>
  <w:style w:customStyle="1" w:styleId="image2" w:type="paragraph">
    <w:name w:val="image2"/>
    <w:basedOn w:val="Normal"/>
    <w:rsid w:val="005C0DAB"/>
    <w:pPr>
      <w:spacing w:after="225" w:before="100" w:beforeAutospacing="1"/>
    </w:pPr>
  </w:style>
  <w:style w:customStyle="1" w:styleId="price1" w:type="paragraph">
    <w:name w:val="price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1" w:type="paragraph">
    <w:name w:val="more1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2" w:type="paragraph">
    <w:name w:val="item2"/>
    <w:basedOn w:val="Normal"/>
    <w:rsid w:val="005C0DAB"/>
    <w:pPr>
      <w:spacing w:after="150"/>
      <w:ind w:left="45" w:right="45"/>
    </w:pPr>
  </w:style>
  <w:style w:customStyle="1" w:styleId="image3" w:type="paragraph">
    <w:name w:val="image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4" w:type="paragraph">
    <w:name w:val="image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1" w:type="paragraph">
    <w:name w:val="pager-prev1"/>
    <w:basedOn w:val="Normal"/>
    <w:rsid w:val="005C0DAB"/>
    <w:pPr>
      <w:spacing w:after="225" w:before="100" w:beforeAutospacing="1"/>
    </w:pPr>
  </w:style>
  <w:style w:customStyle="1" w:styleId="pager-next1" w:type="paragraph">
    <w:name w:val="pager-next1"/>
    <w:basedOn w:val="Normal"/>
    <w:rsid w:val="005C0DAB"/>
    <w:pPr>
      <w:spacing w:after="225" w:before="100" w:beforeAutospacing="1"/>
    </w:pPr>
  </w:style>
  <w:style w:customStyle="1" w:styleId="image5" w:type="paragraph">
    <w:name w:val="image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1" w:type="paragraph">
    <w:name w:val="summary1"/>
    <w:basedOn w:val="Normal"/>
    <w:rsid w:val="005C0DAB"/>
    <w:pPr>
      <w:spacing w:after="225" w:before="100" w:beforeAutospacing="1"/>
    </w:pPr>
  </w:style>
  <w:style w:customStyle="1" w:styleId="price2" w:type="paragraph">
    <w:name w:val="price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1" w:type="paragraph">
    <w:name w:val="old-price1"/>
    <w:basedOn w:val="Normal"/>
    <w:rsid w:val="005C0DAB"/>
    <w:pPr>
      <w:spacing w:after="225"/>
    </w:pPr>
  </w:style>
  <w:style w:customStyle="1" w:styleId="value1" w:type="paragraph">
    <w:name w:val="value1"/>
    <w:basedOn w:val="Normal"/>
    <w:rsid w:val="005C0DAB"/>
    <w:pPr>
      <w:spacing w:after="225" w:before="100" w:beforeAutospacing="1"/>
    </w:pPr>
    <w:rPr>
      <w:strike/>
    </w:rPr>
  </w:style>
  <w:style w:customStyle="1" w:styleId="buy1" w:type="paragraph">
    <w:name w:val="buy1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1" w:type="paragraph">
    <w:name w:val="info_content1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1" w:type="paragraph">
    <w:name w:val="has-image1"/>
    <w:basedOn w:val="Normal"/>
    <w:rsid w:val="005C0DAB"/>
    <w:pPr>
      <w:spacing w:after="225" w:before="100" w:beforeAutospacing="1"/>
    </w:pPr>
  </w:style>
  <w:style w:customStyle="1" w:styleId="input-last1" w:type="paragraph">
    <w:name w:val="input-last1"/>
    <w:basedOn w:val="Normal"/>
    <w:rsid w:val="005C0DAB"/>
    <w:pPr>
      <w:spacing w:after="225" w:before="100" w:beforeAutospacing="1"/>
    </w:pPr>
    <w:rPr>
      <w:vanish/>
    </w:rPr>
  </w:style>
  <w:style w:customStyle="1" w:styleId="input-error1" w:type="paragraph">
    <w:name w:val="input-error1"/>
    <w:basedOn w:val="Normal"/>
    <w:rsid w:val="005C0DAB"/>
    <w:pPr>
      <w:spacing w:after="225" w:before="100" w:beforeAutospacing="1"/>
    </w:pPr>
  </w:style>
  <w:style w:customStyle="1" w:styleId="important1" w:type="paragraph">
    <w:name w:val="important1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1" w:type="paragraph">
    <w:name w:val="message-sent1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1" w:type="paragraph">
    <w:name w:val="message-error1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1" w:type="paragraph">
    <w:name w:val="inner1"/>
    <w:basedOn w:val="Normal"/>
    <w:rsid w:val="005C0DAB"/>
    <w:pPr>
      <w:spacing w:after="225" w:before="100" w:beforeAutospacing="1"/>
    </w:pPr>
  </w:style>
  <w:style w:customStyle="1" w:styleId="glagoljica1" w:type="paragraph">
    <w:name w:val="glagoljica1"/>
    <w:basedOn w:val="Normal"/>
    <w:rsid w:val="005C0DAB"/>
    <w:pPr>
      <w:spacing w:after="225" w:before="100" w:beforeAutospacing="1"/>
    </w:pPr>
  </w:style>
  <w:style w:customStyle="1" w:styleId="links1" w:type="paragraph">
    <w:name w:val="links1"/>
    <w:basedOn w:val="Normal"/>
    <w:rsid w:val="005C0DAB"/>
    <w:pPr>
      <w:spacing w:after="225" w:before="100" w:beforeAutospacing="1"/>
      <w:textAlignment w:val="top"/>
    </w:pPr>
  </w:style>
  <w:style w:customStyle="1" w:styleId="right1" w:type="paragraph">
    <w:name w:val="right1"/>
    <w:basedOn w:val="Normal"/>
    <w:rsid w:val="005C0DAB"/>
    <w:pPr>
      <w:spacing w:after="225" w:before="100" w:beforeAutospacing="1"/>
    </w:pPr>
  </w:style>
  <w:style w:customStyle="1" w:styleId="content2" w:type="paragraph">
    <w:name w:val="content2"/>
    <w:basedOn w:val="Normal"/>
    <w:rsid w:val="005C0DAB"/>
  </w:style>
  <w:style w:customStyle="1" w:styleId="tb-na18" w:type="paragraph">
    <w:name w:val="tb-na18"/>
    <w:basedOn w:val="Normal"/>
    <w:rsid w:val="005C0DAB"/>
    <w:pPr>
      <w:spacing w:after="225" w:before="100" w:beforeAutospacing="1"/>
      <w:jc w:val="center"/>
    </w:pPr>
    <w:rPr>
      <w:b/>
      <w:bCs/>
      <w:sz w:val="40"/>
      <w:szCs w:val="40"/>
    </w:rPr>
  </w:style>
  <w:style w:customStyle="1" w:styleId="fullwidth" w:type="paragraph">
    <w:name w:val="fullwidth"/>
    <w:basedOn w:val="Normal"/>
    <w:rsid w:val="005C0DAB"/>
    <w:pPr>
      <w:spacing w:after="225" w:before="100" w:beforeAutospacing="1"/>
    </w:pPr>
  </w:style>
  <w:style w:customStyle="1" w:styleId="article-column" w:type="paragraph">
    <w:name w:val="article-column"/>
    <w:basedOn w:val="Normal"/>
    <w:rsid w:val="005C0DAB"/>
    <w:pPr>
      <w:spacing w:after="225" w:before="100" w:beforeAutospacing="1"/>
    </w:pPr>
  </w:style>
  <w:style w:customStyle="1" w:styleId="title2" w:type="paragraph">
    <w:name w:val="title2"/>
    <w:basedOn w:val="Normal"/>
    <w:rsid w:val="005C0DAB"/>
    <w:pPr>
      <w:spacing w:after="225" w:before="450" w:line="240" w:lineRule="atLeast"/>
    </w:pPr>
  </w:style>
  <w:style w:customStyle="1" w:styleId="natpis2" w:type="paragraph">
    <w:name w:val="natpis2"/>
    <w:basedOn w:val="Normal"/>
    <w:rsid w:val="005C0DAB"/>
    <w:pPr>
      <w:spacing w:after="225" w:before="240"/>
      <w:ind w:left="330"/>
    </w:pPr>
  </w:style>
  <w:style w:customStyle="1" w:styleId="bx-wrapper2" w:type="paragraph">
    <w:name w:val="bx-wrapper2"/>
    <w:basedOn w:val="Normal"/>
    <w:rsid w:val="005C0DAB"/>
    <w:pPr>
      <w:spacing w:after="225" w:before="100" w:beforeAutospacing="1"/>
    </w:pPr>
  </w:style>
  <w:style w:customStyle="1" w:styleId="bx-viewport2" w:type="paragraph">
    <w:name w:val="bx-viewport2"/>
    <w:basedOn w:val="Normal"/>
    <w:rsid w:val="005C0DAB"/>
    <w:pPr>
      <w:spacing w:after="225" w:before="100" w:beforeAutospacing="1"/>
    </w:pPr>
  </w:style>
  <w:style w:customStyle="1" w:styleId="bx-pager2" w:type="paragraph">
    <w:name w:val="bx-pager2"/>
    <w:basedOn w:val="Normal"/>
    <w:rsid w:val="005C0DAB"/>
    <w:pPr>
      <w:spacing w:after="225" w:before="100" w:beforeAutospacing="1"/>
    </w:pPr>
    <w:rPr>
      <w:vanish/>
    </w:rPr>
  </w:style>
  <w:style w:customStyle="1" w:styleId="bx-prev2" w:type="paragraph">
    <w:name w:val="bx-prev2"/>
    <w:basedOn w:val="Normal"/>
    <w:rsid w:val="005C0DAB"/>
    <w:pPr>
      <w:spacing w:after="225" w:before="100" w:beforeAutospacing="1"/>
    </w:pPr>
  </w:style>
  <w:style w:customStyle="1" w:styleId="bx-next2" w:type="paragraph">
    <w:name w:val="bx-next2"/>
    <w:basedOn w:val="Normal"/>
    <w:rsid w:val="005C0DAB"/>
    <w:pPr>
      <w:spacing w:after="225" w:before="100" w:beforeAutospacing="1"/>
    </w:pPr>
  </w:style>
  <w:style w:customStyle="1" w:styleId="slide2" w:type="paragraph">
    <w:name w:val="slide2"/>
    <w:basedOn w:val="Normal"/>
    <w:rsid w:val="005C0DAB"/>
    <w:pPr>
      <w:spacing w:after="225" w:before="100" w:beforeAutospacing="1"/>
      <w:jc w:val="center"/>
    </w:pPr>
  </w:style>
  <w:style w:customStyle="1" w:styleId="rg-caption2" w:type="paragraph">
    <w:name w:val="rg-caption2"/>
    <w:basedOn w:val="Normal"/>
    <w:rsid w:val="005C0DAB"/>
  </w:style>
  <w:style w:customStyle="1" w:styleId="news2" w:type="paragraph">
    <w:name w:val="news2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6" w:type="paragraph">
    <w:name w:val="image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3" w:type="paragraph">
    <w:name w:val="content3"/>
    <w:basedOn w:val="Normal"/>
    <w:rsid w:val="005C0DAB"/>
    <w:pPr>
      <w:spacing w:after="225" w:before="100" w:beforeAutospacing="1"/>
    </w:pPr>
  </w:style>
  <w:style w:customStyle="1" w:styleId="date3" w:type="paragraph">
    <w:name w:val="date3"/>
    <w:basedOn w:val="Normal"/>
    <w:rsid w:val="005C0DAB"/>
    <w:pPr>
      <w:spacing w:after="300" w:before="100" w:beforeAutospacing="1"/>
    </w:pPr>
  </w:style>
  <w:style w:customStyle="1" w:styleId="date4" w:type="paragraph">
    <w:name w:val="date4"/>
    <w:basedOn w:val="Normal"/>
    <w:rsid w:val="005C0DAB"/>
    <w:pPr>
      <w:spacing w:after="300" w:before="100" w:beforeAutospacing="1"/>
    </w:pPr>
    <w:rPr>
      <w:b/>
      <w:bCs/>
    </w:rPr>
  </w:style>
  <w:style w:customStyle="1" w:styleId="item3" w:type="paragraph">
    <w:name w:val="item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2" w:type="paragraph">
    <w:name w:val="marks2"/>
    <w:basedOn w:val="Normal"/>
    <w:rsid w:val="005C0DAB"/>
    <w:pPr>
      <w:spacing w:after="75"/>
    </w:pPr>
  </w:style>
  <w:style w:customStyle="1" w:styleId="image7" w:type="paragraph">
    <w:name w:val="image7"/>
    <w:basedOn w:val="Normal"/>
    <w:rsid w:val="005C0DAB"/>
    <w:pPr>
      <w:spacing w:after="225" w:before="100" w:beforeAutospacing="1"/>
    </w:pPr>
  </w:style>
  <w:style w:customStyle="1" w:styleId="price3" w:type="paragraph">
    <w:name w:val="price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2" w:type="paragraph">
    <w:name w:val="more2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4" w:type="paragraph">
    <w:name w:val="item4"/>
    <w:basedOn w:val="Normal"/>
    <w:rsid w:val="005C0DAB"/>
    <w:pPr>
      <w:spacing w:after="150"/>
      <w:ind w:left="45" w:right="45"/>
    </w:pPr>
  </w:style>
  <w:style w:customStyle="1" w:styleId="image8" w:type="paragraph">
    <w:name w:val="image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9" w:type="paragraph">
    <w:name w:val="image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2" w:type="paragraph">
    <w:name w:val="pager-prev2"/>
    <w:basedOn w:val="Normal"/>
    <w:rsid w:val="005C0DAB"/>
    <w:pPr>
      <w:spacing w:after="225" w:before="100" w:beforeAutospacing="1"/>
    </w:pPr>
  </w:style>
  <w:style w:customStyle="1" w:styleId="pager-next2" w:type="paragraph">
    <w:name w:val="pager-next2"/>
    <w:basedOn w:val="Normal"/>
    <w:rsid w:val="005C0DAB"/>
    <w:pPr>
      <w:spacing w:after="225" w:before="100" w:beforeAutospacing="1"/>
    </w:pPr>
  </w:style>
  <w:style w:customStyle="1" w:styleId="image10" w:type="paragraph">
    <w:name w:val="image1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2" w:type="paragraph">
    <w:name w:val="summary2"/>
    <w:basedOn w:val="Normal"/>
    <w:rsid w:val="005C0DAB"/>
    <w:pPr>
      <w:spacing w:after="225" w:before="100" w:beforeAutospacing="1"/>
    </w:pPr>
  </w:style>
  <w:style w:customStyle="1" w:styleId="price4" w:type="paragraph">
    <w:name w:val="price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2" w:type="paragraph">
    <w:name w:val="old-price2"/>
    <w:basedOn w:val="Normal"/>
    <w:rsid w:val="005C0DAB"/>
    <w:pPr>
      <w:spacing w:after="225"/>
    </w:pPr>
  </w:style>
  <w:style w:customStyle="1" w:styleId="value2" w:type="paragraph">
    <w:name w:val="value2"/>
    <w:basedOn w:val="Normal"/>
    <w:rsid w:val="005C0DAB"/>
    <w:pPr>
      <w:spacing w:after="225" w:before="100" w:beforeAutospacing="1"/>
    </w:pPr>
    <w:rPr>
      <w:strike/>
    </w:rPr>
  </w:style>
  <w:style w:customStyle="1" w:styleId="buy2" w:type="paragraph">
    <w:name w:val="buy2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2" w:type="paragraph">
    <w:name w:val="info_content2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2" w:type="paragraph">
    <w:name w:val="has-image2"/>
    <w:basedOn w:val="Normal"/>
    <w:rsid w:val="005C0DAB"/>
    <w:pPr>
      <w:spacing w:after="225" w:before="100" w:beforeAutospacing="1"/>
    </w:pPr>
  </w:style>
  <w:style w:customStyle="1" w:styleId="input-last2" w:type="paragraph">
    <w:name w:val="input-last2"/>
    <w:basedOn w:val="Normal"/>
    <w:rsid w:val="005C0DAB"/>
    <w:pPr>
      <w:spacing w:after="225" w:before="100" w:beforeAutospacing="1"/>
    </w:pPr>
    <w:rPr>
      <w:vanish/>
    </w:rPr>
  </w:style>
  <w:style w:customStyle="1" w:styleId="input-error2" w:type="paragraph">
    <w:name w:val="input-error2"/>
    <w:basedOn w:val="Normal"/>
    <w:rsid w:val="005C0DAB"/>
    <w:pPr>
      <w:spacing w:after="225" w:before="100" w:beforeAutospacing="1"/>
    </w:pPr>
  </w:style>
  <w:style w:customStyle="1" w:styleId="important2" w:type="paragraph">
    <w:name w:val="important2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2" w:type="paragraph">
    <w:name w:val="message-sent2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2" w:type="paragraph">
    <w:name w:val="message-error2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2" w:type="paragraph">
    <w:name w:val="inner2"/>
    <w:basedOn w:val="Normal"/>
    <w:rsid w:val="005C0DAB"/>
    <w:pPr>
      <w:spacing w:after="225" w:before="100" w:beforeAutospacing="1"/>
    </w:pPr>
  </w:style>
  <w:style w:customStyle="1" w:styleId="glagoljica2" w:type="paragraph">
    <w:name w:val="glagoljica2"/>
    <w:basedOn w:val="Normal"/>
    <w:rsid w:val="005C0DAB"/>
    <w:pPr>
      <w:spacing w:after="225" w:before="100" w:beforeAutospacing="1"/>
    </w:pPr>
  </w:style>
  <w:style w:customStyle="1" w:styleId="links2" w:type="paragraph">
    <w:name w:val="links2"/>
    <w:basedOn w:val="Normal"/>
    <w:rsid w:val="005C0DAB"/>
    <w:pPr>
      <w:spacing w:after="225" w:before="100" w:beforeAutospacing="1"/>
      <w:textAlignment w:val="top"/>
    </w:pPr>
  </w:style>
  <w:style w:customStyle="1" w:styleId="right2" w:type="paragraph">
    <w:name w:val="right2"/>
    <w:basedOn w:val="Normal"/>
    <w:rsid w:val="005C0DAB"/>
    <w:pPr>
      <w:spacing w:after="225" w:before="100" w:beforeAutospacing="1"/>
    </w:pPr>
  </w:style>
  <w:style w:customStyle="1" w:styleId="content4" w:type="paragraph">
    <w:name w:val="content4"/>
    <w:basedOn w:val="Normal"/>
    <w:rsid w:val="005C0DAB"/>
  </w:style>
  <w:style w:customStyle="1" w:styleId="article-column1" w:type="paragraph">
    <w:name w:val="article-column1"/>
    <w:basedOn w:val="Normal"/>
    <w:rsid w:val="005C0DAB"/>
    <w:pPr>
      <w:spacing w:after="225" w:before="100" w:beforeAutospacing="1" w:line="336" w:lineRule="atLeast"/>
    </w:pPr>
  </w:style>
  <w:style w:customStyle="1" w:styleId="fullwidth1" w:type="paragraph">
    <w:name w:val="fullwidth1"/>
    <w:basedOn w:val="Normal"/>
    <w:rsid w:val="005C0DAB"/>
    <w:pPr>
      <w:spacing w:after="225" w:before="100" w:beforeAutospacing="1" w:line="336" w:lineRule="atLeast"/>
    </w:pPr>
  </w:style>
  <w:style w:customStyle="1" w:styleId="tb-na181" w:type="paragraph">
    <w:name w:val="tb-na181"/>
    <w:basedOn w:val="Normal"/>
    <w:rsid w:val="005C0DAB"/>
    <w:pPr>
      <w:spacing w:after="225" w:before="100" w:beforeAutospacing="1" w:line="336" w:lineRule="atLeast"/>
    </w:pPr>
    <w:rPr>
      <w:caps/>
    </w:rPr>
  </w:style>
  <w:style w:customStyle="1" w:styleId="broj-d" w:type="paragraph">
    <w:name w:val="broj-d"/>
    <w:basedOn w:val="Normal"/>
    <w:rsid w:val="005C0DAB"/>
    <w:pPr>
      <w:spacing w:after="225" w:before="100" w:beforeAutospacing="1"/>
      <w:jc w:val="right"/>
    </w:pPr>
    <w:rPr>
      <w:b/>
      <w:bCs/>
      <w:sz w:val="26"/>
      <w:szCs w:val="26"/>
    </w:rPr>
  </w:style>
  <w:style w:customStyle="1" w:styleId="podnaslov" w:type="paragraph">
    <w:name w:val="podnaslov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dnaslov-2" w:type="paragraph">
    <w:name w:val="podnaslov-2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tpis-ovlastene" w:type="paragraph">
    <w:name w:val="potpis-ovlastene"/>
    <w:basedOn w:val="Normal"/>
    <w:rsid w:val="005C0DAB"/>
    <w:pPr>
      <w:spacing w:after="225" w:before="100" w:beforeAutospacing="1"/>
      <w:ind w:left="7344"/>
      <w:jc w:val="center"/>
    </w:pPr>
  </w:style>
  <w:style w:customStyle="1" w:styleId="t-10" w:type="paragraph">
    <w:name w:val="t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" w:type="paragraph">
    <w:name w:val="t-10-9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fett" w:type="paragraph">
    <w:name w:val="t-10-9-fett"/>
    <w:basedOn w:val="Normal"/>
    <w:rsid w:val="005C0DAB"/>
    <w:pPr>
      <w:spacing w:after="225" w:before="100" w:beforeAutospacing="1"/>
    </w:pPr>
    <w:rPr>
      <w:b/>
      <w:bCs/>
      <w:sz w:val="26"/>
      <w:szCs w:val="26"/>
    </w:rPr>
  </w:style>
  <w:style w:customStyle="1" w:styleId="t-10-9-kurz-s" w:type="paragraph">
    <w:name w:val="t-10-9-kurz-s"/>
    <w:basedOn w:val="Normal"/>
    <w:rsid w:val="005C0DAB"/>
    <w:pPr>
      <w:spacing w:after="225" w:before="100" w:beforeAutospacing="1"/>
      <w:jc w:val="center"/>
    </w:pPr>
    <w:rPr>
      <w:i/>
      <w:iCs/>
      <w:sz w:val="26"/>
      <w:szCs w:val="26"/>
    </w:rPr>
  </w:style>
  <w:style w:customStyle="1" w:styleId="t-10-9-sred" w:type="paragraph">
    <w:name w:val="t-10-9-sred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1-9-fett" w:type="paragraph">
    <w:name w:val="t-11-9-fett"/>
    <w:basedOn w:val="Normal"/>
    <w:rsid w:val="005C0DAB"/>
    <w:pPr>
      <w:spacing w:after="225" w:before="100" w:beforeAutospacing="1"/>
    </w:pPr>
    <w:rPr>
      <w:b/>
      <w:bCs/>
      <w:sz w:val="28"/>
      <w:szCs w:val="28"/>
    </w:rPr>
  </w:style>
  <w:style w:customStyle="1" w:styleId="t-11-9-kurz-s" w:type="paragraph">
    <w:name w:val="t-11-9-kurz-s"/>
    <w:basedOn w:val="Normal"/>
    <w:rsid w:val="005C0DAB"/>
    <w:pPr>
      <w:spacing w:after="225" w:before="100" w:beforeAutospacing="1"/>
      <w:jc w:val="center"/>
    </w:pPr>
    <w:rPr>
      <w:i/>
      <w:iCs/>
      <w:sz w:val="28"/>
      <w:szCs w:val="28"/>
    </w:rPr>
  </w:style>
  <w:style w:customStyle="1" w:styleId="t-11-9-sred" w:type="paragraph">
    <w:name w:val="t-11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12-9-fett-s" w:type="paragraph">
    <w:name w:val="t-12-9-fett-s"/>
    <w:basedOn w:val="Normal"/>
    <w:rsid w:val="005C0DAB"/>
    <w:pPr>
      <w:spacing w:after="225" w:before="100" w:beforeAutospacing="1"/>
      <w:jc w:val="center"/>
    </w:pPr>
    <w:rPr>
      <w:b/>
      <w:bCs/>
      <w:sz w:val="28"/>
      <w:szCs w:val="28"/>
    </w:rPr>
  </w:style>
  <w:style w:customStyle="1" w:styleId="t-12-9-sred" w:type="paragraph">
    <w:name w:val="t-12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8-7-fett-s" w:type="paragraph">
    <w:name w:val="t-8-7-fett-s"/>
    <w:basedOn w:val="Normal"/>
    <w:rsid w:val="005C0DAB"/>
    <w:pPr>
      <w:spacing w:after="225" w:before="100" w:beforeAutospacing="1"/>
      <w:jc w:val="center"/>
    </w:pPr>
    <w:rPr>
      <w:b/>
      <w:bCs/>
    </w:rPr>
  </w:style>
  <w:style w:customStyle="1" w:styleId="t-9-8-fett-l" w:type="paragraph">
    <w:name w:val="t-9-8-fett-l"/>
    <w:basedOn w:val="Normal"/>
    <w:rsid w:val="005C0DAB"/>
    <w:pPr>
      <w:spacing w:after="225" w:before="100" w:beforeAutospacing="1"/>
    </w:pPr>
    <w:rPr>
      <w:b/>
      <w:bCs/>
    </w:rPr>
  </w:style>
  <w:style w:customStyle="1" w:styleId="t-9-8-kurz-l" w:type="paragraph">
    <w:name w:val="t-9-8-kurz-l"/>
    <w:basedOn w:val="Normal"/>
    <w:rsid w:val="005C0DAB"/>
    <w:pPr>
      <w:spacing w:after="225" w:before="100" w:beforeAutospacing="1"/>
    </w:pPr>
    <w:rPr>
      <w:i/>
      <w:iCs/>
    </w:rPr>
  </w:style>
  <w:style w:customStyle="1" w:styleId="t-9-8-kurz-s" w:type="paragraph">
    <w:name w:val="t-9-8-kurz-s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t-9-8-potpis" w:type="paragraph">
    <w:name w:val="t-9-8-potpis"/>
    <w:basedOn w:val="Normal"/>
    <w:rsid w:val="005C0DAB"/>
    <w:pPr>
      <w:spacing w:after="225" w:before="100" w:beforeAutospacing="1"/>
      <w:ind w:left="7344"/>
      <w:jc w:val="center"/>
    </w:pPr>
  </w:style>
  <w:style w:customStyle="1" w:styleId="t-9-8-sredina" w:type="paragraph">
    <w:name w:val="t-9-8-sredina"/>
    <w:basedOn w:val="Normal"/>
    <w:rsid w:val="005C0DAB"/>
    <w:pPr>
      <w:spacing w:after="225" w:before="100" w:beforeAutospacing="1"/>
      <w:jc w:val="center"/>
    </w:pPr>
  </w:style>
  <w:style w:customStyle="1" w:styleId="tb-na16" w:type="paragraph">
    <w:name w:val="tb-na16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tb-na16-2" w:type="paragraph">
    <w:name w:val="tb-na16-2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clanak" w:type="paragraph">
    <w:name w:val="clanak"/>
    <w:basedOn w:val="Normal"/>
    <w:rsid w:val="005C0DAB"/>
    <w:pPr>
      <w:spacing w:after="225" w:before="100" w:beforeAutospacing="1"/>
      <w:jc w:val="center"/>
    </w:pPr>
  </w:style>
  <w:style w:customStyle="1" w:styleId="clanak-kurziv" w:type="paragraph">
    <w:name w:val="clanak-kurziv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natjecaji-bold" w:type="paragraph">
    <w:name w:val="natjecaji-bold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bez-crte" w:type="paragraph">
    <w:name w:val="natjecaji-bold-bez-crte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ojn" w:type="paragraph">
    <w:name w:val="natjecaji-bold-ojn"/>
    <w:basedOn w:val="Normal"/>
    <w:rsid w:val="005C0DAB"/>
    <w:pPr>
      <w:spacing w:after="225" w:before="100" w:beforeAutospacing="1"/>
    </w:pPr>
    <w:rPr>
      <w:b/>
      <w:bCs/>
    </w:rPr>
  </w:style>
  <w:style w:customStyle="1" w:styleId="nsl-14-fett" w:type="paragraph">
    <w:name w:val="nsl-14-fett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nsl-14-fett-ispod" w:type="paragraph">
    <w:name w:val="nsl-14-fett-ispod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potpis-desno" w:type="paragraph">
    <w:name w:val="potpis-desno"/>
    <w:basedOn w:val="Normal"/>
    <w:rsid w:val="005C0DAB"/>
    <w:pPr>
      <w:spacing w:after="225" w:before="100" w:beforeAutospacing="1"/>
      <w:ind w:left="7344"/>
      <w:jc w:val="center"/>
    </w:pPr>
  </w:style>
  <w:style w:customStyle="1" w:styleId="tekst-bold" w:type="paragraph">
    <w:name w:val="tekst-bold"/>
    <w:basedOn w:val="Normal"/>
    <w:rsid w:val="005C0DAB"/>
    <w:pPr>
      <w:spacing w:after="225" w:before="100" w:beforeAutospacing="1"/>
    </w:pPr>
    <w:rPr>
      <w:b/>
      <w:bCs/>
    </w:rPr>
  </w:style>
  <w:style w:customStyle="1" w:styleId="uvlaka-10" w:type="paragraph">
    <w:name w:val="uvlaka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clanak-10" w:type="paragraph">
    <w:name w:val="clanak-10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0-9-bez-uvlake" w:type="paragraph">
    <w:name w:val="t-10-9-bez-uvlake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potpis" w:type="paragraph">
    <w:name w:val="t-10-9-potpis"/>
    <w:basedOn w:val="Normal"/>
    <w:rsid w:val="005C0DAB"/>
    <w:pPr>
      <w:spacing w:after="225" w:before="100" w:beforeAutospacing="1"/>
      <w:ind w:left="7344"/>
      <w:jc w:val="center"/>
    </w:pPr>
    <w:rPr>
      <w:sz w:val="26"/>
      <w:szCs w:val="26"/>
    </w:rPr>
  </w:style>
  <w:style w:customStyle="1" w:styleId="t-12-9-sred-92-" w:type="paragraph">
    <w:name w:val="t-12-9-sred-92-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9-8-sred" w:type="paragraph">
    <w:name w:val="t-9-8-sred"/>
    <w:basedOn w:val="Normal"/>
    <w:rsid w:val="005C0DAB"/>
    <w:pPr>
      <w:spacing w:after="225" w:before="100" w:beforeAutospacing="1"/>
      <w:jc w:val="center"/>
    </w:pPr>
  </w:style>
  <w:style w:customStyle="1" w:styleId="t-pn-spac" w:type="paragraph">
    <w:name w:val="t-pn-spac"/>
    <w:basedOn w:val="Normal"/>
    <w:rsid w:val="005C0DAB"/>
    <w:pPr>
      <w:spacing w:after="225" w:before="100" w:beforeAutospacing="1"/>
      <w:jc w:val="center"/>
    </w:pPr>
    <w:rPr>
      <w:spacing w:val="72"/>
      <w:sz w:val="26"/>
      <w:szCs w:val="26"/>
    </w:rPr>
  </w:style>
  <w:style w:customStyle="1" w:styleId="t-10-9-kurz-s-fett" w:type="paragraph">
    <w:name w:val="t-10-9-kurz-s-fett"/>
    <w:basedOn w:val="Normal"/>
    <w:rsid w:val="005C0DAB"/>
    <w:pPr>
      <w:spacing w:after="225" w:before="100" w:beforeAutospacing="1"/>
      <w:jc w:val="center"/>
    </w:pPr>
    <w:rPr>
      <w:b/>
      <w:bCs/>
      <w:i/>
      <w:iCs/>
      <w:sz w:val="26"/>
      <w:szCs w:val="26"/>
    </w:rPr>
  </w:style>
  <w:style w:customStyle="1" w:styleId="sl-content" w:type="paragraph">
    <w:name w:val="sl-content"/>
    <w:basedOn w:val="Normal"/>
    <w:rsid w:val="005C0DAB"/>
    <w:pPr>
      <w:spacing w:after="225" w:before="100" w:beforeAutospacing="1"/>
      <w:jc w:val="both"/>
    </w:pPr>
    <w:rPr>
      <w:color w:val="000000"/>
    </w:rPr>
  </w:style>
  <w:style w:customStyle="1" w:styleId="tablica" w:type="paragraph">
    <w:name w:val="tablica"/>
    <w:basedOn w:val="Normal"/>
    <w:rsid w:val="005C0DAB"/>
    <w:pPr>
      <w:pBdr>
        <w:top w:color="666666" w:space="2" w:sz="6" w:val="single"/>
        <w:left w:color="666666" w:space="2" w:sz="6" w:val="single"/>
        <w:bottom w:color="666666" w:space="2" w:sz="6" w:val="single"/>
        <w:right w:color="666666" w:space="2" w:sz="6" w:val="single"/>
      </w:pBdr>
      <w:spacing w:after="225" w:before="100" w:beforeAutospacing="1"/>
    </w:pPr>
  </w:style>
  <w:style w:customStyle="1" w:styleId="bold" w:type="paragraph">
    <w:name w:val="bold"/>
    <w:basedOn w:val="Normal"/>
    <w:rsid w:val="005C0DAB"/>
    <w:pPr>
      <w:spacing w:after="225" w:before="100" w:beforeAutospacing="1"/>
    </w:pPr>
    <w:rPr>
      <w:b/>
      <w:bCs/>
    </w:rPr>
  </w:style>
  <w:style w:customStyle="1" w:styleId="kurziv" w:type="paragraph">
    <w:name w:val="kurziv"/>
    <w:basedOn w:val="Normal"/>
    <w:rsid w:val="005C0DAB"/>
    <w:pPr>
      <w:spacing w:after="225" w:before="100" w:beforeAutospacing="1"/>
    </w:pPr>
    <w:rPr>
      <w:i/>
      <w:iCs/>
    </w:rPr>
  </w:style>
  <w:style w:customStyle="1" w:styleId="title3" w:type="paragraph">
    <w:name w:val="title3"/>
    <w:basedOn w:val="Normal"/>
    <w:rsid w:val="005C0DAB"/>
    <w:pPr>
      <w:spacing w:after="225" w:before="450" w:line="240" w:lineRule="atLeast"/>
    </w:pPr>
  </w:style>
  <w:style w:customStyle="1" w:styleId="natpis3" w:type="paragraph">
    <w:name w:val="natpis3"/>
    <w:basedOn w:val="Normal"/>
    <w:rsid w:val="005C0DAB"/>
    <w:pPr>
      <w:spacing w:after="225" w:before="240"/>
      <w:ind w:left="330"/>
    </w:pPr>
  </w:style>
  <w:style w:customStyle="1" w:styleId="bx-wrapper3" w:type="paragraph">
    <w:name w:val="bx-wrapper3"/>
    <w:basedOn w:val="Normal"/>
    <w:rsid w:val="005C0DAB"/>
    <w:pPr>
      <w:spacing w:after="225" w:before="100" w:beforeAutospacing="1"/>
    </w:pPr>
  </w:style>
  <w:style w:customStyle="1" w:styleId="bx-viewport3" w:type="paragraph">
    <w:name w:val="bx-viewport3"/>
    <w:basedOn w:val="Normal"/>
    <w:rsid w:val="005C0DAB"/>
    <w:pPr>
      <w:spacing w:after="225" w:before="100" w:beforeAutospacing="1"/>
    </w:pPr>
  </w:style>
  <w:style w:customStyle="1" w:styleId="bx-pager3" w:type="paragraph">
    <w:name w:val="bx-pager3"/>
    <w:basedOn w:val="Normal"/>
    <w:rsid w:val="005C0DAB"/>
    <w:pPr>
      <w:spacing w:after="225" w:before="100" w:beforeAutospacing="1"/>
    </w:pPr>
    <w:rPr>
      <w:vanish/>
    </w:rPr>
  </w:style>
  <w:style w:customStyle="1" w:styleId="bx-prev3" w:type="paragraph">
    <w:name w:val="bx-prev3"/>
    <w:basedOn w:val="Normal"/>
    <w:rsid w:val="005C0DAB"/>
    <w:pPr>
      <w:spacing w:after="225" w:before="100" w:beforeAutospacing="1"/>
    </w:pPr>
  </w:style>
  <w:style w:customStyle="1" w:styleId="bx-next3" w:type="paragraph">
    <w:name w:val="bx-next3"/>
    <w:basedOn w:val="Normal"/>
    <w:rsid w:val="005C0DAB"/>
    <w:pPr>
      <w:spacing w:after="225" w:before="100" w:beforeAutospacing="1"/>
    </w:pPr>
  </w:style>
  <w:style w:customStyle="1" w:styleId="slide3" w:type="paragraph">
    <w:name w:val="slide3"/>
    <w:basedOn w:val="Normal"/>
    <w:rsid w:val="005C0DAB"/>
    <w:pPr>
      <w:spacing w:after="225" w:before="100" w:beforeAutospacing="1"/>
      <w:jc w:val="center"/>
    </w:pPr>
  </w:style>
  <w:style w:customStyle="1" w:styleId="rg-caption3" w:type="paragraph">
    <w:name w:val="rg-caption3"/>
    <w:basedOn w:val="Normal"/>
    <w:rsid w:val="005C0DAB"/>
  </w:style>
  <w:style w:customStyle="1" w:styleId="news3" w:type="paragraph">
    <w:name w:val="news3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1" w:type="paragraph">
    <w:name w:val="image1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5" w:type="paragraph">
    <w:name w:val="content5"/>
    <w:basedOn w:val="Normal"/>
    <w:rsid w:val="005C0DAB"/>
    <w:pPr>
      <w:spacing w:after="225" w:before="100" w:beforeAutospacing="1"/>
    </w:pPr>
  </w:style>
  <w:style w:customStyle="1" w:styleId="date5" w:type="paragraph">
    <w:name w:val="date5"/>
    <w:basedOn w:val="Normal"/>
    <w:rsid w:val="005C0DAB"/>
    <w:pPr>
      <w:spacing w:after="300" w:before="100" w:beforeAutospacing="1"/>
    </w:pPr>
  </w:style>
  <w:style w:customStyle="1" w:styleId="date6" w:type="paragraph">
    <w:name w:val="date6"/>
    <w:basedOn w:val="Normal"/>
    <w:rsid w:val="005C0DAB"/>
    <w:pPr>
      <w:spacing w:after="300" w:before="100" w:beforeAutospacing="1"/>
    </w:pPr>
    <w:rPr>
      <w:b/>
      <w:bCs/>
    </w:rPr>
  </w:style>
  <w:style w:customStyle="1" w:styleId="item5" w:type="paragraph">
    <w:name w:val="item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3" w:type="paragraph">
    <w:name w:val="marks3"/>
    <w:basedOn w:val="Normal"/>
    <w:rsid w:val="005C0DAB"/>
    <w:pPr>
      <w:spacing w:after="75"/>
    </w:pPr>
  </w:style>
  <w:style w:customStyle="1" w:styleId="image12" w:type="paragraph">
    <w:name w:val="image12"/>
    <w:basedOn w:val="Normal"/>
    <w:rsid w:val="005C0DAB"/>
    <w:pPr>
      <w:spacing w:after="225" w:before="100" w:beforeAutospacing="1"/>
    </w:pPr>
  </w:style>
  <w:style w:customStyle="1" w:styleId="price5" w:type="paragraph">
    <w:name w:val="price5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3" w:type="paragraph">
    <w:name w:val="more3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6" w:type="paragraph">
    <w:name w:val="item6"/>
    <w:basedOn w:val="Normal"/>
    <w:rsid w:val="005C0DAB"/>
    <w:pPr>
      <w:spacing w:after="150"/>
      <w:ind w:left="45" w:right="45"/>
    </w:pPr>
  </w:style>
  <w:style w:customStyle="1" w:styleId="image13" w:type="paragraph">
    <w:name w:val="image1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4" w:type="paragraph">
    <w:name w:val="image1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3" w:type="paragraph">
    <w:name w:val="pager-prev3"/>
    <w:basedOn w:val="Normal"/>
    <w:rsid w:val="005C0DAB"/>
    <w:pPr>
      <w:spacing w:after="225" w:before="100" w:beforeAutospacing="1"/>
    </w:pPr>
  </w:style>
  <w:style w:customStyle="1" w:styleId="pager-next3" w:type="paragraph">
    <w:name w:val="pager-next3"/>
    <w:basedOn w:val="Normal"/>
    <w:rsid w:val="005C0DAB"/>
    <w:pPr>
      <w:spacing w:after="225" w:before="100" w:beforeAutospacing="1"/>
    </w:pPr>
  </w:style>
  <w:style w:customStyle="1" w:styleId="image15" w:type="paragraph">
    <w:name w:val="image1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3" w:type="paragraph">
    <w:name w:val="summary3"/>
    <w:basedOn w:val="Normal"/>
    <w:rsid w:val="005C0DAB"/>
    <w:pPr>
      <w:spacing w:after="225" w:before="100" w:beforeAutospacing="1"/>
    </w:pPr>
  </w:style>
  <w:style w:customStyle="1" w:styleId="price6" w:type="paragraph">
    <w:name w:val="price6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3" w:type="paragraph">
    <w:name w:val="old-price3"/>
    <w:basedOn w:val="Normal"/>
    <w:rsid w:val="005C0DAB"/>
    <w:pPr>
      <w:spacing w:after="225"/>
    </w:pPr>
  </w:style>
  <w:style w:customStyle="1" w:styleId="value3" w:type="paragraph">
    <w:name w:val="value3"/>
    <w:basedOn w:val="Normal"/>
    <w:rsid w:val="005C0DAB"/>
    <w:pPr>
      <w:spacing w:after="225" w:before="100" w:beforeAutospacing="1"/>
    </w:pPr>
    <w:rPr>
      <w:strike/>
    </w:rPr>
  </w:style>
  <w:style w:customStyle="1" w:styleId="buy3" w:type="paragraph">
    <w:name w:val="buy3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3" w:type="paragraph">
    <w:name w:val="info_content3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3" w:type="paragraph">
    <w:name w:val="has-image3"/>
    <w:basedOn w:val="Normal"/>
    <w:rsid w:val="005C0DAB"/>
    <w:pPr>
      <w:spacing w:after="225" w:before="100" w:beforeAutospacing="1"/>
    </w:pPr>
  </w:style>
  <w:style w:customStyle="1" w:styleId="input-last3" w:type="paragraph">
    <w:name w:val="input-last3"/>
    <w:basedOn w:val="Normal"/>
    <w:rsid w:val="005C0DAB"/>
    <w:pPr>
      <w:spacing w:after="225" w:before="100" w:beforeAutospacing="1"/>
    </w:pPr>
    <w:rPr>
      <w:vanish/>
    </w:rPr>
  </w:style>
  <w:style w:customStyle="1" w:styleId="input-error3" w:type="paragraph">
    <w:name w:val="input-error3"/>
    <w:basedOn w:val="Normal"/>
    <w:rsid w:val="005C0DAB"/>
    <w:pPr>
      <w:spacing w:after="225" w:before="100" w:beforeAutospacing="1"/>
    </w:pPr>
  </w:style>
  <w:style w:customStyle="1" w:styleId="important3" w:type="paragraph">
    <w:name w:val="important3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3" w:type="paragraph">
    <w:name w:val="message-sent3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3" w:type="paragraph">
    <w:name w:val="message-error3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3" w:type="paragraph">
    <w:name w:val="inner3"/>
    <w:basedOn w:val="Normal"/>
    <w:rsid w:val="005C0DAB"/>
    <w:pPr>
      <w:spacing w:after="225" w:before="100" w:beforeAutospacing="1"/>
    </w:pPr>
  </w:style>
  <w:style w:customStyle="1" w:styleId="glagoljica3" w:type="paragraph">
    <w:name w:val="glagoljica3"/>
    <w:basedOn w:val="Normal"/>
    <w:rsid w:val="005C0DAB"/>
    <w:pPr>
      <w:spacing w:after="225" w:before="100" w:beforeAutospacing="1"/>
    </w:pPr>
  </w:style>
  <w:style w:customStyle="1" w:styleId="links3" w:type="paragraph">
    <w:name w:val="links3"/>
    <w:basedOn w:val="Normal"/>
    <w:rsid w:val="005C0DAB"/>
    <w:pPr>
      <w:spacing w:after="225" w:before="100" w:beforeAutospacing="1"/>
      <w:textAlignment w:val="top"/>
    </w:pPr>
  </w:style>
  <w:style w:customStyle="1" w:styleId="right3" w:type="paragraph">
    <w:name w:val="right3"/>
    <w:basedOn w:val="Normal"/>
    <w:rsid w:val="005C0DAB"/>
    <w:pPr>
      <w:spacing w:after="225" w:before="100" w:beforeAutospacing="1"/>
    </w:pPr>
  </w:style>
  <w:style w:customStyle="1" w:styleId="content6" w:type="paragraph">
    <w:name w:val="content6"/>
    <w:basedOn w:val="Normal"/>
    <w:rsid w:val="005C0DAB"/>
  </w:style>
  <w:style w:customStyle="1" w:styleId="article-column2" w:type="paragraph">
    <w:name w:val="article-column2"/>
    <w:basedOn w:val="Normal"/>
    <w:rsid w:val="005C0DAB"/>
    <w:pPr>
      <w:spacing w:after="225" w:before="100" w:beforeAutospacing="1" w:line="336" w:lineRule="atLeast"/>
    </w:pPr>
  </w:style>
  <w:style w:customStyle="1" w:styleId="fullwidth2" w:type="paragraph">
    <w:name w:val="fullwidth2"/>
    <w:basedOn w:val="Normal"/>
    <w:rsid w:val="005C0DAB"/>
    <w:pPr>
      <w:spacing w:after="225" w:before="100" w:beforeAutospacing="1" w:line="336" w:lineRule="atLeast"/>
    </w:pPr>
  </w:style>
  <w:style w:customStyle="1" w:styleId="tb-na182" w:type="paragraph">
    <w:name w:val="tb-na182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4" w:type="paragraph">
    <w:name w:val="title4"/>
    <w:basedOn w:val="Normal"/>
    <w:rsid w:val="005C0DAB"/>
    <w:pPr>
      <w:spacing w:after="225" w:before="450" w:line="240" w:lineRule="atLeast"/>
    </w:pPr>
  </w:style>
  <w:style w:customStyle="1" w:styleId="natpis4" w:type="paragraph">
    <w:name w:val="natpis4"/>
    <w:basedOn w:val="Normal"/>
    <w:rsid w:val="005C0DAB"/>
    <w:pPr>
      <w:spacing w:after="225" w:before="240"/>
      <w:ind w:left="330"/>
    </w:pPr>
  </w:style>
  <w:style w:customStyle="1" w:styleId="bx-wrapper4" w:type="paragraph">
    <w:name w:val="bx-wrapper4"/>
    <w:basedOn w:val="Normal"/>
    <w:rsid w:val="005C0DAB"/>
    <w:pPr>
      <w:spacing w:after="225" w:before="100" w:beforeAutospacing="1"/>
    </w:pPr>
  </w:style>
  <w:style w:customStyle="1" w:styleId="bx-viewport4" w:type="paragraph">
    <w:name w:val="bx-viewport4"/>
    <w:basedOn w:val="Normal"/>
    <w:rsid w:val="005C0DAB"/>
    <w:pPr>
      <w:spacing w:after="225" w:before="100" w:beforeAutospacing="1"/>
    </w:pPr>
  </w:style>
  <w:style w:customStyle="1" w:styleId="bx-pager4" w:type="paragraph">
    <w:name w:val="bx-pager4"/>
    <w:basedOn w:val="Normal"/>
    <w:rsid w:val="005C0DAB"/>
    <w:pPr>
      <w:spacing w:after="225" w:before="100" w:beforeAutospacing="1"/>
    </w:pPr>
    <w:rPr>
      <w:vanish/>
    </w:rPr>
  </w:style>
  <w:style w:customStyle="1" w:styleId="bx-prev4" w:type="paragraph">
    <w:name w:val="bx-prev4"/>
    <w:basedOn w:val="Normal"/>
    <w:rsid w:val="005C0DAB"/>
    <w:pPr>
      <w:spacing w:after="225" w:before="100" w:beforeAutospacing="1"/>
    </w:pPr>
  </w:style>
  <w:style w:customStyle="1" w:styleId="bx-next4" w:type="paragraph">
    <w:name w:val="bx-next4"/>
    <w:basedOn w:val="Normal"/>
    <w:rsid w:val="005C0DAB"/>
    <w:pPr>
      <w:spacing w:after="225" w:before="100" w:beforeAutospacing="1"/>
    </w:pPr>
  </w:style>
  <w:style w:customStyle="1" w:styleId="slide4" w:type="paragraph">
    <w:name w:val="slide4"/>
    <w:basedOn w:val="Normal"/>
    <w:rsid w:val="005C0DAB"/>
    <w:pPr>
      <w:spacing w:after="225" w:before="100" w:beforeAutospacing="1"/>
      <w:jc w:val="center"/>
    </w:pPr>
  </w:style>
  <w:style w:customStyle="1" w:styleId="rg-caption4" w:type="paragraph">
    <w:name w:val="rg-caption4"/>
    <w:basedOn w:val="Normal"/>
    <w:rsid w:val="005C0DAB"/>
  </w:style>
  <w:style w:customStyle="1" w:styleId="news4" w:type="paragraph">
    <w:name w:val="news4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6" w:type="paragraph">
    <w:name w:val="image1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7" w:type="paragraph">
    <w:name w:val="content7"/>
    <w:basedOn w:val="Normal"/>
    <w:rsid w:val="005C0DAB"/>
    <w:pPr>
      <w:spacing w:after="225" w:before="100" w:beforeAutospacing="1"/>
    </w:pPr>
  </w:style>
  <w:style w:customStyle="1" w:styleId="date7" w:type="paragraph">
    <w:name w:val="date7"/>
    <w:basedOn w:val="Normal"/>
    <w:rsid w:val="005C0DAB"/>
    <w:pPr>
      <w:spacing w:after="300" w:before="100" w:beforeAutospacing="1"/>
    </w:pPr>
  </w:style>
  <w:style w:customStyle="1" w:styleId="date8" w:type="paragraph">
    <w:name w:val="date8"/>
    <w:basedOn w:val="Normal"/>
    <w:rsid w:val="005C0DAB"/>
    <w:pPr>
      <w:spacing w:after="300" w:before="100" w:beforeAutospacing="1"/>
    </w:pPr>
    <w:rPr>
      <w:b/>
      <w:bCs/>
    </w:rPr>
  </w:style>
  <w:style w:customStyle="1" w:styleId="item7" w:type="paragraph">
    <w:name w:val="item7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4" w:type="paragraph">
    <w:name w:val="marks4"/>
    <w:basedOn w:val="Normal"/>
    <w:rsid w:val="005C0DAB"/>
    <w:pPr>
      <w:spacing w:after="75"/>
    </w:pPr>
  </w:style>
  <w:style w:customStyle="1" w:styleId="image17" w:type="paragraph">
    <w:name w:val="image17"/>
    <w:basedOn w:val="Normal"/>
    <w:rsid w:val="005C0DAB"/>
    <w:pPr>
      <w:spacing w:after="225" w:before="100" w:beforeAutospacing="1"/>
    </w:pPr>
  </w:style>
  <w:style w:customStyle="1" w:styleId="price7" w:type="paragraph">
    <w:name w:val="price7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4" w:type="paragraph">
    <w:name w:val="more4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8" w:type="paragraph">
    <w:name w:val="item8"/>
    <w:basedOn w:val="Normal"/>
    <w:rsid w:val="005C0DAB"/>
    <w:pPr>
      <w:spacing w:after="150"/>
      <w:ind w:left="45" w:right="45"/>
    </w:pPr>
  </w:style>
  <w:style w:customStyle="1" w:styleId="image18" w:type="paragraph">
    <w:name w:val="image1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9" w:type="paragraph">
    <w:name w:val="image1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4" w:type="paragraph">
    <w:name w:val="pager-prev4"/>
    <w:basedOn w:val="Normal"/>
    <w:rsid w:val="005C0DAB"/>
    <w:pPr>
      <w:spacing w:after="225" w:before="100" w:beforeAutospacing="1"/>
    </w:pPr>
  </w:style>
  <w:style w:customStyle="1" w:styleId="pager-next4" w:type="paragraph">
    <w:name w:val="pager-next4"/>
    <w:basedOn w:val="Normal"/>
    <w:rsid w:val="005C0DAB"/>
    <w:pPr>
      <w:spacing w:after="225" w:before="100" w:beforeAutospacing="1"/>
    </w:pPr>
  </w:style>
  <w:style w:customStyle="1" w:styleId="image20" w:type="paragraph">
    <w:name w:val="image2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4" w:type="paragraph">
    <w:name w:val="summary4"/>
    <w:basedOn w:val="Normal"/>
    <w:rsid w:val="005C0DAB"/>
    <w:pPr>
      <w:spacing w:after="225" w:before="100" w:beforeAutospacing="1"/>
    </w:pPr>
  </w:style>
  <w:style w:customStyle="1" w:styleId="price8" w:type="paragraph">
    <w:name w:val="price8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4" w:type="paragraph">
    <w:name w:val="old-price4"/>
    <w:basedOn w:val="Normal"/>
    <w:rsid w:val="005C0DAB"/>
    <w:pPr>
      <w:spacing w:after="225"/>
    </w:pPr>
  </w:style>
  <w:style w:customStyle="1" w:styleId="value4" w:type="paragraph">
    <w:name w:val="value4"/>
    <w:basedOn w:val="Normal"/>
    <w:rsid w:val="005C0DAB"/>
    <w:pPr>
      <w:spacing w:after="225" w:before="100" w:beforeAutospacing="1"/>
    </w:pPr>
    <w:rPr>
      <w:strike/>
    </w:rPr>
  </w:style>
  <w:style w:customStyle="1" w:styleId="buy4" w:type="paragraph">
    <w:name w:val="buy4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4" w:type="paragraph">
    <w:name w:val="info_content4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4" w:type="paragraph">
    <w:name w:val="has-image4"/>
    <w:basedOn w:val="Normal"/>
    <w:rsid w:val="005C0DAB"/>
    <w:pPr>
      <w:spacing w:after="225" w:before="100" w:beforeAutospacing="1"/>
    </w:pPr>
  </w:style>
  <w:style w:customStyle="1" w:styleId="input-last4" w:type="paragraph">
    <w:name w:val="input-last4"/>
    <w:basedOn w:val="Normal"/>
    <w:rsid w:val="005C0DAB"/>
    <w:pPr>
      <w:spacing w:after="225" w:before="100" w:beforeAutospacing="1"/>
    </w:pPr>
    <w:rPr>
      <w:vanish/>
    </w:rPr>
  </w:style>
  <w:style w:customStyle="1" w:styleId="input-error4" w:type="paragraph">
    <w:name w:val="input-error4"/>
    <w:basedOn w:val="Normal"/>
    <w:rsid w:val="005C0DAB"/>
    <w:pPr>
      <w:spacing w:after="225" w:before="100" w:beforeAutospacing="1"/>
    </w:pPr>
  </w:style>
  <w:style w:customStyle="1" w:styleId="important4" w:type="paragraph">
    <w:name w:val="important4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4" w:type="paragraph">
    <w:name w:val="message-sent4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4" w:type="paragraph">
    <w:name w:val="message-error4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4" w:type="paragraph">
    <w:name w:val="inner4"/>
    <w:basedOn w:val="Normal"/>
    <w:rsid w:val="005C0DAB"/>
    <w:pPr>
      <w:spacing w:after="225" w:before="100" w:beforeAutospacing="1"/>
    </w:pPr>
  </w:style>
  <w:style w:customStyle="1" w:styleId="glagoljica4" w:type="paragraph">
    <w:name w:val="glagoljica4"/>
    <w:basedOn w:val="Normal"/>
    <w:rsid w:val="005C0DAB"/>
    <w:pPr>
      <w:spacing w:after="225" w:before="100" w:beforeAutospacing="1"/>
    </w:pPr>
  </w:style>
  <w:style w:customStyle="1" w:styleId="links4" w:type="paragraph">
    <w:name w:val="links4"/>
    <w:basedOn w:val="Normal"/>
    <w:rsid w:val="005C0DAB"/>
    <w:pPr>
      <w:spacing w:after="225" w:before="100" w:beforeAutospacing="1"/>
      <w:textAlignment w:val="top"/>
    </w:pPr>
  </w:style>
  <w:style w:customStyle="1" w:styleId="right4" w:type="paragraph">
    <w:name w:val="right4"/>
    <w:basedOn w:val="Normal"/>
    <w:rsid w:val="005C0DAB"/>
    <w:pPr>
      <w:spacing w:after="225" w:before="100" w:beforeAutospacing="1"/>
    </w:pPr>
  </w:style>
  <w:style w:customStyle="1" w:styleId="content8" w:type="paragraph">
    <w:name w:val="content8"/>
    <w:basedOn w:val="Normal"/>
    <w:rsid w:val="005C0DAB"/>
  </w:style>
  <w:style w:customStyle="1" w:styleId="article-column3" w:type="paragraph">
    <w:name w:val="article-column3"/>
    <w:basedOn w:val="Normal"/>
    <w:rsid w:val="005C0DAB"/>
    <w:pPr>
      <w:spacing w:after="225" w:before="100" w:beforeAutospacing="1" w:line="336" w:lineRule="atLeast"/>
    </w:pPr>
  </w:style>
  <w:style w:customStyle="1" w:styleId="fullwidth3" w:type="paragraph">
    <w:name w:val="fullwidth3"/>
    <w:basedOn w:val="Normal"/>
    <w:rsid w:val="005C0DAB"/>
    <w:pPr>
      <w:spacing w:after="225" w:before="100" w:beforeAutospacing="1" w:line="336" w:lineRule="atLeast"/>
    </w:pPr>
  </w:style>
  <w:style w:customStyle="1" w:styleId="tb-na183" w:type="paragraph">
    <w:name w:val="tb-na183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5" w:type="paragraph">
    <w:name w:val="title5"/>
    <w:basedOn w:val="Normal"/>
    <w:rsid w:val="005C0DAB"/>
    <w:pPr>
      <w:spacing w:after="225" w:before="450" w:line="240" w:lineRule="atLeast"/>
    </w:pPr>
  </w:style>
  <w:style w:customStyle="1" w:styleId="natpis5" w:type="paragraph">
    <w:name w:val="natpis5"/>
    <w:basedOn w:val="Normal"/>
    <w:rsid w:val="005C0DAB"/>
    <w:pPr>
      <w:spacing w:after="225" w:before="240"/>
      <w:ind w:left="330"/>
    </w:pPr>
  </w:style>
  <w:style w:customStyle="1" w:styleId="bx-wrapper5" w:type="paragraph">
    <w:name w:val="bx-wrapper5"/>
    <w:basedOn w:val="Normal"/>
    <w:rsid w:val="005C0DAB"/>
    <w:pPr>
      <w:spacing w:after="225" w:before="100" w:beforeAutospacing="1"/>
    </w:pPr>
  </w:style>
  <w:style w:customStyle="1" w:styleId="bx-viewport5" w:type="paragraph">
    <w:name w:val="bx-viewport5"/>
    <w:basedOn w:val="Normal"/>
    <w:rsid w:val="005C0DAB"/>
    <w:pPr>
      <w:spacing w:after="225" w:before="100" w:beforeAutospacing="1"/>
    </w:pPr>
  </w:style>
  <w:style w:customStyle="1" w:styleId="bx-pager5" w:type="paragraph">
    <w:name w:val="bx-pager5"/>
    <w:basedOn w:val="Normal"/>
    <w:rsid w:val="005C0DAB"/>
    <w:pPr>
      <w:spacing w:after="225" w:before="100" w:beforeAutospacing="1"/>
    </w:pPr>
    <w:rPr>
      <w:vanish/>
    </w:rPr>
  </w:style>
  <w:style w:customStyle="1" w:styleId="bx-prev5" w:type="paragraph">
    <w:name w:val="bx-prev5"/>
    <w:basedOn w:val="Normal"/>
    <w:rsid w:val="005C0DAB"/>
    <w:pPr>
      <w:spacing w:after="225" w:before="100" w:beforeAutospacing="1"/>
    </w:pPr>
  </w:style>
  <w:style w:customStyle="1" w:styleId="bx-next5" w:type="paragraph">
    <w:name w:val="bx-next5"/>
    <w:basedOn w:val="Normal"/>
    <w:rsid w:val="005C0DAB"/>
    <w:pPr>
      <w:spacing w:after="225" w:before="100" w:beforeAutospacing="1"/>
    </w:pPr>
  </w:style>
  <w:style w:customStyle="1" w:styleId="slide5" w:type="paragraph">
    <w:name w:val="slide5"/>
    <w:basedOn w:val="Normal"/>
    <w:rsid w:val="005C0DAB"/>
    <w:pPr>
      <w:spacing w:after="225" w:before="100" w:beforeAutospacing="1"/>
      <w:jc w:val="center"/>
    </w:pPr>
  </w:style>
  <w:style w:customStyle="1" w:styleId="rg-caption5" w:type="paragraph">
    <w:name w:val="rg-caption5"/>
    <w:basedOn w:val="Normal"/>
    <w:rsid w:val="005C0DAB"/>
  </w:style>
  <w:style w:customStyle="1" w:styleId="news5" w:type="paragraph">
    <w:name w:val="news5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1" w:type="paragraph">
    <w:name w:val="image2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9" w:type="paragraph">
    <w:name w:val="content9"/>
    <w:basedOn w:val="Normal"/>
    <w:rsid w:val="005C0DAB"/>
    <w:pPr>
      <w:spacing w:after="225" w:before="100" w:beforeAutospacing="1"/>
    </w:pPr>
  </w:style>
  <w:style w:customStyle="1" w:styleId="date9" w:type="paragraph">
    <w:name w:val="date9"/>
    <w:basedOn w:val="Normal"/>
    <w:rsid w:val="005C0DAB"/>
    <w:pPr>
      <w:spacing w:after="300" w:before="100" w:beforeAutospacing="1"/>
    </w:pPr>
  </w:style>
  <w:style w:customStyle="1" w:styleId="date10" w:type="paragraph">
    <w:name w:val="date10"/>
    <w:basedOn w:val="Normal"/>
    <w:rsid w:val="005C0DAB"/>
    <w:pPr>
      <w:spacing w:after="300" w:before="100" w:beforeAutospacing="1"/>
    </w:pPr>
    <w:rPr>
      <w:b/>
      <w:bCs/>
    </w:rPr>
  </w:style>
  <w:style w:customStyle="1" w:styleId="item9" w:type="paragraph">
    <w:name w:val="item9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5" w:type="paragraph">
    <w:name w:val="marks5"/>
    <w:basedOn w:val="Normal"/>
    <w:rsid w:val="005C0DAB"/>
    <w:pPr>
      <w:spacing w:after="75"/>
    </w:pPr>
  </w:style>
  <w:style w:customStyle="1" w:styleId="image22" w:type="paragraph">
    <w:name w:val="image22"/>
    <w:basedOn w:val="Normal"/>
    <w:rsid w:val="005C0DAB"/>
    <w:pPr>
      <w:spacing w:after="225" w:before="100" w:beforeAutospacing="1"/>
    </w:pPr>
  </w:style>
  <w:style w:customStyle="1" w:styleId="price9" w:type="paragraph">
    <w:name w:val="price9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5" w:type="paragraph">
    <w:name w:val="more5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0" w:type="paragraph">
    <w:name w:val="item10"/>
    <w:basedOn w:val="Normal"/>
    <w:rsid w:val="005C0DAB"/>
    <w:pPr>
      <w:spacing w:after="150"/>
      <w:ind w:left="45" w:right="45"/>
    </w:pPr>
  </w:style>
  <w:style w:customStyle="1" w:styleId="image23" w:type="paragraph">
    <w:name w:val="image2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4" w:type="paragraph">
    <w:name w:val="image2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5" w:type="paragraph">
    <w:name w:val="pager-prev5"/>
    <w:basedOn w:val="Normal"/>
    <w:rsid w:val="005C0DAB"/>
    <w:pPr>
      <w:spacing w:after="225" w:before="100" w:beforeAutospacing="1"/>
    </w:pPr>
  </w:style>
  <w:style w:customStyle="1" w:styleId="pager-next5" w:type="paragraph">
    <w:name w:val="pager-next5"/>
    <w:basedOn w:val="Normal"/>
    <w:rsid w:val="005C0DAB"/>
    <w:pPr>
      <w:spacing w:after="225" w:before="100" w:beforeAutospacing="1"/>
    </w:pPr>
  </w:style>
  <w:style w:customStyle="1" w:styleId="image25" w:type="paragraph">
    <w:name w:val="image2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5" w:type="paragraph">
    <w:name w:val="summary5"/>
    <w:basedOn w:val="Normal"/>
    <w:rsid w:val="005C0DAB"/>
    <w:pPr>
      <w:spacing w:after="225" w:before="100" w:beforeAutospacing="1"/>
    </w:pPr>
  </w:style>
  <w:style w:customStyle="1" w:styleId="price10" w:type="paragraph">
    <w:name w:val="price10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5" w:type="paragraph">
    <w:name w:val="old-price5"/>
    <w:basedOn w:val="Normal"/>
    <w:rsid w:val="005C0DAB"/>
    <w:pPr>
      <w:spacing w:after="225"/>
    </w:pPr>
  </w:style>
  <w:style w:customStyle="1" w:styleId="value5" w:type="paragraph">
    <w:name w:val="value5"/>
    <w:basedOn w:val="Normal"/>
    <w:rsid w:val="005C0DAB"/>
    <w:pPr>
      <w:spacing w:after="225" w:before="100" w:beforeAutospacing="1"/>
    </w:pPr>
    <w:rPr>
      <w:strike/>
    </w:rPr>
  </w:style>
  <w:style w:customStyle="1" w:styleId="buy5" w:type="paragraph">
    <w:name w:val="buy5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5" w:type="paragraph">
    <w:name w:val="info_content5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5" w:type="paragraph">
    <w:name w:val="has-image5"/>
    <w:basedOn w:val="Normal"/>
    <w:rsid w:val="005C0DAB"/>
    <w:pPr>
      <w:spacing w:after="225" w:before="100" w:beforeAutospacing="1"/>
    </w:pPr>
  </w:style>
  <w:style w:customStyle="1" w:styleId="input-last5" w:type="paragraph">
    <w:name w:val="input-last5"/>
    <w:basedOn w:val="Normal"/>
    <w:rsid w:val="005C0DAB"/>
    <w:pPr>
      <w:spacing w:after="225" w:before="100" w:beforeAutospacing="1"/>
    </w:pPr>
    <w:rPr>
      <w:vanish/>
    </w:rPr>
  </w:style>
  <w:style w:customStyle="1" w:styleId="input-error5" w:type="paragraph">
    <w:name w:val="input-error5"/>
    <w:basedOn w:val="Normal"/>
    <w:rsid w:val="005C0DAB"/>
    <w:pPr>
      <w:spacing w:after="225" w:before="100" w:beforeAutospacing="1"/>
    </w:pPr>
  </w:style>
  <w:style w:customStyle="1" w:styleId="important5" w:type="paragraph">
    <w:name w:val="important5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5" w:type="paragraph">
    <w:name w:val="message-sent5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5" w:type="paragraph">
    <w:name w:val="message-error5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5" w:type="paragraph">
    <w:name w:val="inner5"/>
    <w:basedOn w:val="Normal"/>
    <w:rsid w:val="005C0DAB"/>
    <w:pPr>
      <w:spacing w:after="225" w:before="100" w:beforeAutospacing="1"/>
    </w:pPr>
  </w:style>
  <w:style w:customStyle="1" w:styleId="glagoljica5" w:type="paragraph">
    <w:name w:val="glagoljica5"/>
    <w:basedOn w:val="Normal"/>
    <w:rsid w:val="005C0DAB"/>
    <w:pPr>
      <w:spacing w:after="225" w:before="100" w:beforeAutospacing="1"/>
    </w:pPr>
  </w:style>
  <w:style w:customStyle="1" w:styleId="links5" w:type="paragraph">
    <w:name w:val="links5"/>
    <w:basedOn w:val="Normal"/>
    <w:rsid w:val="005C0DAB"/>
    <w:pPr>
      <w:spacing w:after="225" w:before="100" w:beforeAutospacing="1"/>
      <w:textAlignment w:val="top"/>
    </w:pPr>
  </w:style>
  <w:style w:customStyle="1" w:styleId="right5" w:type="paragraph">
    <w:name w:val="right5"/>
    <w:basedOn w:val="Normal"/>
    <w:rsid w:val="005C0DAB"/>
    <w:pPr>
      <w:spacing w:after="225" w:before="100" w:beforeAutospacing="1"/>
    </w:pPr>
  </w:style>
  <w:style w:customStyle="1" w:styleId="content10" w:type="paragraph">
    <w:name w:val="content10"/>
    <w:basedOn w:val="Normal"/>
    <w:rsid w:val="005C0DAB"/>
  </w:style>
  <w:style w:customStyle="1" w:styleId="article-column4" w:type="paragraph">
    <w:name w:val="article-column4"/>
    <w:basedOn w:val="Normal"/>
    <w:rsid w:val="005C0DAB"/>
    <w:pPr>
      <w:spacing w:after="225" w:before="100" w:beforeAutospacing="1" w:line="336" w:lineRule="atLeast"/>
    </w:pPr>
  </w:style>
  <w:style w:customStyle="1" w:styleId="fullwidth4" w:type="paragraph">
    <w:name w:val="fullwidth4"/>
    <w:basedOn w:val="Normal"/>
    <w:rsid w:val="005C0DAB"/>
    <w:pPr>
      <w:spacing w:after="225" w:before="100" w:beforeAutospacing="1" w:line="336" w:lineRule="atLeast"/>
    </w:pPr>
  </w:style>
  <w:style w:customStyle="1" w:styleId="tb-na184" w:type="paragraph">
    <w:name w:val="tb-na184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kurziv1" w:type="character">
    <w:name w:val="kurziv1"/>
    <w:basedOn w:val="Zadanifontodlomka"/>
    <w:rsid w:val="005C0DAB"/>
    <w:rPr>
      <w:i/>
      <w:iCs/>
    </w:rPr>
  </w:style>
  <w:style w:customStyle="1" w:styleId="bold1" w:type="character">
    <w:name w:val="bold1"/>
    <w:basedOn w:val="Zadanifontodlomka"/>
    <w:rsid w:val="005C0DAB"/>
    <w:rPr>
      <w:b/>
      <w:bCs/>
    </w:rPr>
  </w:style>
  <w:style w:customStyle="1" w:styleId="full-screen-title" w:type="paragraph">
    <w:name w:val="full-screen-title"/>
    <w:basedOn w:val="Normal"/>
    <w:rsid w:val="005C0DAB"/>
    <w:rPr>
      <w:rFonts w:ascii="Times" w:cs="Times" w:hAnsi="Times"/>
      <w:b/>
      <w:bCs/>
      <w:color w:val="000000"/>
      <w:sz w:val="27"/>
      <w:szCs w:val="27"/>
    </w:rPr>
  </w:style>
  <w:style w:customStyle="1" w:styleId="title6" w:type="paragraph">
    <w:name w:val="title6"/>
    <w:basedOn w:val="Normal"/>
    <w:rsid w:val="005C0DAB"/>
    <w:pPr>
      <w:spacing w:after="225" w:before="450" w:line="240" w:lineRule="atLeast"/>
    </w:pPr>
  </w:style>
  <w:style w:customStyle="1" w:styleId="natpis6" w:type="paragraph">
    <w:name w:val="natpis6"/>
    <w:basedOn w:val="Normal"/>
    <w:rsid w:val="005C0DAB"/>
    <w:pPr>
      <w:spacing w:after="225" w:before="240"/>
      <w:ind w:left="330"/>
    </w:pPr>
  </w:style>
  <w:style w:customStyle="1" w:styleId="bx-wrapper6" w:type="paragraph">
    <w:name w:val="bx-wrapper6"/>
    <w:basedOn w:val="Normal"/>
    <w:rsid w:val="005C0DAB"/>
    <w:pPr>
      <w:spacing w:after="225" w:before="100" w:beforeAutospacing="1"/>
    </w:pPr>
  </w:style>
  <w:style w:customStyle="1" w:styleId="bx-viewport6" w:type="paragraph">
    <w:name w:val="bx-viewport6"/>
    <w:basedOn w:val="Normal"/>
    <w:rsid w:val="005C0DAB"/>
    <w:pPr>
      <w:spacing w:after="225" w:before="100" w:beforeAutospacing="1"/>
    </w:pPr>
  </w:style>
  <w:style w:customStyle="1" w:styleId="bx-pager6" w:type="paragraph">
    <w:name w:val="bx-pager6"/>
    <w:basedOn w:val="Normal"/>
    <w:rsid w:val="005C0DAB"/>
    <w:pPr>
      <w:spacing w:after="225" w:before="100" w:beforeAutospacing="1"/>
    </w:pPr>
    <w:rPr>
      <w:vanish/>
    </w:rPr>
  </w:style>
  <w:style w:customStyle="1" w:styleId="bx-prev6" w:type="paragraph">
    <w:name w:val="bx-prev6"/>
    <w:basedOn w:val="Normal"/>
    <w:rsid w:val="005C0DAB"/>
    <w:pPr>
      <w:spacing w:after="225" w:before="100" w:beforeAutospacing="1"/>
    </w:pPr>
  </w:style>
  <w:style w:customStyle="1" w:styleId="bx-next6" w:type="paragraph">
    <w:name w:val="bx-next6"/>
    <w:basedOn w:val="Normal"/>
    <w:rsid w:val="005C0DAB"/>
    <w:pPr>
      <w:spacing w:after="225" w:before="100" w:beforeAutospacing="1"/>
    </w:pPr>
  </w:style>
  <w:style w:customStyle="1" w:styleId="slide6" w:type="paragraph">
    <w:name w:val="slide6"/>
    <w:basedOn w:val="Normal"/>
    <w:rsid w:val="005C0DAB"/>
    <w:pPr>
      <w:spacing w:after="225" w:before="100" w:beforeAutospacing="1"/>
      <w:jc w:val="center"/>
    </w:pPr>
  </w:style>
  <w:style w:customStyle="1" w:styleId="rg-caption6" w:type="paragraph">
    <w:name w:val="rg-caption6"/>
    <w:basedOn w:val="Normal"/>
    <w:rsid w:val="005C0DAB"/>
  </w:style>
  <w:style w:customStyle="1" w:styleId="news6" w:type="paragraph">
    <w:name w:val="news6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6" w:type="paragraph">
    <w:name w:val="image2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1" w:type="paragraph">
    <w:name w:val="content11"/>
    <w:basedOn w:val="Normal"/>
    <w:rsid w:val="005C0DAB"/>
    <w:pPr>
      <w:spacing w:after="225" w:before="100" w:beforeAutospacing="1"/>
    </w:pPr>
  </w:style>
  <w:style w:customStyle="1" w:styleId="date11" w:type="paragraph">
    <w:name w:val="date11"/>
    <w:basedOn w:val="Normal"/>
    <w:rsid w:val="005C0DAB"/>
    <w:pPr>
      <w:spacing w:after="300" w:before="100" w:beforeAutospacing="1"/>
    </w:pPr>
  </w:style>
  <w:style w:customStyle="1" w:styleId="date12" w:type="paragraph">
    <w:name w:val="date12"/>
    <w:basedOn w:val="Normal"/>
    <w:rsid w:val="005C0DAB"/>
    <w:pPr>
      <w:spacing w:after="300" w:before="100" w:beforeAutospacing="1"/>
    </w:pPr>
    <w:rPr>
      <w:b/>
      <w:bCs/>
    </w:rPr>
  </w:style>
  <w:style w:customStyle="1" w:styleId="item11" w:type="paragraph">
    <w:name w:val="item1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6" w:type="paragraph">
    <w:name w:val="marks6"/>
    <w:basedOn w:val="Normal"/>
    <w:rsid w:val="005C0DAB"/>
    <w:pPr>
      <w:spacing w:after="75"/>
    </w:pPr>
  </w:style>
  <w:style w:customStyle="1" w:styleId="image27" w:type="paragraph">
    <w:name w:val="image27"/>
    <w:basedOn w:val="Normal"/>
    <w:rsid w:val="005C0DAB"/>
    <w:pPr>
      <w:spacing w:after="225" w:before="100" w:beforeAutospacing="1"/>
    </w:pPr>
  </w:style>
  <w:style w:customStyle="1" w:styleId="price11" w:type="paragraph">
    <w:name w:val="price1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6" w:type="paragraph">
    <w:name w:val="more6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2" w:type="paragraph">
    <w:name w:val="item12"/>
    <w:basedOn w:val="Normal"/>
    <w:rsid w:val="005C0DAB"/>
    <w:pPr>
      <w:spacing w:after="150"/>
      <w:ind w:left="45" w:right="45"/>
    </w:pPr>
  </w:style>
  <w:style w:customStyle="1" w:styleId="image28" w:type="paragraph">
    <w:name w:val="image2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9" w:type="paragraph">
    <w:name w:val="image2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6" w:type="paragraph">
    <w:name w:val="pager-prev6"/>
    <w:basedOn w:val="Normal"/>
    <w:rsid w:val="005C0DAB"/>
    <w:pPr>
      <w:spacing w:after="225" w:before="100" w:beforeAutospacing="1"/>
    </w:pPr>
  </w:style>
  <w:style w:customStyle="1" w:styleId="pager-next6" w:type="paragraph">
    <w:name w:val="pager-next6"/>
    <w:basedOn w:val="Normal"/>
    <w:rsid w:val="005C0DAB"/>
    <w:pPr>
      <w:spacing w:after="225" w:before="100" w:beforeAutospacing="1"/>
    </w:pPr>
  </w:style>
  <w:style w:customStyle="1" w:styleId="image30" w:type="paragraph">
    <w:name w:val="image3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6" w:type="paragraph">
    <w:name w:val="summary6"/>
    <w:basedOn w:val="Normal"/>
    <w:rsid w:val="005C0DAB"/>
    <w:pPr>
      <w:spacing w:after="225" w:before="100" w:beforeAutospacing="1"/>
    </w:pPr>
  </w:style>
  <w:style w:customStyle="1" w:styleId="price12" w:type="paragraph">
    <w:name w:val="price1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6" w:type="paragraph">
    <w:name w:val="old-price6"/>
    <w:basedOn w:val="Normal"/>
    <w:rsid w:val="005C0DAB"/>
    <w:pPr>
      <w:spacing w:after="225"/>
    </w:pPr>
  </w:style>
  <w:style w:customStyle="1" w:styleId="value6" w:type="paragraph">
    <w:name w:val="value6"/>
    <w:basedOn w:val="Normal"/>
    <w:rsid w:val="005C0DAB"/>
    <w:pPr>
      <w:spacing w:after="225" w:before="100" w:beforeAutospacing="1"/>
    </w:pPr>
    <w:rPr>
      <w:strike/>
    </w:rPr>
  </w:style>
  <w:style w:customStyle="1" w:styleId="buy6" w:type="paragraph">
    <w:name w:val="buy6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6" w:type="paragraph">
    <w:name w:val="info_content6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6" w:type="paragraph">
    <w:name w:val="has-image6"/>
    <w:basedOn w:val="Normal"/>
    <w:rsid w:val="005C0DAB"/>
    <w:pPr>
      <w:spacing w:after="225" w:before="100" w:beforeAutospacing="1"/>
    </w:pPr>
  </w:style>
  <w:style w:customStyle="1" w:styleId="input-last6" w:type="paragraph">
    <w:name w:val="input-last6"/>
    <w:basedOn w:val="Normal"/>
    <w:rsid w:val="005C0DAB"/>
    <w:pPr>
      <w:spacing w:after="225" w:before="100" w:beforeAutospacing="1"/>
    </w:pPr>
    <w:rPr>
      <w:vanish/>
    </w:rPr>
  </w:style>
  <w:style w:customStyle="1" w:styleId="input-error6" w:type="paragraph">
    <w:name w:val="input-error6"/>
    <w:basedOn w:val="Normal"/>
    <w:rsid w:val="005C0DAB"/>
    <w:pPr>
      <w:spacing w:after="225" w:before="100" w:beforeAutospacing="1"/>
    </w:pPr>
  </w:style>
  <w:style w:customStyle="1" w:styleId="important6" w:type="paragraph">
    <w:name w:val="important6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6" w:type="paragraph">
    <w:name w:val="message-sent6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6" w:type="paragraph">
    <w:name w:val="message-error6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6" w:type="paragraph">
    <w:name w:val="inner6"/>
    <w:basedOn w:val="Normal"/>
    <w:rsid w:val="005C0DAB"/>
    <w:pPr>
      <w:spacing w:after="225" w:before="100" w:beforeAutospacing="1"/>
    </w:pPr>
  </w:style>
  <w:style w:customStyle="1" w:styleId="glagoljica6" w:type="paragraph">
    <w:name w:val="glagoljica6"/>
    <w:basedOn w:val="Normal"/>
    <w:rsid w:val="005C0DAB"/>
    <w:pPr>
      <w:spacing w:after="225" w:before="100" w:beforeAutospacing="1"/>
    </w:pPr>
  </w:style>
  <w:style w:customStyle="1" w:styleId="links6" w:type="paragraph">
    <w:name w:val="links6"/>
    <w:basedOn w:val="Normal"/>
    <w:rsid w:val="005C0DAB"/>
    <w:pPr>
      <w:spacing w:after="225" w:before="100" w:beforeAutospacing="1"/>
      <w:textAlignment w:val="top"/>
    </w:pPr>
  </w:style>
  <w:style w:customStyle="1" w:styleId="right6" w:type="paragraph">
    <w:name w:val="right6"/>
    <w:basedOn w:val="Normal"/>
    <w:rsid w:val="005C0DAB"/>
    <w:pPr>
      <w:spacing w:after="225" w:before="100" w:beforeAutospacing="1"/>
    </w:pPr>
  </w:style>
  <w:style w:customStyle="1" w:styleId="content12" w:type="paragraph">
    <w:name w:val="content12"/>
    <w:basedOn w:val="Normal"/>
    <w:rsid w:val="005C0DAB"/>
  </w:style>
  <w:style w:customStyle="1" w:styleId="article-column5" w:type="paragraph">
    <w:name w:val="article-column5"/>
    <w:basedOn w:val="Normal"/>
    <w:rsid w:val="005C0DAB"/>
    <w:pPr>
      <w:spacing w:after="225" w:before="100" w:beforeAutospacing="1" w:line="336" w:lineRule="atLeast"/>
    </w:pPr>
  </w:style>
  <w:style w:customStyle="1" w:styleId="fullwidth5" w:type="paragraph">
    <w:name w:val="fullwidth5"/>
    <w:basedOn w:val="Normal"/>
    <w:rsid w:val="005C0DAB"/>
    <w:pPr>
      <w:spacing w:after="225" w:before="100" w:beforeAutospacing="1" w:line="336" w:lineRule="atLeast"/>
    </w:pPr>
  </w:style>
  <w:style w:customStyle="1" w:styleId="tb-na185" w:type="paragraph">
    <w:name w:val="tb-na185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" w:type="paragraph">
    <w:name w:val="doc"/>
    <w:basedOn w:val="Normal"/>
    <w:rsid w:val="005C0DAB"/>
    <w:pPr>
      <w:spacing w:after="225" w:before="100" w:beforeAutospacing="1"/>
    </w:pPr>
  </w:style>
  <w:style w:customStyle="1" w:styleId="title7" w:type="paragraph">
    <w:name w:val="title7"/>
    <w:basedOn w:val="Normal"/>
    <w:rsid w:val="005C0DAB"/>
    <w:pPr>
      <w:spacing w:after="225" w:before="450" w:line="240" w:lineRule="atLeast"/>
    </w:pPr>
  </w:style>
  <w:style w:customStyle="1" w:styleId="natpis7" w:type="paragraph">
    <w:name w:val="natpis7"/>
    <w:basedOn w:val="Normal"/>
    <w:rsid w:val="005C0DAB"/>
    <w:pPr>
      <w:spacing w:after="225" w:before="240"/>
      <w:ind w:left="330"/>
    </w:pPr>
  </w:style>
  <w:style w:customStyle="1" w:styleId="bx-wrapper7" w:type="paragraph">
    <w:name w:val="bx-wrapper7"/>
    <w:basedOn w:val="Normal"/>
    <w:rsid w:val="005C0DAB"/>
    <w:pPr>
      <w:spacing w:after="225" w:before="100" w:beforeAutospacing="1"/>
    </w:pPr>
  </w:style>
  <w:style w:customStyle="1" w:styleId="bx-viewport7" w:type="paragraph">
    <w:name w:val="bx-viewport7"/>
    <w:basedOn w:val="Normal"/>
    <w:rsid w:val="005C0DAB"/>
    <w:pPr>
      <w:spacing w:after="225" w:before="100" w:beforeAutospacing="1"/>
    </w:pPr>
  </w:style>
  <w:style w:customStyle="1" w:styleId="bx-pager7" w:type="paragraph">
    <w:name w:val="bx-pager7"/>
    <w:basedOn w:val="Normal"/>
    <w:rsid w:val="005C0DAB"/>
    <w:pPr>
      <w:spacing w:after="225" w:before="100" w:beforeAutospacing="1"/>
    </w:pPr>
    <w:rPr>
      <w:vanish/>
    </w:rPr>
  </w:style>
  <w:style w:customStyle="1" w:styleId="bx-prev7" w:type="paragraph">
    <w:name w:val="bx-prev7"/>
    <w:basedOn w:val="Normal"/>
    <w:rsid w:val="005C0DAB"/>
    <w:pPr>
      <w:spacing w:after="225" w:before="100" w:beforeAutospacing="1"/>
    </w:pPr>
  </w:style>
  <w:style w:customStyle="1" w:styleId="bx-next7" w:type="paragraph">
    <w:name w:val="bx-next7"/>
    <w:basedOn w:val="Normal"/>
    <w:rsid w:val="005C0DAB"/>
    <w:pPr>
      <w:spacing w:after="225" w:before="100" w:beforeAutospacing="1"/>
    </w:pPr>
  </w:style>
  <w:style w:customStyle="1" w:styleId="slide7" w:type="paragraph">
    <w:name w:val="slide7"/>
    <w:basedOn w:val="Normal"/>
    <w:rsid w:val="005C0DAB"/>
    <w:pPr>
      <w:spacing w:after="225" w:before="100" w:beforeAutospacing="1"/>
      <w:jc w:val="center"/>
    </w:pPr>
  </w:style>
  <w:style w:customStyle="1" w:styleId="rg-caption7" w:type="paragraph">
    <w:name w:val="rg-caption7"/>
    <w:basedOn w:val="Normal"/>
    <w:rsid w:val="005C0DAB"/>
  </w:style>
  <w:style w:customStyle="1" w:styleId="news7" w:type="paragraph">
    <w:name w:val="news7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31" w:type="paragraph">
    <w:name w:val="image3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3" w:type="paragraph">
    <w:name w:val="content13"/>
    <w:basedOn w:val="Normal"/>
    <w:rsid w:val="005C0DAB"/>
    <w:pPr>
      <w:spacing w:after="225" w:before="100" w:beforeAutospacing="1"/>
    </w:pPr>
  </w:style>
  <w:style w:customStyle="1" w:styleId="date13" w:type="paragraph">
    <w:name w:val="date13"/>
    <w:basedOn w:val="Normal"/>
    <w:rsid w:val="005C0DAB"/>
    <w:pPr>
      <w:spacing w:after="300" w:before="100" w:beforeAutospacing="1"/>
    </w:pPr>
  </w:style>
  <w:style w:customStyle="1" w:styleId="date14" w:type="paragraph">
    <w:name w:val="date14"/>
    <w:basedOn w:val="Normal"/>
    <w:rsid w:val="005C0DAB"/>
    <w:pPr>
      <w:spacing w:after="300" w:before="100" w:beforeAutospacing="1"/>
    </w:pPr>
    <w:rPr>
      <w:b/>
      <w:bCs/>
    </w:rPr>
  </w:style>
  <w:style w:customStyle="1" w:styleId="item13" w:type="paragraph">
    <w:name w:val="item1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7" w:type="paragraph">
    <w:name w:val="marks7"/>
    <w:basedOn w:val="Normal"/>
    <w:rsid w:val="005C0DAB"/>
    <w:pPr>
      <w:spacing w:after="75"/>
    </w:pPr>
  </w:style>
  <w:style w:customStyle="1" w:styleId="image32" w:type="paragraph">
    <w:name w:val="image32"/>
    <w:basedOn w:val="Normal"/>
    <w:rsid w:val="005C0DAB"/>
    <w:pPr>
      <w:spacing w:after="225" w:before="100" w:beforeAutospacing="1"/>
    </w:pPr>
  </w:style>
  <w:style w:customStyle="1" w:styleId="price13" w:type="paragraph">
    <w:name w:val="price1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7" w:type="paragraph">
    <w:name w:val="more7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4" w:type="paragraph">
    <w:name w:val="item14"/>
    <w:basedOn w:val="Normal"/>
    <w:rsid w:val="005C0DAB"/>
    <w:pPr>
      <w:spacing w:after="150"/>
      <w:ind w:left="45" w:right="45"/>
    </w:pPr>
  </w:style>
  <w:style w:customStyle="1" w:styleId="image33" w:type="paragraph">
    <w:name w:val="image3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34" w:type="paragraph">
    <w:name w:val="image3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7" w:type="paragraph">
    <w:name w:val="pager-prev7"/>
    <w:basedOn w:val="Normal"/>
    <w:rsid w:val="005C0DAB"/>
    <w:pPr>
      <w:spacing w:after="225" w:before="100" w:beforeAutospacing="1"/>
    </w:pPr>
  </w:style>
  <w:style w:customStyle="1" w:styleId="pager-next7" w:type="paragraph">
    <w:name w:val="pager-next7"/>
    <w:basedOn w:val="Normal"/>
    <w:rsid w:val="005C0DAB"/>
    <w:pPr>
      <w:spacing w:after="225" w:before="100" w:beforeAutospacing="1"/>
    </w:pPr>
  </w:style>
  <w:style w:customStyle="1" w:styleId="image35" w:type="paragraph">
    <w:name w:val="image3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7" w:type="paragraph">
    <w:name w:val="summary7"/>
    <w:basedOn w:val="Normal"/>
    <w:rsid w:val="005C0DAB"/>
    <w:pPr>
      <w:spacing w:after="225" w:before="100" w:beforeAutospacing="1"/>
    </w:pPr>
  </w:style>
  <w:style w:customStyle="1" w:styleId="price14" w:type="paragraph">
    <w:name w:val="price1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7" w:type="paragraph">
    <w:name w:val="old-price7"/>
    <w:basedOn w:val="Normal"/>
    <w:rsid w:val="005C0DAB"/>
    <w:pPr>
      <w:spacing w:after="225"/>
    </w:pPr>
  </w:style>
  <w:style w:customStyle="1" w:styleId="value7" w:type="paragraph">
    <w:name w:val="value7"/>
    <w:basedOn w:val="Normal"/>
    <w:rsid w:val="005C0DAB"/>
    <w:pPr>
      <w:spacing w:after="225" w:before="100" w:beforeAutospacing="1"/>
    </w:pPr>
    <w:rPr>
      <w:strike/>
    </w:rPr>
  </w:style>
  <w:style w:customStyle="1" w:styleId="buy7" w:type="paragraph">
    <w:name w:val="buy7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7" w:type="paragraph">
    <w:name w:val="info_content7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7" w:type="paragraph">
    <w:name w:val="has-image7"/>
    <w:basedOn w:val="Normal"/>
    <w:rsid w:val="005C0DAB"/>
    <w:pPr>
      <w:spacing w:after="225" w:before="100" w:beforeAutospacing="1"/>
    </w:pPr>
  </w:style>
  <w:style w:customStyle="1" w:styleId="input-last7" w:type="paragraph">
    <w:name w:val="input-last7"/>
    <w:basedOn w:val="Normal"/>
    <w:rsid w:val="005C0DAB"/>
    <w:pPr>
      <w:spacing w:after="225" w:before="100" w:beforeAutospacing="1"/>
    </w:pPr>
    <w:rPr>
      <w:vanish/>
    </w:rPr>
  </w:style>
  <w:style w:customStyle="1" w:styleId="input-error7" w:type="paragraph">
    <w:name w:val="input-error7"/>
    <w:basedOn w:val="Normal"/>
    <w:rsid w:val="005C0DAB"/>
    <w:pPr>
      <w:spacing w:after="225" w:before="100" w:beforeAutospacing="1"/>
    </w:pPr>
  </w:style>
  <w:style w:customStyle="1" w:styleId="important7" w:type="paragraph">
    <w:name w:val="important7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7" w:type="paragraph">
    <w:name w:val="message-sent7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7" w:type="paragraph">
    <w:name w:val="message-error7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7" w:type="paragraph">
    <w:name w:val="inner7"/>
    <w:basedOn w:val="Normal"/>
    <w:rsid w:val="005C0DAB"/>
    <w:pPr>
      <w:spacing w:after="225" w:before="100" w:beforeAutospacing="1"/>
    </w:pPr>
  </w:style>
  <w:style w:customStyle="1" w:styleId="glagoljica7" w:type="paragraph">
    <w:name w:val="glagoljica7"/>
    <w:basedOn w:val="Normal"/>
    <w:rsid w:val="005C0DAB"/>
    <w:pPr>
      <w:spacing w:after="225" w:before="100" w:beforeAutospacing="1"/>
    </w:pPr>
  </w:style>
  <w:style w:customStyle="1" w:styleId="links7" w:type="paragraph">
    <w:name w:val="links7"/>
    <w:basedOn w:val="Normal"/>
    <w:rsid w:val="005C0DAB"/>
    <w:pPr>
      <w:spacing w:after="225" w:before="100" w:beforeAutospacing="1"/>
      <w:textAlignment w:val="top"/>
    </w:pPr>
  </w:style>
  <w:style w:customStyle="1" w:styleId="right7" w:type="paragraph">
    <w:name w:val="right7"/>
    <w:basedOn w:val="Normal"/>
    <w:rsid w:val="005C0DAB"/>
    <w:pPr>
      <w:spacing w:after="225" w:before="100" w:beforeAutospacing="1"/>
    </w:pPr>
  </w:style>
  <w:style w:customStyle="1" w:styleId="content14" w:type="paragraph">
    <w:name w:val="content14"/>
    <w:basedOn w:val="Normal"/>
    <w:rsid w:val="005C0DAB"/>
  </w:style>
  <w:style w:customStyle="1" w:styleId="article-column6" w:type="paragraph">
    <w:name w:val="article-column6"/>
    <w:basedOn w:val="Normal"/>
    <w:rsid w:val="005C0DAB"/>
    <w:pPr>
      <w:spacing w:after="225" w:before="100" w:beforeAutospacing="1" w:line="336" w:lineRule="atLeast"/>
    </w:pPr>
    <w:rPr>
      <w:color w:val="231F20"/>
    </w:rPr>
  </w:style>
  <w:style w:customStyle="1" w:styleId="fullwidth6" w:type="paragraph">
    <w:name w:val="fullwidth6"/>
    <w:basedOn w:val="Normal"/>
    <w:rsid w:val="005C0DAB"/>
    <w:pPr>
      <w:spacing w:after="225" w:before="100" w:beforeAutospacing="1" w:line="336" w:lineRule="atLeast"/>
    </w:pPr>
  </w:style>
  <w:style w:customStyle="1" w:styleId="tb-na186" w:type="paragraph">
    <w:name w:val="tb-na186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1" w:type="paragraph">
    <w:name w:val="doc1"/>
    <w:basedOn w:val="Normal"/>
    <w:rsid w:val="005C0DAB"/>
    <w:pPr>
      <w:spacing w:line="336" w:lineRule="atLeast"/>
    </w:pPr>
  </w:style>
  <w:style w:customStyle="1" w:styleId="doc2" w:type="paragraph">
    <w:name w:val="doc2"/>
    <w:basedOn w:val="Normal"/>
    <w:rsid w:val="005C0DAB"/>
  </w:style>
  <w:style w:customStyle="1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3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571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837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1492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23627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790305">
                      <w:marLeft w:val="0"/>
                      <w:marRight w:val="0"/>
                      <w:marTop w:val="300"/>
                      <w:marBottom w:val="4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21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D70A.0FCA7E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1331</properties:Words>
  <properties:Characters>7385</properties:Characters>
  <properties:Lines>191</properties:Lines>
  <properties:Paragraphs>67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2018-04-18T09:45:00Z</dcterms:created>
  <dc:creator>wsadmin</dc:creator>
  <cp:lastModifiedBy>wsadmin</cp:lastModifiedBy>
  <cp:lastPrinted>2018-04-25T12:01:00Z</cp:lastPrinted>
  <dcterms:modified xmlns:xsi="http://www.w3.org/2001/XMLSchema-instance" xsi:type="dcterms:W3CDTF">2018-04-25T12:01:00Z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DOSUDI-NAKON DRAŽBE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