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E34541" w:rsidR="00842BBB" w:rsidRPr="00B92B86">
        <w:tc>
          <w:tcPr>
            <w:tcW w:type="dxa" w:w="3491"/>
            <w:shd w:fill="auto" w:color="auto" w:val="clear"/>
          </w:tcPr>
          <w:p w:rsidRDefault="00842BBB" w:rsidP="00E34541" w:rsidR="00842BBB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42BBB" w:rsidP="00E34541" w:rsidR="00842BBB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842BBB" w:rsidP="00E34541" w:rsidR="00842BBB" w:rsidRPr="003E5E31">
            <w:pPr>
              <w:jc w:val="center"/>
            </w:pPr>
            <w:r>
              <w:t>Trgovački sud u Osijeku</w:t>
            </w:r>
          </w:p>
          <w:p w:rsidRDefault="00842BBB" w:rsidP="00E34541" w:rsidR="00842BBB" w:rsidRPr="00B92B86">
            <w:pPr>
              <w:jc w:val="center"/>
            </w:pPr>
            <w:r>
              <w:t>Osijek, Zagrebačka 2</w:t>
            </w:r>
          </w:p>
        </w:tc>
      </w:tr>
    </w:tbl>
    <w:p w14:textId="8700b10" w14:paraId="8700b10" w:rsidRDefault="00F911B2" w:rsidP="00BD0DFD" w:rsidR="00F911B2">
      <w:pPr>
        <w15:collapsed w:val="false"/>
      </w:pPr>
    </w:p>
    <w:p w:rsidRDefault="001C613C" w:rsidP="00BD0DFD" w:rsidR="001C613C" w:rsidRPr="002722A7"/>
    <w:p w:rsidRDefault="000B74BF" w:rsidP="000B74BF" w:rsidR="000B74BF">
      <w:pPr>
        <w:jc w:val="center"/>
      </w:pPr>
      <w:r>
        <w:t>REPUBLIKA HRVATSKA</w:t>
      </w:r>
    </w:p>
    <w:p w:rsidRDefault="000B74BF" w:rsidP="000B74BF" w:rsidR="000B74BF">
      <w:pPr>
        <w:jc w:val="center"/>
      </w:pPr>
      <w:r>
        <w:t>R J E Š E N J E</w:t>
      </w:r>
    </w:p>
    <w:p w:rsidRDefault="000B74BF" w:rsidP="000B74BF" w:rsidR="000B74BF">
      <w:pPr>
        <w:jc w:val="both"/>
      </w:pPr>
    </w:p>
    <w:p w:rsidRDefault="000B74BF" w:rsidP="000B74BF" w:rsidR="000B74BF">
      <w:pPr>
        <w:jc w:val="both"/>
      </w:pPr>
    </w:p>
    <w:p w:rsidRDefault="000B74BF" w:rsidP="000B74BF" w:rsidR="000B74BF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Regionalni centar Osijek, L. </w:t>
      </w:r>
      <w:proofErr w:type="spellStart"/>
      <w:r>
        <w:t>Jägera</w:t>
      </w:r>
      <w:proofErr w:type="spellEnd"/>
      <w:r>
        <w:t xml:space="preserve"> 3, Osijek, OIB: 85821130368, za otvaranje stečajnog postupka nad dužnikom JURO j.d.o.o., Vinkovci, Anina 3, MBS: 030190409, OIB: 25239158739</w:t>
      </w:r>
      <w:r>
        <w:rPr>
          <w:color w:val="000000"/>
        </w:rPr>
        <w:t>, dana 19. prosinca 2018. godine</w:t>
      </w:r>
    </w:p>
    <w:p w:rsidRDefault="000B74BF" w:rsidP="000B74BF" w:rsidR="000B74BF">
      <w:pPr>
        <w:jc w:val="both"/>
      </w:pPr>
    </w:p>
    <w:p w:rsidRDefault="000B74BF" w:rsidP="000B74BF" w:rsidR="000B74BF">
      <w:pPr>
        <w:jc w:val="both"/>
      </w:pPr>
    </w:p>
    <w:p w:rsidRDefault="000B74BF" w:rsidP="000B74BF" w:rsidR="000B74BF">
      <w:pPr>
        <w:jc w:val="center"/>
      </w:pPr>
      <w:r>
        <w:t>r i j e š i o  j e</w:t>
      </w:r>
      <w:r>
        <w:tab/>
      </w:r>
      <w:r>
        <w:tab/>
      </w:r>
    </w:p>
    <w:p w:rsidRDefault="000B74BF" w:rsidP="000B74BF" w:rsidR="000B74BF">
      <w:pPr>
        <w:jc w:val="center"/>
      </w:pPr>
      <w:r>
        <w:tab/>
      </w:r>
    </w:p>
    <w:p w:rsidRDefault="000B74BF" w:rsidP="000B74BF" w:rsidR="000B74BF">
      <w:pPr>
        <w:jc w:val="center"/>
      </w:pPr>
      <w:r>
        <w:tab/>
      </w:r>
      <w:r>
        <w:tab/>
      </w:r>
    </w:p>
    <w:p w:rsidRDefault="000B74BF" w:rsidP="000B74BF" w:rsidR="000B74BF">
      <w:pPr>
        <w:ind w:firstLine="708"/>
        <w:jc w:val="both"/>
      </w:pPr>
      <w:r>
        <w:t>Zakazuje se ročište radi očitovanja o prijedlogu za otvaranje stečajnoga postupka i rasprave o pretpostavkama za ispitivanje uvjeta za otvaranje stečajnog postupka nad dužnikom: JURO j.d.o.o., Vinkovci, Anina 3, MBS: 030190409, OIB: 25239158739, za dan</w:t>
      </w:r>
    </w:p>
    <w:p w:rsidRDefault="00537C72" w:rsidP="00537C72" w:rsidR="00537C72">
      <w:pPr>
        <w:jc w:val="both"/>
      </w:pPr>
    </w:p>
    <w:p w:rsidRDefault="000B74BF" w:rsidP="00537C72" w:rsidR="00537C72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7. veljače</w:t>
      </w:r>
      <w:r w:rsidR="00E15FD7">
        <w:rPr>
          <w:b/>
          <w:u w:val="single"/>
        </w:rPr>
        <w:t xml:space="preserve"> 2019.</w:t>
      </w:r>
      <w:r w:rsidR="00537C72">
        <w:rPr>
          <w:b/>
          <w:u w:val="single"/>
        </w:rPr>
        <w:t xml:space="preserve"> u 9,</w:t>
      </w:r>
      <w:r w:rsidR="00E15FD7">
        <w:rPr>
          <w:b/>
          <w:u w:val="single"/>
        </w:rPr>
        <w:t>15</w:t>
      </w:r>
      <w:r w:rsidR="00537C72">
        <w:rPr>
          <w:b/>
          <w:u w:val="single"/>
        </w:rPr>
        <w:t xml:space="preserve"> sati</w:t>
      </w:r>
    </w:p>
    <w:p w:rsidRDefault="00537C72" w:rsidP="00537C72" w:rsidR="00537C72">
      <w:pPr>
        <w:jc w:val="center"/>
      </w:pPr>
    </w:p>
    <w:p w:rsidRDefault="00537C72" w:rsidP="00537C72" w:rsidR="00537C72">
      <w:pPr>
        <w:jc w:val="center"/>
        <w:rPr>
          <w:b/>
        </w:rPr>
      </w:pPr>
      <w:r>
        <w:rPr>
          <w:b/>
        </w:rPr>
        <w:t>u prostorijama Trgovačkog suda u Osijeku, Zagrebačka 2, soba br. 23/I.</w:t>
      </w:r>
    </w:p>
    <w:p w:rsidRDefault="00537C72" w:rsidP="00537C72" w:rsidR="00537C72"/>
    <w:p w:rsidRDefault="000B74BF" w:rsidP="000B74BF" w:rsidR="000B74BF">
      <w:r>
        <w:t>Na ročište se pozivaju:</w:t>
      </w:r>
    </w:p>
    <w:p w:rsidRDefault="000B74BF" w:rsidP="000B74BF" w:rsidR="000B74BF">
      <w:pPr>
        <w:jc w:val="both"/>
      </w:pPr>
      <w:r>
        <w:t>-FINA</w:t>
      </w:r>
    </w:p>
    <w:p w:rsidRDefault="000B74BF" w:rsidP="000B74BF" w:rsidR="000B74BF">
      <w:pPr>
        <w:jc w:val="both"/>
      </w:pPr>
      <w:r>
        <w:t>-ŽDO GUO Vukovar</w:t>
      </w:r>
    </w:p>
    <w:p w:rsidRDefault="000B74BF" w:rsidP="000B74BF" w:rsidR="000B74BF">
      <w:pPr>
        <w:jc w:val="both"/>
      </w:pPr>
      <w:r>
        <w:t xml:space="preserve">-zakonski zastupnik dužnika – direktor Darko Matijević, OIB: 80353798926, Vinkovci, </w:t>
      </w:r>
      <w:proofErr w:type="spellStart"/>
      <w:r>
        <w:t>Slavija</w:t>
      </w:r>
      <w:proofErr w:type="spellEnd"/>
      <w:r>
        <w:t xml:space="preserve"> 44/A – </w:t>
      </w:r>
      <w:r w:rsidRPr="000B74BF">
        <w:rPr>
          <w:b/>
          <w:u w:val="single"/>
        </w:rPr>
        <w:t>radi saslušanja</w:t>
      </w:r>
    </w:p>
    <w:p w:rsidRDefault="00537C72" w:rsidP="00537C72" w:rsidR="00537C72">
      <w:pPr>
        <w:jc w:val="both"/>
      </w:pPr>
    </w:p>
    <w:p w:rsidRDefault="00537C72" w:rsidP="00537C72" w:rsidR="00537C72">
      <w:pPr>
        <w:jc w:val="both"/>
      </w:pPr>
    </w:p>
    <w:p w:rsidRDefault="00537C72" w:rsidP="00537C72" w:rsidR="00537C72">
      <w:pPr>
        <w:jc w:val="center"/>
      </w:pPr>
      <w:r>
        <w:t xml:space="preserve">U Osijeku, </w:t>
      </w:r>
      <w:r w:rsidR="004C407F">
        <w:t>1</w:t>
      </w:r>
      <w:r w:rsidR="000B74BF">
        <w:t>9</w:t>
      </w:r>
      <w:r w:rsidR="004C407F">
        <w:t>. prosinca</w:t>
      </w:r>
      <w:r>
        <w:t xml:space="preserve"> 2018.</w:t>
      </w:r>
    </w:p>
    <w:p w:rsidRDefault="00537C72" w:rsidP="00537C72" w:rsidR="00537C72">
      <w:pPr>
        <w:jc w:val="both"/>
      </w:pPr>
    </w:p>
    <w:p w:rsidRDefault="00537C72" w:rsidP="00537C72" w:rsidR="00537C72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 xml:space="preserve">   STEČAJNI SUDAC:</w:t>
      </w:r>
    </w:p>
    <w:p w:rsidRDefault="00537C72" w:rsidP="00537C72" w:rsidR="00537C7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mr. sc. Boris Vuković</w:t>
      </w:r>
    </w:p>
    <w:p w:rsidRDefault="00537C72" w:rsidP="00537C72" w:rsidR="00537C72">
      <w:pPr>
        <w:jc w:val="both"/>
      </w:pPr>
    </w:p>
    <w:p w:rsidRDefault="00537C72" w:rsidP="00537C72" w:rsidR="00537C72">
      <w:pPr>
        <w:jc w:val="both"/>
      </w:pPr>
      <w:r>
        <w:t>Zapisničar: Danijela Špeletić</w:t>
      </w:r>
    </w:p>
    <w:p w:rsidRDefault="00537C72" w:rsidP="00537C72" w:rsidR="00537C72">
      <w:pPr>
        <w:jc w:val="both"/>
      </w:pPr>
    </w:p>
    <w:p w:rsidRDefault="00537C72" w:rsidP="00537C72" w:rsidR="00537C72">
      <w:pPr>
        <w:jc w:val="both"/>
      </w:pPr>
      <w:r>
        <w:t>DNA:</w:t>
      </w:r>
    </w:p>
    <w:p w:rsidRDefault="00537C72" w:rsidP="00D5736E" w:rsidR="00537C72">
      <w:pPr>
        <w:pStyle w:val="Odlomakpopisa"/>
        <w:numPr>
          <w:ilvl w:val="0"/>
          <w:numId w:val="18"/>
        </w:numPr>
        <w:jc w:val="both"/>
        <w:rPr>
          <w:color w:val="000000"/>
        </w:rPr>
      </w:pPr>
      <w:proofErr w:type="spellStart"/>
      <w:r>
        <w:rPr>
          <w:color w:val="000000"/>
        </w:rPr>
        <w:t>eOgl</w:t>
      </w:r>
      <w:proofErr w:type="spellEnd"/>
      <w:r>
        <w:rPr>
          <w:color w:val="000000"/>
        </w:rPr>
        <w:t xml:space="preserve">. ploča </w:t>
      </w:r>
    </w:p>
    <w:p w:rsidRDefault="00537C72" w:rsidP="00537C72" w:rsidR="00537C72">
      <w:pPr>
        <w:pStyle w:val="Odlomakpopisa"/>
        <w:numPr>
          <w:ilvl w:val="0"/>
          <w:numId w:val="18"/>
        </w:numPr>
        <w:jc w:val="both"/>
        <w:rPr>
          <w:color w:val="000000"/>
        </w:rPr>
      </w:pPr>
      <w:r>
        <w:rPr>
          <w:color w:val="000000"/>
        </w:rPr>
        <w:t xml:space="preserve">R </w:t>
      </w:r>
      <w:r w:rsidR="00EA76E5">
        <w:rPr>
          <w:color w:val="000000"/>
        </w:rPr>
        <w:t>07.02</w:t>
      </w:r>
      <w:r w:rsidR="00D5736E">
        <w:rPr>
          <w:color w:val="000000"/>
        </w:rPr>
        <w:t>.2019</w:t>
      </w:r>
      <w:r>
        <w:rPr>
          <w:color w:val="000000"/>
        </w:rPr>
        <w:t>. u 9,</w:t>
      </w:r>
      <w:r w:rsidR="00D5736E">
        <w:rPr>
          <w:color w:val="000000"/>
        </w:rPr>
        <w:t>15</w:t>
      </w:r>
      <w:r>
        <w:rPr>
          <w:color w:val="000000"/>
        </w:rPr>
        <w:t xml:space="preserve"> sati</w:t>
      </w:r>
    </w:p>
    <w:p w:rsidRDefault="00687A19" w:rsidP="00842BBB" w:rsidR="00687A19">
      <w:pPr>
        <w:jc w:val="center"/>
      </w:pPr>
    </w:p>
    <w:sectPr w:rsidR="00687A19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7B31" w:rsidR="00A87B31">
      <w:r>
        <w:separator/>
      </w:r>
    </w:p>
  </w:endnote>
  <w:endnote w:id="0" w:type="continuationSeparator">
    <w:p w:rsidRDefault="00A87B31" w:rsidR="00A87B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7B31" w:rsidR="00A87B31">
      <w:r>
        <w:separator/>
      </w:r>
    </w:p>
  </w:footnote>
  <w:footnote w:id="0" w:type="continuationSeparator">
    <w:p w:rsidRDefault="00A87B31" w:rsidR="00A87B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407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82971" w:rsidP="00C82971" w:rsidR="00C82971">
    <w:pPr>
      <w:jc w:val="right"/>
    </w:pPr>
    <w:r>
      <w:t>7 St-780/18-26</w:t>
    </w:r>
  </w:p>
  <w:p w:rsidRDefault="004F62DE" w:rsidR="004F62DE">
    <w:pPr>
      <w:pStyle w:val="Zaglavlje"/>
    </w:pPr>
  </w:p>
  <w:p w:rsidRDefault="004F62DE" w:rsidP="003C148B" w:rsidR="004F62DE">
    <w:pPr>
      <w:jc w:val="right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1709" w:rsidP="00842BBB" w:rsidR="00842BBB">
    <w:pPr>
      <w:jc w:val="right"/>
    </w:pPr>
    <w:r>
      <w:tab/>
    </w:r>
    <w:r>
      <w:tab/>
    </w:r>
    <w:r w:rsidR="00842BBB">
      <w:t>Poslovni broj: 7 St-</w:t>
    </w:r>
    <w:r w:rsidR="000B74BF">
      <w:t>920</w:t>
    </w:r>
    <w:r w:rsidR="00842BBB">
      <w:t>/18-</w:t>
    </w:r>
    <w:r w:rsidR="002112BF">
      <w:t>2</w:t>
    </w:r>
    <w:r w:rsidR="000B74BF">
      <w:t>0</w:t>
    </w:r>
  </w:p>
  <w:p w:rsidRDefault="00C82971" w:rsidP="00C82971" w:rsidR="00C82971">
    <w:pPr>
      <w:jc w:val="right"/>
    </w:pPr>
  </w:p>
  <w:p w:rsidRDefault="004F62DE" w:rsidP="00C82971" w:rsidR="004F62DE">
    <w:pPr>
      <w:pStyle w:val="Zaglavlje"/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6"/>
  </w:num>
  <w:num w:numId="9">
    <w:abstractNumId w:val="8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3806"/>
    <w:rsid w:val="000054E9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B74BF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0E2B"/>
    <w:rsid w:val="00195508"/>
    <w:rsid w:val="001A404C"/>
    <w:rsid w:val="001B455F"/>
    <w:rsid w:val="001B51FE"/>
    <w:rsid w:val="001B5956"/>
    <w:rsid w:val="001C0559"/>
    <w:rsid w:val="001C1A8A"/>
    <w:rsid w:val="001C613C"/>
    <w:rsid w:val="001C77A9"/>
    <w:rsid w:val="001C7E7F"/>
    <w:rsid w:val="001D462B"/>
    <w:rsid w:val="001D6CC5"/>
    <w:rsid w:val="001D7366"/>
    <w:rsid w:val="001D7EB2"/>
    <w:rsid w:val="001E171A"/>
    <w:rsid w:val="001E554E"/>
    <w:rsid w:val="0020063F"/>
    <w:rsid w:val="0020708E"/>
    <w:rsid w:val="00210459"/>
    <w:rsid w:val="002112BF"/>
    <w:rsid w:val="00212F69"/>
    <w:rsid w:val="0021650A"/>
    <w:rsid w:val="002309B7"/>
    <w:rsid w:val="00235400"/>
    <w:rsid w:val="00241AEE"/>
    <w:rsid w:val="002442D3"/>
    <w:rsid w:val="0025029D"/>
    <w:rsid w:val="00254B57"/>
    <w:rsid w:val="00254D3E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0189"/>
    <w:rsid w:val="0030662E"/>
    <w:rsid w:val="003123F3"/>
    <w:rsid w:val="00316507"/>
    <w:rsid w:val="00317870"/>
    <w:rsid w:val="00360B4E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4FC4"/>
    <w:rsid w:val="003B6041"/>
    <w:rsid w:val="003B6F09"/>
    <w:rsid w:val="003C0384"/>
    <w:rsid w:val="003C07C3"/>
    <w:rsid w:val="003C148B"/>
    <w:rsid w:val="003C1E41"/>
    <w:rsid w:val="003C7F71"/>
    <w:rsid w:val="003D5015"/>
    <w:rsid w:val="003E4C50"/>
    <w:rsid w:val="003E7952"/>
    <w:rsid w:val="003F20C3"/>
    <w:rsid w:val="003F25CA"/>
    <w:rsid w:val="0041735F"/>
    <w:rsid w:val="00417551"/>
    <w:rsid w:val="0042481F"/>
    <w:rsid w:val="004248EB"/>
    <w:rsid w:val="00430189"/>
    <w:rsid w:val="00436EF9"/>
    <w:rsid w:val="00450AE7"/>
    <w:rsid w:val="004512E3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407F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E29"/>
    <w:rsid w:val="00507F72"/>
    <w:rsid w:val="00512C7A"/>
    <w:rsid w:val="00520104"/>
    <w:rsid w:val="00522110"/>
    <w:rsid w:val="005257DA"/>
    <w:rsid w:val="005355BA"/>
    <w:rsid w:val="00537C72"/>
    <w:rsid w:val="00537F04"/>
    <w:rsid w:val="00543045"/>
    <w:rsid w:val="00563213"/>
    <w:rsid w:val="00571EB4"/>
    <w:rsid w:val="00572080"/>
    <w:rsid w:val="00576C91"/>
    <w:rsid w:val="005807EA"/>
    <w:rsid w:val="00582E23"/>
    <w:rsid w:val="005874FF"/>
    <w:rsid w:val="00592389"/>
    <w:rsid w:val="00594E06"/>
    <w:rsid w:val="00597F84"/>
    <w:rsid w:val="005A73F6"/>
    <w:rsid w:val="005B32E2"/>
    <w:rsid w:val="005C2062"/>
    <w:rsid w:val="005C4528"/>
    <w:rsid w:val="005C5A85"/>
    <w:rsid w:val="005C5FEF"/>
    <w:rsid w:val="005D63CA"/>
    <w:rsid w:val="005D7113"/>
    <w:rsid w:val="005D7E5F"/>
    <w:rsid w:val="005E1BF7"/>
    <w:rsid w:val="005E66B7"/>
    <w:rsid w:val="005E7FB1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77F94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3994"/>
    <w:rsid w:val="006B0B49"/>
    <w:rsid w:val="006B1987"/>
    <w:rsid w:val="006B2298"/>
    <w:rsid w:val="006B37BA"/>
    <w:rsid w:val="006C60F5"/>
    <w:rsid w:val="006D4F1E"/>
    <w:rsid w:val="006F3EA9"/>
    <w:rsid w:val="006F4348"/>
    <w:rsid w:val="00700607"/>
    <w:rsid w:val="007007E9"/>
    <w:rsid w:val="00703E7C"/>
    <w:rsid w:val="0070598D"/>
    <w:rsid w:val="0071085A"/>
    <w:rsid w:val="00713AA2"/>
    <w:rsid w:val="0071472D"/>
    <w:rsid w:val="00714DAA"/>
    <w:rsid w:val="007150E4"/>
    <w:rsid w:val="00715943"/>
    <w:rsid w:val="007214D9"/>
    <w:rsid w:val="00722EA8"/>
    <w:rsid w:val="0072486E"/>
    <w:rsid w:val="00734CC1"/>
    <w:rsid w:val="00734E8C"/>
    <w:rsid w:val="00736EF4"/>
    <w:rsid w:val="0074146C"/>
    <w:rsid w:val="007445A3"/>
    <w:rsid w:val="007601FF"/>
    <w:rsid w:val="007633F9"/>
    <w:rsid w:val="007674CC"/>
    <w:rsid w:val="00774921"/>
    <w:rsid w:val="007759A4"/>
    <w:rsid w:val="007845B1"/>
    <w:rsid w:val="007935A7"/>
    <w:rsid w:val="00795CE8"/>
    <w:rsid w:val="00796AD0"/>
    <w:rsid w:val="007A0C6B"/>
    <w:rsid w:val="007A1A09"/>
    <w:rsid w:val="007A49D3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153E"/>
    <w:rsid w:val="007F5488"/>
    <w:rsid w:val="00800A77"/>
    <w:rsid w:val="008027DC"/>
    <w:rsid w:val="008034B6"/>
    <w:rsid w:val="0080387D"/>
    <w:rsid w:val="00805612"/>
    <w:rsid w:val="0081213F"/>
    <w:rsid w:val="008172AE"/>
    <w:rsid w:val="00822720"/>
    <w:rsid w:val="00823302"/>
    <w:rsid w:val="00824BF6"/>
    <w:rsid w:val="008308BB"/>
    <w:rsid w:val="00832FF2"/>
    <w:rsid w:val="008345A7"/>
    <w:rsid w:val="00842B56"/>
    <w:rsid w:val="00842BBB"/>
    <w:rsid w:val="00844311"/>
    <w:rsid w:val="00850CC8"/>
    <w:rsid w:val="00851D2C"/>
    <w:rsid w:val="0087511D"/>
    <w:rsid w:val="00882406"/>
    <w:rsid w:val="00892416"/>
    <w:rsid w:val="0089293A"/>
    <w:rsid w:val="008942AA"/>
    <w:rsid w:val="008948D4"/>
    <w:rsid w:val="008B20DC"/>
    <w:rsid w:val="008B253E"/>
    <w:rsid w:val="008C1382"/>
    <w:rsid w:val="008D1D1B"/>
    <w:rsid w:val="008D5A47"/>
    <w:rsid w:val="008D5D98"/>
    <w:rsid w:val="008D6A4C"/>
    <w:rsid w:val="008D6F9B"/>
    <w:rsid w:val="008E0907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A3A5F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E48BF"/>
    <w:rsid w:val="00A00D52"/>
    <w:rsid w:val="00A01E3A"/>
    <w:rsid w:val="00A04AC0"/>
    <w:rsid w:val="00A056F6"/>
    <w:rsid w:val="00A06F64"/>
    <w:rsid w:val="00A16660"/>
    <w:rsid w:val="00A17ABE"/>
    <w:rsid w:val="00A23433"/>
    <w:rsid w:val="00A251E3"/>
    <w:rsid w:val="00A3289A"/>
    <w:rsid w:val="00A32B5D"/>
    <w:rsid w:val="00A33462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1709"/>
    <w:rsid w:val="00A766DD"/>
    <w:rsid w:val="00A77042"/>
    <w:rsid w:val="00A80E48"/>
    <w:rsid w:val="00A82BBD"/>
    <w:rsid w:val="00A8492D"/>
    <w:rsid w:val="00A87B31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D6E7C"/>
    <w:rsid w:val="00BE1BB1"/>
    <w:rsid w:val="00BE30E0"/>
    <w:rsid w:val="00BF75C3"/>
    <w:rsid w:val="00BF7A0D"/>
    <w:rsid w:val="00C03212"/>
    <w:rsid w:val="00C0574B"/>
    <w:rsid w:val="00C1071A"/>
    <w:rsid w:val="00C1193E"/>
    <w:rsid w:val="00C124F5"/>
    <w:rsid w:val="00C20813"/>
    <w:rsid w:val="00C35331"/>
    <w:rsid w:val="00C3739F"/>
    <w:rsid w:val="00C4480A"/>
    <w:rsid w:val="00C473DD"/>
    <w:rsid w:val="00C47F3C"/>
    <w:rsid w:val="00C50B40"/>
    <w:rsid w:val="00C512E3"/>
    <w:rsid w:val="00C5392B"/>
    <w:rsid w:val="00C53A95"/>
    <w:rsid w:val="00C7265E"/>
    <w:rsid w:val="00C726F0"/>
    <w:rsid w:val="00C756BA"/>
    <w:rsid w:val="00C769B5"/>
    <w:rsid w:val="00C82971"/>
    <w:rsid w:val="00CA7F53"/>
    <w:rsid w:val="00CC6036"/>
    <w:rsid w:val="00CD6314"/>
    <w:rsid w:val="00CF3132"/>
    <w:rsid w:val="00CF4B7E"/>
    <w:rsid w:val="00CF5BF2"/>
    <w:rsid w:val="00D000CC"/>
    <w:rsid w:val="00D022C2"/>
    <w:rsid w:val="00D05AE6"/>
    <w:rsid w:val="00D076F7"/>
    <w:rsid w:val="00D07BCA"/>
    <w:rsid w:val="00D10E71"/>
    <w:rsid w:val="00D15484"/>
    <w:rsid w:val="00D17AB8"/>
    <w:rsid w:val="00D2143C"/>
    <w:rsid w:val="00D354A9"/>
    <w:rsid w:val="00D378AB"/>
    <w:rsid w:val="00D40809"/>
    <w:rsid w:val="00D421D8"/>
    <w:rsid w:val="00D51CCC"/>
    <w:rsid w:val="00D54FC4"/>
    <w:rsid w:val="00D5736E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6EC7"/>
    <w:rsid w:val="00DB7DDD"/>
    <w:rsid w:val="00DC043A"/>
    <w:rsid w:val="00DC1D90"/>
    <w:rsid w:val="00DC2A67"/>
    <w:rsid w:val="00DD3D44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5FD7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0D25"/>
    <w:rsid w:val="00E8111A"/>
    <w:rsid w:val="00E920EE"/>
    <w:rsid w:val="00E93FB9"/>
    <w:rsid w:val="00E948EE"/>
    <w:rsid w:val="00EA348E"/>
    <w:rsid w:val="00EA76E5"/>
    <w:rsid w:val="00EB3578"/>
    <w:rsid w:val="00EB4250"/>
    <w:rsid w:val="00EC7CBD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0D0A"/>
    <w:rsid w:val="00F452DA"/>
    <w:rsid w:val="00F46B3C"/>
    <w:rsid w:val="00F46C41"/>
    <w:rsid w:val="00F47FA2"/>
    <w:rsid w:val="00F50371"/>
    <w:rsid w:val="00F5062A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B39A0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2971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customStyle="true" w:styleId="ZaglavljeChar" w:type="character">
    <w:name w:val="Zaglavlje Char"/>
    <w:basedOn w:val="Zadanifontodlomka"/>
    <w:link w:val="Zaglavlje"/>
    <w:rsid w:val="00D05AE6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734CC1"/>
    <w:rPr>
      <w:b/>
      <w:bCs/>
      <w:i w:val="false"/>
      <w:iCs w:val="false"/>
    </w:rPr>
  </w:style>
  <w:style w:styleId="Tekstrezerviranogmjesta" w:type="character">
    <w:name w:val="Placeholder Text"/>
    <w:basedOn w:val="Zadanifontodlomka"/>
    <w:uiPriority w:val="99"/>
    <w:semiHidden/>
    <w:rsid w:val="00795CE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95C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C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C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C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2971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customStyle="1" w:styleId="ZaglavljeChar" w:type="character">
    <w:name w:val="Zaglavlje Char"/>
    <w:basedOn w:val="Zadanifontodlomka"/>
    <w:link w:val="Zaglavlje"/>
    <w:rsid w:val="00D05AE6"/>
    <w:rPr>
      <w:sz w:val="24"/>
      <w:szCs w:val="24"/>
    </w:rPr>
  </w:style>
  <w:style w:styleId="Istaknuto" w:type="character">
    <w:name w:val="Emphasis"/>
    <w:basedOn w:val="Zadanifontodlomka"/>
    <w:uiPriority w:val="20"/>
    <w:qFormat/>
    <w:rsid w:val="00734CC1"/>
    <w:rPr>
      <w:b/>
      <w:bCs/>
      <w:i w:val="0"/>
      <w:iCs w:val="0"/>
    </w:rPr>
  </w:style>
  <w:style w:styleId="Tekstrezerviranogmjesta" w:type="character">
    <w:name w:val="Placeholder Text"/>
    <w:basedOn w:val="Zadanifontodlomka"/>
    <w:uiPriority w:val="99"/>
    <w:semiHidden/>
    <w:rsid w:val="00795CE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95C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C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C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C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96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904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9190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982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42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5740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934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1630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2050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2651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997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587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56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5407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1267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873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39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518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641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7187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903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9992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396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157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2018.</izvorni_sadrzaj>
    <derivirana_varijabla naziv="DomainObject.Predmet.DatumOsnivanja_1">11.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St-920/2018</izvorni_sadrzaj>
    <derivirana_varijabla naziv="DomainObject.Predmet.OznakaBroj_1">St-920/2018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JURO j.d.o.o. za proizvodnju i trgovinu zastupanog po punomoćniku Darko Matijević</izvorni_sadrzaj>
    <derivirana_varijabla naziv="DomainObject.Predmet.ProtustrankaFormated_1">  JURO j.d.o.o. za proizvodnju i trgovinu zastupanog po punomoćniku Darko Matijević</derivirana_varijabla>
  </DomainObject.Predmet.ProtustrankaFormated>
  <DomainObject.Predmet.ProtustrankaFormatedOIB>
    <izvorni_sadrzaj>  JURO j.d.o.o. za proizvodnju i trgovinu, OIB 25239158739 zastupanog po punomoćniku Darko Matijević</izvorni_sadrzaj>
    <derivirana_varijabla naziv="DomainObject.Predmet.ProtustrankaFormatedOIB_1">  JURO j.d.o.o. za proizvodnju i trgovinu, OIB 25239158739 zastupanog po punomoćniku Darko Matijević</derivirana_varijabla>
  </DomainObject.Predmet.ProtustrankaFormatedOIB>
  <DomainObject.Predmet.ProtustrankaFormatedWithAdress>
    <izvorni_sadrzaj> JURO j.d.o.o. za proizvodnju i trgovinu, Anina 3, 32100 Vinkovci zastupanog po punomoćniku Darko Matijević</izvorni_sadrzaj>
    <derivirana_varijabla naziv="DomainObject.Predmet.ProtustrankaFormatedWithAdress_1"> JURO j.d.o.o. za proizvodnju i trgovinu, Anina 3, 32100 Vinkovci zastupanog po punomoćniku Darko Matijević</derivirana_varijabla>
  </DomainObject.Predmet.ProtustrankaFormatedWithAdress>
  <DomainObject.Predmet.ProtustrankaFormatedWithAdressOIB>
    <izvorni_sadrzaj> JURO j.d.o.o. za proizvodnju i trgovinu, OIB 25239158739, Anina 3, 32100 Vinkovci zastupanog po punomoćniku Darko Matijević</izvorni_sadrzaj>
    <derivirana_varijabla naziv="DomainObject.Predmet.ProtustrankaFormatedWithAdressOIB_1"> JURO j.d.o.o. za proizvodnju i trgovinu, OIB 25239158739, Anina 3, 32100 Vinkovci zastupanog po punomoćniku Darko Matijević</derivirana_varijabla>
  </DomainObject.Predmet.ProtustrankaFormatedWithAdressOIB>
  <DomainObject.Predmet.ProtustrankaWithAdress>
    <izvorni_sadrzaj>JURO j.d.o.o. za proizvodnju i trgovinu Anina 3, 32100 Vinkovci</izvorni_sadrzaj>
    <derivirana_varijabla naziv="DomainObject.Predmet.ProtustrankaWithAdress_1">JURO j.d.o.o. za proizvodnju i trgovinu Anina 3, 32100 Vinkovci</derivirana_varijabla>
  </DomainObject.Predmet.ProtustrankaWithAdress>
  <DomainObject.Predmet.ProtustrankaWithAdressOIB>
    <izvorni_sadrzaj>JURO j.d.o.o. za proizvodnju i trgovinu, OIB 25239158739, Anina 3, 32100 Vinkovci</izvorni_sadrzaj>
    <derivirana_varijabla naziv="DomainObject.Predmet.ProtustrankaWithAdressOIB_1">JURO j.d.o.o. za proizvodnju i trgovinu, OIB 25239158739, Anina 3, 32100 Vinkovci</derivirana_varijabla>
  </DomainObject.Predmet.ProtustrankaWithAdressOIB>
  <DomainObject.Predmet.ProtustrankaNazivFormated>
    <izvorni_sadrzaj>JURO j.d.o.o. za proizvodnju i trgovinu</izvorni_sadrzaj>
    <derivirana_varijabla naziv="DomainObject.Predmet.ProtustrankaNazivFormated_1">JURO j.d.o.o. za proizvodnju i trgovinu</derivirana_varijabla>
  </DomainObject.Predmet.ProtustrankaNazivFormated>
  <DomainObject.Predmet.ProtustrankaNazivFormatedOIB>
    <izvorni_sadrzaj>JURO j.d.o.o. za proizvodnju i trgovinu, OIB 25239158739</izvorni_sadrzaj>
    <derivirana_varijabla naziv="DomainObject.Predmet.ProtustrankaNazivFormatedOIB_1">JURO j.d.o.o. za proizvodnju i trgovinu, OIB 25239158739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JURO j.d.o.o. za proizvodnju i trgovinu zastupanog po punomoćniku Darko Matijević</item>
    </izvorni_sadrzaj>
    <derivirana_varijabla naziv="DomainObject.Predmet.ProtuStrankaListFormated_1">
      <item>JURO j.d.o.o. za proizvodnju i trgovinu zastupanog po punomoćniku Darko Matijević</item>
    </derivirana_varijabla>
  </DomainObject.Predmet.ProtuStrankaListFormated>
  <DomainObject.Predmet.ProtuStrankaListFormatedOIB>
    <izvorni_sadrzaj>
      <item>JURO j.d.o.o. za proizvodnju i trgovinu, OIB 25239158739 zastupanog po punomoćniku Darko Matijević</item>
    </izvorni_sadrzaj>
    <derivirana_varijabla naziv="DomainObject.Predmet.ProtuStrankaListFormatedOIB_1">
      <item>JURO j.d.o.o. za proizvodnju i trgovinu, OIB 25239158739 zastupanog po punomoćniku Darko Matijević</item>
    </derivirana_varijabla>
  </DomainObject.Predmet.ProtuStrankaListFormatedOIB>
  <DomainObject.Predmet.ProtuStrankaListFormatedWithAdress>
    <izvorni_sadrzaj>
      <item>JURO j.d.o.o. za proizvodnju i trgovinu, Anina 3, 32100 Vinkovci zastupanog po punomoćniku Darko Matijević</item>
    </izvorni_sadrzaj>
    <derivirana_varijabla naziv="DomainObject.Predmet.ProtuStrankaListFormatedWithAdress_1">
      <item>JURO j.d.o.o. za proizvodnju i trgovinu, Anina 3, 32100 Vinkovci zastupanog po punomoćniku Darko Matijević</item>
    </derivirana_varijabla>
  </DomainObject.Predmet.ProtuStrankaListFormatedWithAdress>
  <DomainObject.Predmet.ProtuStrankaListFormatedWithAdressOIB>
    <izvorni_sadrzaj>
      <item>JURO j.d.o.o. za proizvodnju i trgovinu, OIB 25239158739, Anina 3, 32100 Vinkovci zastupanog po punomoćniku Darko Matijević</item>
    </izvorni_sadrzaj>
    <derivirana_varijabla naziv="DomainObject.Predmet.ProtuStrankaListFormatedWithAdressOIB_1">
      <item>JURO j.d.o.o. za proizvodnju i trgovinu, OIB 25239158739, Anina 3, 32100 Vinkovci zastupanog po punomoćniku Darko Matijević</item>
    </derivirana_varijabla>
  </DomainObject.Predmet.ProtuStrankaListFormatedWithAdressOIB>
  <DomainObject.Predmet.ProtuStrankaListNazivFormated>
    <izvorni_sadrzaj>
      <item>JURO j.d.o.o. za proizvodnju i trgovinu</item>
    </izvorni_sadrzaj>
    <derivirana_varijabla naziv="DomainObject.Predmet.ProtuStrankaListNazivFormated_1">
      <item>JURO j.d.o.o. za proizvodnju i trgovinu</item>
    </derivirana_varijabla>
  </DomainObject.Predmet.ProtuStrankaListNazivFormated>
  <DomainObject.Predmet.ProtuStrankaListNazivFormatedOIB>
    <izvorni_sadrzaj>
      <item>JURO j.d.o.o. za proizvodnju i trgovinu, OIB 25239158739</item>
    </izvorni_sadrzaj>
    <derivirana_varijabla naziv="DomainObject.Predmet.ProtuStrankaListNazivFormatedOIB_1">
      <item>JURO j.d.o.o. za proizvodnju i trgovinu, OIB 25239158739</item>
    </derivirana_varijabla>
  </DomainObject.Predmet.ProtuStrankaListNazivFormatedOIB>
  <DomainObject.Predmet.OstaliListFormated>
    <izvorni_sadrzaj>
      <item>Darko Matijević punomoćnik sudionika u postupku JURO j.d.o.o. za proizvodnju i trgovinu</item>
      <item>Županijsko državno odvjetništvo u Vukovaru</item>
    </izvorni_sadrzaj>
    <derivirana_varijabla naziv="DomainObject.Predmet.OstaliListFormated_1">
      <item>Darko Matijević punomoćnik sudionika u postupku JURO j.d.o.o. za proizvodnju i trgovinu</item>
      <item>Županijsko državno odvjetništvo u Vukovaru</item>
    </derivirana_varijabla>
  </DomainObject.Predmet.OstaliListFormated>
  <DomainObject.Predmet.OstaliListFormatedOIB>
    <izvorni_sadrzaj>
      <item>Darko Matijević, OIB 80353798926 punomoćnik sudionika u postupku JURO j.d.o.o. za proizvodnju i trgovinu</item>
      <item>Županijsko državno odvjetništvo u Vukovaru, OIB 81618487055</item>
    </izvorni_sadrzaj>
    <derivirana_varijabla naziv="DomainObject.Predmet.OstaliListFormatedOIB_1">
      <item>Darko Matijević, OIB 80353798926 punomoćnik sudionika u postupku JURO j.d.o.o. za proizvodnju i trgovinu</item>
      <item>Županijsko državno odvjetništvo u Vukovaru, OIB 81618487055</item>
    </derivirana_varijabla>
  </DomainObject.Predmet.OstaliListFormatedOIB>
  <DomainObject.Predmet.OstaliListFormatedWithAdress>
    <izvorni_sadrzaj>
      <item>Darko Matijević, Slavija 44 A, 32100 Vinkovci punomoćnik sudionika u postupku JURO j.d.o.o. za proizvodnju i trgovinu</item>
      <item>Županijsko državno odvjetništvo u Vukovaru, Ulica Andrije Hebranga 2, 32000 Vukovar</item>
    </izvorni_sadrzaj>
    <derivirana_varijabla naziv="DomainObject.Predmet.OstaliListFormatedWithAdress_1">
      <item>Darko Matijević, Slavija 44 A, 32100 Vinkovci punomoćnik sudionika u postupku JURO j.d.o.o. za proizvodnju i trgovinu</item>
      <item>Županijsko državno odvjetništvo u Vukovaru, Ulica Andrije Hebranga 2, 32000 Vukovar</item>
    </derivirana_varijabla>
  </DomainObject.Predmet.OstaliListFormatedWithAdress>
  <DomainObject.Predmet.OstaliListFormatedWithAdressOIB>
    <izvorni_sadrzaj>
      <item>Darko Matijević, OIB 80353798926, Slavija 44 A, 32100 Vinkovci punomoćnik sudionika u postupku JURO j.d.o.o. za proizvodnju i trgovinu</item>
      <item>Županijsko državno odvjetništvo u Vukovaru, OIB 81618487055, Ulica Andrije Hebranga 2, 32000 Vukovar</item>
    </izvorni_sadrzaj>
    <derivirana_varijabla naziv="DomainObject.Predmet.OstaliListFormatedWithAdressOIB_1">
      <item>Darko Matijević, OIB 80353798926, Slavija 44 A, 32100 Vinkovci punomoćnik sudionika u postupku JURO j.d.o.o. za proizvodnju i trgovinu</item>
      <item>Županijsko državno odvjetništvo u Vukovaru, OIB 81618487055, Ulica Andrije Hebranga 2, 32000 Vukovar</item>
    </derivirana_varijabla>
  </DomainObject.Predmet.OstaliListFormatedWithAdressOIB>
  <DomainObject.Predmet.OstaliListNazivFormated>
    <izvorni_sadrzaj>
      <item>Darko Matijević</item>
      <item>Županijsko državno odvjetništvo u Vukovaru</item>
    </izvorni_sadrzaj>
    <derivirana_varijabla naziv="DomainObject.Predmet.OstaliListNazivFormated_1">
      <item>Darko Matijević</item>
      <item>Županijsko državno odvjetništvo u Vukovaru</item>
    </derivirana_varijabla>
  </DomainObject.Predmet.OstaliListNazivFormated>
  <DomainObject.Predmet.OstaliListNazivFormatedOIB>
    <izvorni_sadrzaj>
      <item>Darko Matijević, OIB 80353798926</item>
      <item>Županijsko državno odvjetništvo u Vukovaru, OIB 81618487055</item>
    </izvorni_sadrzaj>
    <derivirana_varijabla naziv="DomainObject.Predmet.OstaliListNazivFormatedOIB_1">
      <item>Darko Matijević, OIB 80353798926</item>
      <item>Županijsko državno odvjetništvo u Vukovaru, OIB 81618487055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JURO j.d.o.o. za proizvodnju i trgovinu</izvorni_sadrzaj>
    <derivirana_varijabla naziv="DomainObject.Predmet.ProtustrankaIDrugi_1">JURO j.d.o.o. za proizvodnju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JURO j.d.o.o. za proizvodnju i trgovinu, OIB 25239158739, Anina 3, 32100 Vinkovci</izvorni_sadrzaj>
    <derivirana_varijabla naziv="DomainObject.Predmet.ProtustrankaIDrugiAdressOIB_1">JURO j.d.o.o. za proizvodnju i trgovinu, OIB 25239158739, Anina 3,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JURO j.d.o.o. za proizvodnju i trgovinu</item>
      <item>Darko Matijević</item>
      <item>Županijsko državno odvjetništvo u Vukovaru</item>
    </izvorni_sadrzaj>
    <derivirana_varijabla naziv="DomainObject.Predmet.SudioniciListNaziv_1">
      <item>FINA RC OSIJEK</item>
      <item>JURO j.d.o.o. za proizvodnju i trgovinu</item>
      <item>Darko Matijević</item>
      <item>Županijsko državno odvjetništvo u Vukovaru</item>
    </derivirana_varijabla>
  </DomainObject.Predmet.SudioniciListNaziv>
  <DomainObject.Predmet.SudioniciListAdressOIB>
    <izvorni_sadrzaj>
      <item>FINA RC OSIJEK, OIB 85821130368</item>
      <item>JURO j.d.o.o. za proizvodnju i trgovinu, OIB 25239158739, Anina 3,32100 Vinkovci</item>
      <item>Darko Matijević, OIB 80353798926, Slavija 44 A,32100 Vinkovci</item>
      <item>Županijsko državno odvjetništvo u Vukovaru, OIB 81618487055, Ulica Andrije Hebranga 2,32000 Vukovar</item>
    </izvorni_sadrzaj>
    <derivirana_varijabla naziv="DomainObject.Predmet.SudioniciListAdressOIB_1">
      <item>FINA RC OSIJEK, OIB 85821130368</item>
      <item>JURO j.d.o.o. za proizvodnju i trgovinu, OIB 25239158739, Anina 3,32100 Vinkovci</item>
      <item>Darko Matijević, OIB 80353798926, Slavija 44 A,32100 Vinkovci</item>
      <item>Županijsko državno odvjetništvo u Vukovaru, OIB 81618487055, Ulica Andrije Hebranga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25239158739</item>
      <item>, OIB 80353798926</item>
      <item>, OIB 81618487055</item>
    </izvorni_sadrzaj>
    <derivirana_varijabla naziv="DomainObject.Predmet.SudioniciListNazivOIB_1">
      <item>, OIB 85821130368</item>
      <item>, OIB 25239158739</item>
      <item>, OIB 80353798926</item>
      <item>, OIB 81618487055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prosinca 2018.</izvorni_sadrzaj>
    <derivirana_varijabla naziv="DomainObject.Predmet.DatumZadnjeOdrzaneSudskeRadnje_1">3. prosinca 2018.</derivirana_varijabla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St-920/2018-9</izvorni_sadrzaj>
    <derivirana_varijabla naziv="DomainObject.PredzadnjaOdlukaIzPredmeta.Oznaka_1">St-920/2018-9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40C4B79-269B-4894-8F1C-0C4248BAB5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170</properties:Words>
  <properties:Characters>936</properties:Characters>
  <properties:Lines>44</properties:Lines>
  <properties:Paragraphs>21</properties:Paragraphs>
  <properties:TotalTime>196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2018-09-06T12:19:00Z</cp:lastPrinted>
  <dcterms:modified xmlns:xsi="http://www.w3.org/2001/XMLSchema-instance" xsi:type="dcterms:W3CDTF">2018-12-19T12:51:00Z</dcterms:modified>
  <cp:revision>163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(920-18 (-20) POZIV ZA ROČ..docx)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