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a653" w14:paraId="606a653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63699B" w:rsidR="00D13F3A">
      <w:r>
        <w:rPr>
          <w:noProof/>
          <w:lang w:eastAsia="hr-HR"/>
        </w:rPr>
        <w:t xml:space="preserve">               </w:t>
      </w:r>
      <w:r w:rsidR="008966A4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3699B" w:rsidP="00586DD5" w:rsidR="00586DD5" w:rsidRPr="00586DD5">
      <w:r>
        <w:t xml:space="preserve">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F37CAB">
        <w:t>2262</w:t>
      </w:r>
      <w:r w:rsidR="00B855FA">
        <w:t>/18</w:t>
      </w:r>
      <w:r w:rsidR="0063699B">
        <w:t>-10</w:t>
      </w:r>
    </w:p>
    <w:p w:rsidRDefault="0063699B" w:rsidP="00586DD5" w:rsidR="00D13F3A" w:rsidRPr="00586DD5">
      <w:r>
        <w:t xml:space="preserve">            </w:t>
      </w:r>
      <w:r w:rsidR="00586DD5" w:rsidRPr="00586DD5">
        <w:t>Amruševa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E45C2" w:rsidP="001C69BB" w:rsidR="006B708C">
      <w:pPr>
        <w:ind w:firstLine="720"/>
        <w:jc w:val="both"/>
        <w:rPr>
          <w:lang w:val="pt-BR"/>
        </w:rPr>
      </w:pPr>
      <w:r w:rsidRPr="005E45C2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5E45C2">
        <w:t>85821130368</w:t>
      </w:r>
      <w:r w:rsidRPr="005E45C2">
        <w:rPr>
          <w:lang w:val="pt-BR"/>
        </w:rPr>
        <w:t xml:space="preserve">, za otvaranje stečajnog postupka nad dužnikom </w:t>
      </w:r>
      <w:r w:rsidR="00F37CAB" w:rsidRPr="00F37CAB">
        <w:rPr>
          <w:lang w:val="pt-BR"/>
        </w:rPr>
        <w:t>AROMASANJA j.d.o.o., Zagreb, Kraljice Jelene 4, OIB: 58997343043</w:t>
      </w:r>
      <w:r w:rsidRPr="005E45C2">
        <w:rPr>
          <w:lang w:val="pt-BR"/>
        </w:rPr>
        <w:t xml:space="preserve">, </w:t>
      </w:r>
      <w:r w:rsidR="00F37CAB">
        <w:rPr>
          <w:lang w:val="pt-BR"/>
        </w:rPr>
        <w:t>11. listopada</w:t>
      </w:r>
      <w:r w:rsidR="00B855FA">
        <w:rPr>
          <w:lang w:val="pt-BR"/>
        </w:rPr>
        <w:t xml:space="preserve"> 2018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F37CAB" w:rsidRPr="00F37CAB">
        <w:rPr>
          <w:lang w:val="pt-BR"/>
        </w:rPr>
        <w:t>AROMASANJA j.d.o.o., Zagreb, Kraljice Jelene 4, OIB: 58997343043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E01E3A">
        <w:t>6. studenoga</w:t>
      </w:r>
      <w:r w:rsidR="00B855FA">
        <w:t xml:space="preserve"> 2018</w:t>
      </w:r>
      <w:r w:rsidR="00F23AB4">
        <w:t xml:space="preserve">. </w:t>
      </w:r>
      <w:r w:rsidR="00F23AB4" w:rsidRPr="005022CE">
        <w:t xml:space="preserve">u </w:t>
      </w:r>
      <w:r w:rsidR="00E01E3A">
        <w:t>10.5</w:t>
      </w:r>
      <w:r w:rsidR="0093411A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5374D5" w:rsidRPr="005374D5">
        <w:rPr>
          <w:lang w:val="pt-BR"/>
        </w:rPr>
        <w:t>11. listopada</w:t>
      </w:r>
      <w:r w:rsidR="005374D5">
        <w:rPr>
          <w:lang w:val="pt-BR"/>
        </w:rPr>
        <w:t xml:space="preserve"> </w:t>
      </w:r>
      <w:r w:rsidR="00334976" w:rsidRPr="00334976">
        <w:rPr>
          <w:lang w:val="pt-BR"/>
        </w:rPr>
        <w:t>2018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367E58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63699B">
      <w:pPr>
        <w:rPr>
          <w:b/>
        </w:rPr>
      </w:pPr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</w:p>
    <w:p w:rsidRDefault="0063699B" w:rsidP="006B708C" w:rsidR="0063699B">
      <w:pPr>
        <w:rPr>
          <w:b/>
        </w:rPr>
      </w:pPr>
    </w:p>
    <w:p w:rsidRDefault="0063699B" w:rsidP="006B708C" w:rsidR="0063699B">
      <w:pPr>
        <w:rPr>
          <w:b/>
        </w:rPr>
      </w:pPr>
    </w:p>
    <w:p w:rsidRDefault="00D03437" w:rsidP="006B708C" w:rsidR="0093411A" w:rsidRPr="006C76E8">
      <w:r>
        <w:rPr>
          <w:b/>
        </w:rPr>
        <w:tab/>
      </w:r>
    </w:p>
    <w:p w:rsidRDefault="00367E58" w:rsidP="00400817" w:rsidR="00367E58" w:rsidRPr="00400817">
      <w:pPr>
        <w:jc w:val="right"/>
      </w:pPr>
      <w:r w:rsidRPr="00400817">
        <w:t>Za točnost otpravka – ovlašteni službenik</w:t>
      </w:r>
      <w:r>
        <w:t>:</w:t>
      </w:r>
    </w:p>
    <w:p w:rsidRDefault="00367E58" w:rsidP="00400817" w:rsidR="00367E58" w:rsidRPr="00400817">
      <w:pPr>
        <w:ind w:left="5664"/>
      </w:pPr>
      <w:r w:rsidRPr="00400817">
        <w:t xml:space="preserve">        Dijana Hadžić</w:t>
      </w:r>
    </w:p>
    <w:p w:rsidRDefault="00B639DE" w:rsidP="00367E58" w:rsidR="00B639DE">
      <w:pPr>
        <w:ind w:left="1080"/>
      </w:pPr>
    </w:p>
    <w:p w:rsidRDefault="00367E58" w:rsidP="00367E58" w:rsidR="00367E58" w:rsidRPr="00586DD5">
      <w:pPr>
        <w:ind w:left="1080"/>
      </w:pPr>
    </w:p>
    <w:sectPr w:rsidSect="00D13F3A" w:rsidR="00367E58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34976"/>
    <w:rsid w:val="00347BB4"/>
    <w:rsid w:val="00367E58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374D5"/>
    <w:rsid w:val="0055478B"/>
    <w:rsid w:val="00555310"/>
    <w:rsid w:val="00560074"/>
    <w:rsid w:val="005640F5"/>
    <w:rsid w:val="00586DD5"/>
    <w:rsid w:val="005E0B3B"/>
    <w:rsid w:val="005E45C2"/>
    <w:rsid w:val="00602EBC"/>
    <w:rsid w:val="006208B6"/>
    <w:rsid w:val="0063051F"/>
    <w:rsid w:val="0063699B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3411A"/>
    <w:rsid w:val="00A34C9C"/>
    <w:rsid w:val="00A45CFF"/>
    <w:rsid w:val="00A66EA0"/>
    <w:rsid w:val="00A702C4"/>
    <w:rsid w:val="00A76551"/>
    <w:rsid w:val="00B47261"/>
    <w:rsid w:val="00B639DE"/>
    <w:rsid w:val="00B7228A"/>
    <w:rsid w:val="00B855FA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1E3A"/>
    <w:rsid w:val="00E07559"/>
    <w:rsid w:val="00E865F3"/>
    <w:rsid w:val="00E9131D"/>
    <w:rsid w:val="00EA7FA1"/>
    <w:rsid w:val="00F23AB4"/>
    <w:rsid w:val="00F378C1"/>
    <w:rsid w:val="00F37CAB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7E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E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E5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E5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E5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7E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E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E5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E5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E5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2262</izvorni_sadrzaj>
    <derivirana_varijabla naziv="DomainObject.Predmet.Broj_1">2262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St-2262/2018</izvorni_sadrzaj>
    <derivirana_varijabla naziv="DomainObject.Predmet.OznakaBroj_1">St-2262/2018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AROMASANJA jednostavno društvo s ograničenom odgovornošću za trgovinu i usluge zastupanog po punomoćniku Sanja Petrović</izvorni_sadrzaj>
    <derivirana_varijabla naziv="DomainObject.Predmet.ProtustrankaFormated_1">  AROMASANJA jednostavno društvo s ograničenom odgovornošću za trgovinu i usluge zastupanog po punomoćniku Sanja Petrović</derivirana_varijabla>
  </DomainObject.Predmet.ProtustrankaFormated>
  <DomainObject.Predmet.ProtustrankaFormatedOIB>
    <izvorni_sadrzaj>  AROMASANJA jednostavno društvo s ograničenom odgovornošću za trgovinu i usluge, OIB 58997343043 zastupanog po punomoćniku Sanja Petrović</izvorni_sadrzaj>
    <derivirana_varijabla naziv="DomainObject.Predmet.ProtustrankaFormatedOIB_1">  AROMASANJA jednostavno društvo s ograničenom odgovornošću za trgovinu i usluge, OIB 58997343043 zastupanog po punomoćniku Sanja Petrović</derivirana_varijabla>
  </DomainObject.Predmet.ProtustrankaFormatedOIB>
  <DomainObject.Predmet.ProtustrankaFormatedWithAdress>
    <izvorni_sadrzaj> AROMASANJA jednostavno društvo s ograničenom odgovornošću za trgovinu i usluge, Kraljice Jelene 4, 10000 Zagreb zastupanog po punomoćniku Sanja Petrović</izvorni_sadrzaj>
    <derivirana_varijabla naziv="DomainObject.Predmet.ProtustrankaFormatedWithAdress_1"> AROMASANJA jednostavno društvo s ograničenom odgovornošću za trgovinu i usluge, Kraljice Jelene 4, 10000 Zagreb zastupanog po punomoćniku Sanja Petrović</derivirana_varijabla>
  </DomainObject.Predmet.ProtustrankaFormatedWithAdress>
  <DomainObject.Predmet.ProtustrankaFormatedWithAdressOIB>
    <izvorni_sadrzaj> AROMASANJA jednostavno društvo s ograničenom odgovornošću za trgovinu i usluge, OIB 58997343043, Kraljice Jelene 4, 10000 Zagreb zastupanog po punomoćniku Sanja Petrović</izvorni_sadrzaj>
    <derivirana_varijabla naziv="DomainObject.Predmet.ProtustrankaFormatedWithAdressOIB_1"> AROMASANJA jednostavno društvo s ograničenom odgovornošću za trgovinu i usluge, OIB 58997343043, Kraljice Jelene 4, 10000 Zagreb zastupanog po punomoćniku Sanja Petrović</derivirana_varijabla>
  </DomainObject.Predmet.ProtustrankaFormatedWithAdressOIB>
  <DomainObject.Predmet.ProtustrankaWithAdress>
    <izvorni_sadrzaj>AROMASANJA jednostavno društvo s ograničenom odgovornošću za trgovinu i usluge Kraljice Jelene 4, 10000 Zagreb</izvorni_sadrzaj>
    <derivirana_varijabla naziv="DomainObject.Predmet.ProtustrankaWithAdress_1">AROMASANJA jednostavno društvo s ograničenom odgovornošću za trgovinu i usluge Kraljice Jelene 4, 10000 Zagreb</derivirana_varijabla>
  </DomainObject.Predmet.ProtustrankaWithAdress>
  <DomainObject.Predmet.ProtustrankaWithAdressOIB>
    <izvorni_sadrzaj>AROMASANJA jednostavno društvo s ograničenom odgovornošću za trgovinu i usluge, OIB 58997343043, Kraljice Jelene 4, 10000 Zagreb</izvorni_sadrzaj>
    <derivirana_varijabla naziv="DomainObject.Predmet.ProtustrankaWithAdressOIB_1">AROMASANJA jednostavno društvo s ograničenom odgovornošću za trgovinu i usluge, OIB 58997343043, Kraljice Jelene 4, 10000 Zagreb</derivirana_varijabla>
  </DomainObject.Predmet.ProtustrankaWithAdressOIB>
  <DomainObject.Predmet.ProtustrankaNazivFormated>
    <izvorni_sadrzaj>AROMASANJA jednostavno društvo s ograničenom odgovornošću za trgovinu i usluge</izvorni_sadrzaj>
    <derivirana_varijabla naziv="DomainObject.Predmet.ProtustrankaNazivFormated_1">AROMASANJA jednostavno društvo s ograničenom odgovornošću za trgovinu i usluge</derivirana_varijabla>
  </DomainObject.Predmet.ProtustrankaNazivFormated>
  <DomainObject.Predmet.ProtustrankaNazivFormatedOIB>
    <izvorni_sadrzaj>AROMASANJA jednostavno društvo s ograničenom odgovornošću za trgovinu i usluge, OIB 58997343043</izvorni_sadrzaj>
    <derivirana_varijabla naziv="DomainObject.Predmet.ProtustrankaNazivFormatedOIB_1">AROMASANJA jednostavno društvo s ograničenom odgovornošću za trgovinu i usluge, OIB 58997343043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AROMASANJA jednostavno društvo s ograničenom odgovornošću za trgovinu i usluge zastupanog po punomoćniku Sanja Petrović</item>
    </izvorni_sadrzaj>
    <derivirana_varijabla naziv="DomainObject.Predmet.ProtuStrankaListFormated_1">
      <item>AROMASANJA jednostavno društvo s ograničenom odgovornošću za trgovinu i usluge zastupanog po punomoćniku Sanja Petrović</item>
    </derivirana_varijabla>
  </DomainObject.Predmet.ProtuStrankaListFormated>
  <DomainObject.Predmet.ProtuStrankaListFormatedOIB>
    <izvorni_sadrzaj>
      <item>AROMASANJA jednostavno društvo s ograničenom odgovornošću za trgovinu i usluge, OIB 58997343043 zastupanog po punomoćniku Sanja Petrović</item>
    </izvorni_sadrzaj>
    <derivirana_varijabla naziv="DomainObject.Predmet.ProtuStrankaListFormatedOIB_1">
      <item>AROMASANJA jednostavno društvo s ograničenom odgovornošću za trgovinu i usluge, OIB 58997343043 zastupanog po punomoćniku Sanja Petrović</item>
    </derivirana_varijabla>
  </DomainObject.Predmet.ProtuStrankaListFormatedOIB>
  <DomainObject.Predmet.ProtuStrankaListFormatedWithAdress>
    <izvorni_sadrzaj>
      <item>AROMASANJA jednostavno društvo s ograničenom odgovornošću za trgovinu i usluge, Kraljice Jelene 4, 10000 Zagreb zastupanog po punomoćniku Sanja Petrović</item>
    </izvorni_sadrzaj>
    <derivirana_varijabla naziv="DomainObject.Predmet.ProtuStrankaListFormatedWithAdress_1">
      <item>AROMASANJA jednostavno društvo s ograničenom odgovornošću za trgovinu i usluge, Kraljice Jelene 4, 10000 Zagreb zastupanog po punomoćniku Sanja Petrović</item>
    </derivirana_varijabla>
  </DomainObject.Predmet.ProtuStrankaListFormatedWithAdress>
  <DomainObject.Predmet.ProtuStrankaListFormatedWithAdressOIB>
    <izvorni_sadrzaj>
      <item>AROMASANJA jednostavno društvo s ograničenom odgovornošću za trgovinu i usluge, OIB 58997343043, Kraljice Jelene 4, 10000 Zagreb zastupanog po punomoćniku Sanja Petrović</item>
    </izvorni_sadrzaj>
    <derivirana_varijabla naziv="DomainObject.Predmet.ProtuStrankaListFormatedWithAdressOIB_1">
      <item>AROMASANJA jednostavno društvo s ograničenom odgovornošću za trgovinu i usluge, OIB 58997343043, Kraljice Jelene 4, 10000 Zagreb zastupanog po punomoćniku Sanja Petrović</item>
    </derivirana_varijabla>
  </DomainObject.Predmet.ProtuStrankaListFormatedWithAdressOIB>
  <DomainObject.Predmet.ProtuStrankaListNazivFormated>
    <izvorni_sadrzaj>
      <item>AROMASANJA jednostavno društvo s ograničenom odgovornošću za trgovinu i usluge</item>
    </izvorni_sadrzaj>
    <derivirana_varijabla naziv="DomainObject.Predmet.ProtuStrankaListNazivFormated_1">
      <item>AROMASANJA jednostavno društvo s ograničenom odgovornošću za trgovinu i usluge</item>
    </derivirana_varijabla>
  </DomainObject.Predmet.ProtuStrankaListNazivFormated>
  <DomainObject.Predmet.ProtuStrankaListNazivFormatedOIB>
    <izvorni_sadrzaj>
      <item>AROMASANJA jednostavno društvo s ograničenom odgovornošću za trgovinu i usluge, OIB 58997343043</item>
    </izvorni_sadrzaj>
    <derivirana_varijabla naziv="DomainObject.Predmet.ProtuStrankaListNazivFormatedOIB_1">
      <item>AROMASANJA jednostavno društvo s ograničenom odgovornošću za trgovinu i usluge, OIB 58997343043</item>
    </derivirana_varijabla>
  </DomainObject.Predmet.ProtuStrankaListNazivFormatedOIB>
  <DomainObject.Predmet.OstaliListFormated>
    <izvorni_sadrzaj>
      <item>Sanja Petrović punomoćnik sudionika u postupku AROMASANJA jednostavno društvo s ograničenom odgovornošću za trgovinu i usluge</item>
      <item>Raiffeisenbank Austrija d.d.</item>
    </izvorni_sadrzaj>
    <derivirana_varijabla naziv="DomainObject.Predmet.OstaliListFormated_1">
      <item>Sanja Petrović punomoćnik sudionika u postupku AROMASANJA jednostavno društvo s ograničenom odgovornošću za trgovinu i usluge</item>
      <item>Raiffeisenbank Austrija d.d.</item>
    </derivirana_varijabla>
  </DomainObject.Predmet.OstaliListFormated>
  <DomainObject.Predmet.OstaliListFormatedOIB>
    <izvorni_sadrzaj>
      <item>Sanja Petrović, OIB 14122532508 punomoćnik sudionika u postupku AROMASANJA jednostavno društvo s ograničenom odgovornošću za trgovinu i usluge</item>
      <item>Raiffeisenbank Austrija d.d.</item>
    </izvorni_sadrzaj>
    <derivirana_varijabla naziv="DomainObject.Predmet.OstaliListFormatedOIB_1">
      <item>Sanja Petrović, OIB 14122532508 punomoćnik sudionika u postupku AROMASANJA jednostavno društvo s ograničenom odgovornošću za trgovinu i usluge</item>
      <item>Raiffeisenbank Austrija d.d.</item>
    </derivirana_varijabla>
  </DomainObject.Predmet.OstaliListFormatedOIB>
  <DomainObject.Predmet.OstaliListFormatedWithAdress>
    <izvorni_sadrzaj>
      <item>Sanja Petrović, Kraljice Jelene 4, 10000 Zagreb punomoćnik sudionika u postupku AROMASANJA jednostavno društvo s ograničenom odgovornošću za trgovinu i usluge</item>
      <item>Raiffeisenbank Austrija d.d., Petrinjska 59, 10000 Zagreb</item>
    </izvorni_sadrzaj>
    <derivirana_varijabla naziv="DomainObject.Predmet.OstaliListFormatedWithAdress_1">
      <item>Sanja Petrović, Kraljice Jelene 4, 10000 Zagreb punomoćnik sudionika u postupku AROMASANJA jednostavno društvo s ograničenom odgovornošću za trgovinu i usluge</item>
      <item>Raiffeisenbank Austrija d.d., Petrinjska 59, 10000 Zagreb</item>
    </derivirana_varijabla>
  </DomainObject.Predmet.OstaliListFormatedWithAdress>
  <DomainObject.Predmet.OstaliListFormatedWithAdressOIB>
    <izvorni_sadrzaj>
      <item>Sanja Petrović, OIB 14122532508, Kraljice Jelene 4, 10000 Zagreb punomoćnik sudionika u postupku AROMASANJA jednostavno društvo s ograničenom odgovornošću za trgovinu i usluge</item>
      <item>Raiffeisenbank Austrija d.d., Petrinjska 59, 10000 Zagreb</item>
    </izvorni_sadrzaj>
    <derivirana_varijabla naziv="DomainObject.Predmet.OstaliListFormatedWithAdressOIB_1">
      <item>Sanja Petrović, OIB 14122532508, Kraljice Jelene 4, 10000 Zagreb punomoćnik sudionika u postupku AROMASANJA jednostavno društvo s ograničenom odgovornošću za trgovinu i usluge</item>
      <item>Raiffeisenbank Austrija d.d., Petrinjska 59, 10000 Zagreb</item>
    </derivirana_varijabla>
  </DomainObject.Predmet.OstaliListFormatedWithAdressOIB>
  <DomainObject.Predmet.OstaliListNazivFormated>
    <izvorni_sadrzaj>
      <item>Sanja Petrović</item>
      <item>Raiffeisenbank Austrija d.d.</item>
    </izvorni_sadrzaj>
    <derivirana_varijabla naziv="DomainObject.Predmet.OstaliListNazivFormated_1">
      <item>Sanja Petrović</item>
      <item>Raiffeisenbank Austrija d.d.</item>
    </derivirana_varijabla>
  </DomainObject.Predmet.OstaliListNazivFormated>
  <DomainObject.Predmet.OstaliListNazivFormatedOIB>
    <izvorni_sadrzaj>
      <item>Sanja Petrović, OIB 14122532508</item>
      <item>Raiffeisenbank Austrija d.d.</item>
    </izvorni_sadrzaj>
    <derivirana_varijabla naziv="DomainObject.Predmet.OstaliListNazivFormatedOIB_1">
      <item>Sanja Petrović, OIB 14122532508</item>
      <item>Raiffeisenbank Austrija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AROMASANJA jednostavno društvo s ograničenom odgovornošću za trgovinu i usluge</izvorni_sadrzaj>
    <derivirana_varijabla naziv="DomainObject.Predmet.ProtustrankaIDrugi_1">AROMASANJA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AROMASANJA jednostavno društvo s ograničenom odgovornošću za trgovinu i usluge, OIB 58997343043, Kraljice Jelene 4, 10000 Zagreb</izvorni_sadrzaj>
    <derivirana_varijabla naziv="DomainObject.Predmet.ProtustrankaIDrugiAdressOIB_1">AROMASANJA jednostavno društvo s ograničenom odgovornošću za trgovinu i usluge, OIB 58997343043, Kraljice Jelene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AROMASANJA jednostavno društvo s ograničenom odgovornošću za trgovinu i usluge</item>
      <item>Sanja Petrović</item>
      <item>Raiffeisenbank Austrija d.d.</item>
    </izvorni_sadrzaj>
    <derivirana_varijabla naziv="DomainObject.Predmet.SudioniciListNaziv_1">
      <item>FINA Regionalni centar Zagreb</item>
      <item>AROMASANJA jednostavno društvo s ograničenom odgovornošću za trgovinu i usluge</item>
      <item>Sanja Petrović</item>
      <item>Raiffeisenbank Austrija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AROMASANJA jednostavno društvo s ograničenom odgovornošću za trgovinu i usluge, OIB 58997343043, Kraljice Jelene 4,10000 Zagreb</item>
      <item>Sanja Petrović, OIB 14122532508, Kraljice Jelene 4,10000 Zagreb</item>
      <item>Raiffeisenbank Austrija d.d., Petrinjska 59,10000 Zagreb</item>
    </izvorni_sadrzaj>
    <derivirana_varijabla naziv="DomainObject.Predmet.SudioniciListAdressOIB_1">
      <item>FINA Regionalni centar Zagreb, OIB 85821130368, Trg svibanjskih žrtava 1995. 1,10000 Zagreb</item>
      <item>AROMASANJA jednostavno društvo s ograničenom odgovornošću za trgovinu i usluge, OIB 58997343043, Kraljice Jelene 4,10000 Zagreb</item>
      <item>Sanja Petrović, OIB 14122532508, Kraljice Jelene 4,10000 Zagreb</item>
      <item>Raiffeisenbank Austrija d.d.,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58997343043</item>
      <item>, OIB 14122532508</item>
      <item>, OIB null</item>
    </izvorni_sadrzaj>
    <derivirana_varijabla naziv="DomainObject.Predmet.SudioniciListNazivOIB_1">
      <item>, OIB 85821130368</item>
      <item>, OIB 58997343043</item>
      <item>, OIB 14122532508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St-2262/2018-9</izvorni_sadrzaj>
    <derivirana_varijabla naziv="DomainObject.PredzadnjaOdlukaIzPredmeta.Oznaka_1">St-2262/2018-9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879</properties:Characters>
  <properties:Lines>37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2018-10-11T11:44:00Z</dcterms:created>
  <dc:creator>nmarkovic</dc:creator>
  <cp:lastModifiedBy>Dijana Hadžić</cp:lastModifiedBy>
  <cp:lastPrinted>2016-07-08T11:44:00Z</cp:lastPrinted>
  <dcterms:modified xmlns:xsi="http://www.w3.org/2001/XMLSchema-instance" xsi:type="dcterms:W3CDTF">2018-10-11T12:05:00Z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