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36c84" w14:paraId="d436c84"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3245E7">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196BF5">
        <w:rPr>
          <w:rFonts w:hAnsi="Times New Roman" w:ascii="Times New Roman"/>
        </w:rPr>
        <w:t>416/2018-57</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E216C4">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6580C">
        <w:rPr>
          <w:rFonts w:hAnsi="Times New Roman" w:ascii="Times New Roman"/>
        </w:rPr>
        <w:t>Trg hrvatskih branitelja 1</w:t>
      </w:r>
      <w:r w:rsidR="00E216C4">
        <w:rPr>
          <w:rFonts w:hAnsi="Times New Roman" w:ascii="Times New Roman"/>
        </w:rPr>
        <w:t>/II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196BF5" w:rsidR="00196BF5">
      <w:pPr>
        <w:jc w:val="both"/>
        <w:rPr>
          <w:rFonts w:hAnsi="Times New Roman" w:ascii="Times New Roman"/>
        </w:rPr>
      </w:pPr>
      <w:r w:rsidRPr="00AE3473">
        <w:rPr>
          <w:rFonts w:hAnsi="Times New Roman" w:ascii="Times New Roman"/>
        </w:rPr>
        <w:tab/>
      </w:r>
      <w:r w:rsidR="00196BF5" w:rsidRPr="006C626A">
        <w:rPr>
          <w:rFonts w:hAnsi="Times New Roman" w:ascii="Times New Roman"/>
        </w:rPr>
        <w:t xml:space="preserve">Trgovački sud u Zagrebu, Stalna služba u Karlovcu, po sucu Vesni Fundurulić Perišin, u stečajnom postupku nad Stečajnom masom iza KARMA PROJEKT d.o.o. u stečaju, Bilje, Vinogradska 17, OIB: 89412317625, </w:t>
      </w:r>
      <w:r w:rsidR="00196BF5">
        <w:rPr>
          <w:rFonts w:hAnsi="Times New Roman" w:ascii="Times New Roman"/>
        </w:rPr>
        <w:t>22. svibnja</w:t>
      </w:r>
      <w:r w:rsidR="00196BF5" w:rsidRPr="006C626A">
        <w:rPr>
          <w:rFonts w:hAnsi="Times New Roman" w:ascii="Times New Roman"/>
        </w:rPr>
        <w:t xml:space="preserve"> 2019.,</w:t>
      </w:r>
    </w:p>
    <w:p w:rsidRDefault="00196BF5" w:rsidP="00196BF5" w:rsidR="00196BF5" w:rsidRPr="001A1A01">
      <w:pPr>
        <w:jc w:val="both"/>
        <w:rPr>
          <w:rFonts w:hAnsi="Times New Roman" w:ascii="Times New Roman"/>
        </w:rPr>
      </w:pPr>
    </w:p>
    <w:p w:rsidRDefault="00196BF5" w:rsidP="00196BF5" w:rsidR="00196BF5" w:rsidRPr="001A1A01">
      <w:pPr>
        <w:jc w:val="center"/>
        <w:rPr>
          <w:rFonts w:hAnsi="Times New Roman" w:ascii="Times New Roman"/>
        </w:rPr>
      </w:pPr>
      <w:r w:rsidRPr="001A1A01">
        <w:rPr>
          <w:rFonts w:hAnsi="Times New Roman" w:ascii="Times New Roman"/>
        </w:rPr>
        <w:t>z a k l j u č i o   j e</w:t>
      </w:r>
    </w:p>
    <w:p w:rsidRDefault="00196BF5" w:rsidP="00196BF5" w:rsidR="00196BF5" w:rsidRPr="001A1A01">
      <w:pPr>
        <w:rPr>
          <w:rFonts w:hAnsi="Times New Roman" w:ascii="Times New Roman"/>
        </w:rPr>
      </w:pPr>
    </w:p>
    <w:p w:rsidRDefault="00196BF5" w:rsidP="00196BF5" w:rsidR="00196BF5">
      <w:pPr>
        <w:pStyle w:val="Tijeloteksta"/>
        <w:ind w:firstLine="720"/>
        <w:jc w:val="both"/>
        <w:rPr>
          <w:rFonts w:hAnsi="Times New Roman" w:ascii="Times New Roman"/>
        </w:rPr>
      </w:pPr>
      <w:r>
        <w:rPr>
          <w:rFonts w:hAnsi="Times New Roman" w:ascii="Times New Roman"/>
        </w:rPr>
        <w:t>I.</w:t>
      </w:r>
      <w:r w:rsidRPr="00FE257A">
        <w:rPr>
          <w:rFonts w:hAnsi="Times New Roman" w:ascii="Times New Roman"/>
        </w:rPr>
        <w:t xml:space="preserve">U stečajnom postupku prodaje se imovina stečajnog dužnika </w:t>
      </w:r>
      <w:r>
        <w:rPr>
          <w:rFonts w:hAnsi="Times New Roman" w:ascii="Times New Roman"/>
        </w:rPr>
        <w:t>Stečajna masa</w:t>
      </w:r>
      <w:r w:rsidRPr="006C626A">
        <w:rPr>
          <w:rFonts w:hAnsi="Times New Roman" w:ascii="Times New Roman"/>
        </w:rPr>
        <w:t xml:space="preserve"> iza KARMA PROJEKT d.o.o. u stečaju, Bilje, Vinogradska 17, OIB: 89412317625</w:t>
      </w:r>
      <w:r w:rsidRPr="006D2266">
        <w:rPr>
          <w:rFonts w:hAnsi="Times New Roman" w:ascii="Times New Roman"/>
        </w:rPr>
        <w:t>, uz odgovarajuću primjenu pravila ovršnog postupka o ovrsi na nekretnini</w:t>
      </w:r>
      <w:r>
        <w:rPr>
          <w:rFonts w:hAnsi="Times New Roman" w:ascii="Times New Roman"/>
        </w:rPr>
        <w:t xml:space="preserve"> i to:</w:t>
      </w:r>
    </w:p>
    <w:p w:rsidRDefault="00196BF5" w:rsidP="00196BF5" w:rsidR="00196BF5" w:rsidRPr="006C626A">
      <w:pPr>
        <w:ind w:firstLine="720"/>
        <w:jc w:val="both"/>
        <w:rPr>
          <w:rFonts w:eastAsia="Times New Roman" w:hAnsi="Times New Roman" w:ascii="Times New Roman"/>
          <w:lang w:eastAsia="hr-HR"/>
        </w:rPr>
      </w:pPr>
      <w:r>
        <w:rPr>
          <w:rFonts w:eastAsia="Times New Roman" w:hAnsi="Times New Roman" w:ascii="Times New Roman"/>
          <w:lang w:eastAsia="hr-HR"/>
        </w:rPr>
        <w:t>- nekretnina upisana</w:t>
      </w:r>
      <w:r w:rsidRPr="006C626A">
        <w:rPr>
          <w:rFonts w:eastAsia="Times New Roman" w:hAnsi="Times New Roman" w:ascii="Times New Roman"/>
          <w:lang w:eastAsia="hr-HR"/>
        </w:rPr>
        <w:t xml:space="preserve"> u zemljišnim knjigama Općinskog građanskog suda u Zagrebu, Zemljišnoknjižni odjel Zagreb, k.o. 335347, Markuševec, zk. ul. 4784, kč.br. 3288/2, stambena zgrada br. 53f, Štefanovec i dvorište, ukupne površine 1022 m2 i to:</w:t>
      </w:r>
    </w:p>
    <w:p w:rsidRDefault="00196BF5" w:rsidP="00196BF5" w:rsidR="00196BF5" w:rsidRPr="006C626A">
      <w:pPr>
        <w:ind w:firstLine="720"/>
        <w:jc w:val="both"/>
        <w:rPr>
          <w:rFonts w:eastAsia="Times New Roman" w:hAnsi="Times New Roman" w:ascii="Times New Roman"/>
          <w:lang w:eastAsia="hr-HR"/>
        </w:rPr>
      </w:pPr>
    </w:p>
    <w:p w:rsidRDefault="00196BF5" w:rsidP="00196BF5" w:rsidR="00196BF5" w:rsidRPr="00196BF5">
      <w:pPr>
        <w:ind w:firstLine="720"/>
        <w:jc w:val="both"/>
        <w:rPr>
          <w:rFonts w:eastAsia="Times New Roman" w:hAnsi="Times New Roman" w:ascii="Times New Roman"/>
          <w:lang w:eastAsia="hr-HR"/>
        </w:rPr>
      </w:pPr>
      <w:r w:rsidRPr="00196BF5">
        <w:rPr>
          <w:rFonts w:eastAsia="Times New Roman" w:hAnsi="Times New Roman" w:ascii="Times New Roman"/>
          <w:lang w:eastAsia="hr-HR"/>
        </w:rPr>
        <w:t xml:space="preserve">1. Suvlasnički dio: 7894/71696 ETAŽNO VLASNIŠTVO (E-1)   </w:t>
      </w:r>
    </w:p>
    <w:p w:rsidRDefault="00196BF5" w:rsidP="00196BF5" w:rsidR="00196BF5" w:rsidRPr="00196BF5">
      <w:pPr>
        <w:ind w:firstLine="720"/>
        <w:jc w:val="both"/>
        <w:rPr>
          <w:rFonts w:eastAsia="Times New Roman" w:hAnsi="Times New Roman" w:ascii="Times New Roman"/>
          <w:lang w:eastAsia="hr-HR"/>
        </w:rPr>
      </w:pPr>
      <w:r w:rsidRPr="00196BF5">
        <w:rPr>
          <w:rFonts w:eastAsia="Times New Roman" w:hAnsi="Times New Roman" w:ascii="Times New Roman"/>
          <w:lang w:eastAsia="hr-HR"/>
        </w:rPr>
        <w:t xml:space="preserve"> 1. stan oznake S1 u prizemlju, koji se sastoji od  dnevnog boravka, kuhinje, ulaznog prostora, sobe 1, sobe 2, kupaonice i lođe ukupne neto korisne površine 62,16 m2, te pripadaka: spremište SP5 u suterenu neto korisne površine 2,34 m2, parkiralište P1 neto korisne površine 3,00 m2, parkiralište P2 neto korisne površine 2,87 m2, vrt V3 na teren</w:t>
      </w:r>
      <w:r>
        <w:rPr>
          <w:rFonts w:eastAsia="Times New Roman" w:hAnsi="Times New Roman" w:ascii="Times New Roman"/>
          <w:lang w:eastAsia="hr-HR"/>
        </w:rPr>
        <w:t>u neto korisne površine 8,57 m2.</w:t>
      </w:r>
    </w:p>
    <w:p w:rsidRDefault="00196BF5" w:rsidP="00196BF5" w:rsidR="00196BF5" w:rsidRPr="003245E7">
      <w:pPr>
        <w:jc w:val="both"/>
        <w:rPr>
          <w:rFonts w:eastAsia="Times New Roman" w:hAnsi="Times New Roman" w:ascii="Times New Roman"/>
          <w:lang w:eastAsia="hr-HR"/>
        </w:rPr>
      </w:pPr>
    </w:p>
    <w:p w:rsidRDefault="00196BF5" w:rsidP="00196BF5" w:rsidR="00196BF5">
      <w:pPr>
        <w:ind w:firstLine="708"/>
        <w:jc w:val="both"/>
        <w:rPr>
          <w:rFonts w:hAnsi="Times New Roman" w:ascii="Times New Roman"/>
        </w:rPr>
      </w:pPr>
      <w:r>
        <w:rPr>
          <w:rFonts w:hAnsi="Times New Roman" w:ascii="Times New Roman"/>
        </w:rPr>
        <w:t xml:space="preserve">II.Na </w:t>
      </w:r>
      <w:r w:rsidRPr="001A1A01">
        <w:rPr>
          <w:rFonts w:hAnsi="Times New Roman" w:ascii="Times New Roman"/>
        </w:rPr>
        <w:t>nekretni</w:t>
      </w:r>
      <w:r>
        <w:rPr>
          <w:rFonts w:hAnsi="Times New Roman" w:ascii="Times New Roman"/>
        </w:rPr>
        <w:t>ni</w:t>
      </w:r>
      <w:r w:rsidRPr="001A1A01">
        <w:rPr>
          <w:rFonts w:hAnsi="Times New Roman" w:ascii="Times New Roman"/>
        </w:rPr>
        <w:t xml:space="preserve"> opisa</w:t>
      </w:r>
      <w:r>
        <w:rPr>
          <w:rFonts w:hAnsi="Times New Roman" w:ascii="Times New Roman"/>
        </w:rPr>
        <w:t>noj</w:t>
      </w:r>
      <w:r w:rsidRPr="001A1A01">
        <w:rPr>
          <w:rFonts w:hAnsi="Times New Roman" w:ascii="Times New Roman"/>
        </w:rPr>
        <w:t xml:space="preserve"> pod točkom I. upisano je raz</w:t>
      </w:r>
      <w:r>
        <w:rPr>
          <w:rFonts w:hAnsi="Times New Roman" w:ascii="Times New Roman"/>
        </w:rPr>
        <w:t xml:space="preserve">lučno pravo </w:t>
      </w:r>
      <w:r w:rsidRPr="003E6EF7">
        <w:rPr>
          <w:rFonts w:hAnsi="Times New Roman" w:ascii="Times New Roman"/>
        </w:rPr>
        <w:t xml:space="preserve">vjerovnika </w:t>
      </w:r>
      <w:r w:rsidRPr="00196BF5">
        <w:rPr>
          <w:rFonts w:hAnsi="Times New Roman" w:ascii="Times New Roman"/>
        </w:rPr>
        <w:t>PREGLEJ GORDAN, Zagreb, Zagrebačka 104d, OIB: 07721864690, IVANKOVIĆ ZDENKO, Zagreb, Šublinov brijeg 20d,  OIB: 87640174111 i REPUBLIKA HRVATSKA, OIB: 52634238587</w:t>
      </w:r>
      <w:r>
        <w:rPr>
          <w:rFonts w:hAnsi="Times New Roman" w:ascii="Times New Roman"/>
        </w:rPr>
        <w:t>.</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III.Nekretnina iz toč. I. ovog zaključka prodavati će se elektroničkom javnom dražbom koju će provesti Financijska agencija (dalje Agencija).</w:t>
      </w:r>
    </w:p>
    <w:p w:rsidRDefault="00196BF5" w:rsidP="00196BF5" w:rsidR="00196BF5">
      <w:pPr>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 xml:space="preserve">IV. Uvjeti prodaje: </w:t>
      </w:r>
    </w:p>
    <w:p w:rsidRDefault="00196BF5" w:rsidP="00196BF5" w:rsidR="00196BF5">
      <w:pPr>
        <w:pStyle w:val="Odlomakpopisa"/>
        <w:numPr>
          <w:ilvl w:val="0"/>
          <w:numId w:val="13"/>
        </w:numPr>
        <w:jc w:val="both"/>
        <w:rPr>
          <w:rFonts w:hAnsi="Times New Roman" w:ascii="Times New Roman"/>
        </w:rPr>
      </w:pPr>
      <w:r>
        <w:rPr>
          <w:rFonts w:hAnsi="Times New Roman" w:ascii="Times New Roman"/>
        </w:rPr>
        <w:t>utvrđena vrijednost nekretnine iznosi</w:t>
      </w:r>
      <w:r w:rsidRPr="001F1E4D">
        <w:rPr>
          <w:rFonts w:hAnsi="Times New Roman" w:ascii="Times New Roman"/>
        </w:rPr>
        <w:t xml:space="preserve"> </w:t>
      </w:r>
      <w:r>
        <w:rPr>
          <w:rFonts w:hAnsi="Times New Roman" w:ascii="Times New Roman"/>
        </w:rPr>
        <w:t xml:space="preserve">531.877,92 kn, </w:t>
      </w:r>
    </w:p>
    <w:p w:rsidRDefault="00196BF5" w:rsidP="00196BF5" w:rsidR="00196BF5">
      <w:pPr>
        <w:pStyle w:val="Odlomakpopisa"/>
        <w:numPr>
          <w:ilvl w:val="0"/>
          <w:numId w:val="13"/>
        </w:numPr>
        <w:jc w:val="both"/>
        <w:rPr>
          <w:rFonts w:hAnsi="Times New Roman" w:ascii="Times New Roman"/>
        </w:rPr>
      </w:pPr>
      <w:r>
        <w:rPr>
          <w:rFonts w:hAnsi="Times New Roman" w:ascii="Times New Roman"/>
        </w:rPr>
        <w:t>minimalna cijena: (cijena ispod koje se nekretnina ne može prodati)</w:t>
      </w:r>
    </w:p>
    <w:p w:rsidRDefault="00196BF5" w:rsidP="00196BF5" w:rsidR="00196BF5">
      <w:pPr>
        <w:ind w:left="1068"/>
        <w:jc w:val="both"/>
        <w:rPr>
          <w:rFonts w:hAnsi="Times New Roman" w:ascii="Times New Roman"/>
        </w:rPr>
      </w:pPr>
      <w:r>
        <w:rPr>
          <w:rFonts w:hAnsi="Times New Roman" w:ascii="Times New Roman"/>
        </w:rPr>
        <w:t>-na prvoj dražbi ispod ¾ utvrđene vrijednosti,</w:t>
      </w:r>
    </w:p>
    <w:p w:rsidRDefault="00196BF5" w:rsidP="00196BF5" w:rsidR="00196BF5">
      <w:pPr>
        <w:ind w:left="1068"/>
        <w:jc w:val="both"/>
        <w:rPr>
          <w:rFonts w:hAnsi="Times New Roman" w:ascii="Times New Roman"/>
        </w:rPr>
      </w:pPr>
      <w:r>
        <w:rPr>
          <w:rFonts w:hAnsi="Times New Roman" w:ascii="Times New Roman"/>
        </w:rPr>
        <w:t>-na drugoj dražbi ispod ½ utvrđene vrijednosti,</w:t>
      </w:r>
    </w:p>
    <w:p w:rsidRDefault="00196BF5" w:rsidP="00196BF5" w:rsidR="00196BF5">
      <w:pPr>
        <w:ind w:left="1068"/>
        <w:jc w:val="both"/>
        <w:rPr>
          <w:rFonts w:hAnsi="Times New Roman" w:ascii="Times New Roman"/>
        </w:rPr>
      </w:pPr>
      <w:r>
        <w:rPr>
          <w:rFonts w:hAnsi="Times New Roman" w:ascii="Times New Roman"/>
        </w:rPr>
        <w:t>-na trećoj dražbi ispod ¼ utvrđene vrijednosti,</w:t>
      </w:r>
    </w:p>
    <w:p w:rsidRDefault="00196BF5" w:rsidP="00196BF5" w:rsidR="00196BF5">
      <w:pPr>
        <w:ind w:left="1068"/>
        <w:jc w:val="both"/>
        <w:rPr>
          <w:rFonts w:hAnsi="Times New Roman" w:ascii="Times New Roman"/>
        </w:rPr>
      </w:pPr>
      <w:r>
        <w:rPr>
          <w:rFonts w:hAnsi="Times New Roman" w:ascii="Times New Roman"/>
        </w:rPr>
        <w:t>-na četvrtoj dražbi početna cijena iznosi 1,00 kn,</w:t>
      </w:r>
    </w:p>
    <w:p w:rsidRDefault="00196BF5" w:rsidP="00196BF5" w:rsidR="00196BF5">
      <w:pPr>
        <w:ind w:hanging="426" w:left="1134"/>
        <w:jc w:val="both"/>
        <w:rPr>
          <w:rFonts w:hAnsi="Times New Roman" w:ascii="Times New Roman"/>
        </w:rPr>
      </w:pPr>
      <w:r>
        <w:rPr>
          <w:rFonts w:hAnsi="Times New Roman" w:ascii="Times New Roman"/>
        </w:rPr>
        <w:lastRenderedPageBreak/>
        <w:t>3.    prvi razlučni vjerovnik u prednosnom redu može izjaviti da kupuje nekretninu i da stavlja u prijeboj svoju tražbinu s protutražbinom stečajnog dužnika po osnovi cijene u visini utvrđene vrijednosti nekretnine,</w:t>
      </w:r>
    </w:p>
    <w:p w:rsidRDefault="00196BF5" w:rsidP="00196BF5" w:rsidR="00196BF5">
      <w:pPr>
        <w:ind w:left="708"/>
        <w:jc w:val="both"/>
        <w:rPr>
          <w:rFonts w:hAnsi="Times New Roman" w:ascii="Times New Roman"/>
        </w:rPr>
      </w:pPr>
      <w:r>
        <w:rPr>
          <w:rFonts w:hAnsi="Times New Roman" w:ascii="Times New Roman"/>
        </w:rPr>
        <w:t>4.    jamčevina iznosi 10 % utvrđene vrijednosti,</w:t>
      </w:r>
    </w:p>
    <w:p w:rsidRDefault="00196BF5" w:rsidP="00196BF5" w:rsidR="00196BF5">
      <w:pPr>
        <w:ind w:left="708"/>
        <w:jc w:val="both"/>
        <w:rPr>
          <w:rFonts w:hAnsi="Times New Roman" w:ascii="Times New Roman"/>
        </w:rPr>
      </w:pPr>
      <w:r>
        <w:rPr>
          <w:rFonts w:hAnsi="Times New Roman" w:ascii="Times New Roman"/>
        </w:rPr>
        <w:t>5.   dražbeni korak iznosi 2.000,00 kn,</w:t>
      </w:r>
    </w:p>
    <w:p w:rsidRDefault="00196BF5" w:rsidP="00196BF5" w:rsidR="00196BF5">
      <w:pPr>
        <w:ind w:firstLine="708"/>
        <w:jc w:val="both"/>
        <w:rPr>
          <w:rFonts w:hAnsi="Times New Roman" w:ascii="Times New Roman"/>
        </w:rPr>
      </w:pPr>
      <w:r>
        <w:rPr>
          <w:rFonts w:hAnsi="Times New Roman" w:ascii="Times New Roman"/>
        </w:rPr>
        <w:t xml:space="preserve">6.   rok u kojem je kupac dužan položiti kupovninu – razliku između jamčevine   </w:t>
      </w:r>
    </w:p>
    <w:p w:rsidRDefault="00196BF5" w:rsidP="00196BF5" w:rsidR="00196BF5">
      <w:pPr>
        <w:ind w:firstLine="708"/>
        <w:jc w:val="both"/>
        <w:rPr>
          <w:rFonts w:hAnsi="Times New Roman" w:ascii="Times New Roman"/>
        </w:rPr>
      </w:pPr>
      <w:r>
        <w:rPr>
          <w:rFonts w:hAnsi="Times New Roman" w:ascii="Times New Roman"/>
        </w:rPr>
        <w:t xml:space="preserve">      postignute cijene kupac je dužan položiti u roku od 30 dana od pravomoćnosti </w:t>
      </w:r>
    </w:p>
    <w:p w:rsidRDefault="00196BF5" w:rsidP="00196BF5" w:rsidR="00196BF5">
      <w:pPr>
        <w:ind w:firstLine="708"/>
        <w:jc w:val="both"/>
        <w:rPr>
          <w:rFonts w:hAnsi="Times New Roman" w:ascii="Times New Roman"/>
        </w:rPr>
      </w:pPr>
      <w:r>
        <w:rPr>
          <w:rFonts w:hAnsi="Times New Roman" w:ascii="Times New Roman"/>
        </w:rPr>
        <w:t xml:space="preserve">      rješenja o dosudi,</w:t>
      </w:r>
    </w:p>
    <w:p w:rsidRDefault="00196BF5" w:rsidP="00196BF5" w:rsidR="00196BF5">
      <w:pPr>
        <w:tabs>
          <w:tab w:pos="1134" w:val="left"/>
        </w:tabs>
        <w:ind w:left="708"/>
        <w:jc w:val="both"/>
        <w:rPr>
          <w:rFonts w:hAnsi="Times New Roman" w:ascii="Times New Roman"/>
        </w:rPr>
      </w:pPr>
      <w:r>
        <w:rPr>
          <w:rFonts w:hAnsi="Times New Roman" w:ascii="Times New Roman"/>
        </w:rPr>
        <w:t xml:space="preserve">7.   kupac je dužan uplatiti kupovninu na poseban račun Agencije otvoren za tu     </w:t>
      </w:r>
    </w:p>
    <w:p w:rsidRDefault="00196BF5" w:rsidP="00196BF5" w:rsidR="00196BF5">
      <w:pPr>
        <w:tabs>
          <w:tab w:pos="1134" w:val="left"/>
        </w:tabs>
        <w:ind w:left="708"/>
        <w:jc w:val="both"/>
        <w:rPr>
          <w:rFonts w:hAnsi="Times New Roman" w:ascii="Times New Roman"/>
        </w:rPr>
      </w:pPr>
      <w:r>
        <w:rPr>
          <w:rFonts w:hAnsi="Times New Roman" w:ascii="Times New Roman"/>
        </w:rPr>
        <w:t xml:space="preserve">      namjenu,</w:t>
      </w:r>
    </w:p>
    <w:p w:rsidRDefault="00196BF5" w:rsidP="00196BF5" w:rsidR="00196BF5">
      <w:pPr>
        <w:tabs>
          <w:tab w:pos="709" w:val="left"/>
        </w:tabs>
        <w:jc w:val="both"/>
        <w:rPr>
          <w:rFonts w:hAnsi="Times New Roman" w:ascii="Times New Roman"/>
        </w:rPr>
      </w:pPr>
      <w:r>
        <w:rPr>
          <w:rFonts w:hAnsi="Times New Roman" w:ascii="Times New Roman"/>
        </w:rPr>
        <w:tab/>
        <w:t xml:space="preserve">8.   Ako kupac koji je ponudio  višu cijenu u roku od 30 dana od dana pravomoćnosti    </w:t>
      </w:r>
    </w:p>
    <w:p w:rsidRDefault="00196BF5" w:rsidP="00196BF5" w:rsidR="00196BF5">
      <w:pPr>
        <w:tabs>
          <w:tab w:pos="709" w:val="left"/>
        </w:tabs>
        <w:jc w:val="both"/>
        <w:rPr>
          <w:rFonts w:hAnsi="Times New Roman" w:ascii="Times New Roman"/>
        </w:rPr>
      </w:pPr>
      <w:r>
        <w:rPr>
          <w:rFonts w:hAnsi="Times New Roman" w:ascii="Times New Roman"/>
        </w:rPr>
        <w:t xml:space="preserve">                  rješenja o dosudi ne položi kupovninu, nekretnina će se dosuditi kupcima koji su   </w:t>
      </w:r>
    </w:p>
    <w:p w:rsidRDefault="00196BF5" w:rsidP="00196BF5" w:rsidR="00196BF5">
      <w:pPr>
        <w:tabs>
          <w:tab w:pos="709" w:val="left"/>
        </w:tabs>
        <w:jc w:val="both"/>
        <w:rPr>
          <w:rFonts w:hAnsi="Times New Roman" w:ascii="Times New Roman"/>
        </w:rPr>
      </w:pPr>
      <w:r>
        <w:rPr>
          <w:rFonts w:hAnsi="Times New Roman" w:ascii="Times New Roman"/>
        </w:rPr>
        <w:t xml:space="preserve">                  ponudili nižu cijenu prema veličini ponuđene cijene. U tom slučaju sud će donijeti </w:t>
      </w:r>
    </w:p>
    <w:p w:rsidRDefault="00196BF5" w:rsidP="00196BF5" w:rsidR="00196BF5">
      <w:pPr>
        <w:tabs>
          <w:tab w:pos="709" w:val="left"/>
        </w:tabs>
        <w:jc w:val="both"/>
        <w:rPr>
          <w:rFonts w:hAnsi="Times New Roman" w:ascii="Times New Roman"/>
        </w:rPr>
      </w:pPr>
      <w:r>
        <w:rPr>
          <w:rFonts w:hAnsi="Times New Roman" w:ascii="Times New Roman"/>
        </w:rPr>
        <w:t xml:space="preserve">                  posebno rješenje o dosudi svakom sljedećem kupcu koji je ispunio uvjete da mu se </w:t>
      </w:r>
    </w:p>
    <w:p w:rsidRDefault="00196BF5" w:rsidP="00196BF5" w:rsidR="00196BF5">
      <w:pPr>
        <w:tabs>
          <w:tab w:pos="709" w:val="left"/>
        </w:tabs>
        <w:jc w:val="both"/>
        <w:rPr>
          <w:rFonts w:hAnsi="Times New Roman" w:ascii="Times New Roman"/>
        </w:rPr>
      </w:pPr>
      <w:r>
        <w:rPr>
          <w:rFonts w:hAnsi="Times New Roman" w:ascii="Times New Roman"/>
        </w:rPr>
        <w:t xml:space="preserve">                  nekretnina dosudi, u kojem će odrediti rok za polaganje nekretnina. Sud će u tom </w:t>
      </w:r>
    </w:p>
    <w:p w:rsidRDefault="00196BF5" w:rsidP="00196BF5" w:rsidR="00196BF5">
      <w:pPr>
        <w:tabs>
          <w:tab w:pos="709" w:val="left"/>
        </w:tabs>
        <w:jc w:val="both"/>
        <w:rPr>
          <w:rFonts w:hAnsi="Times New Roman" w:ascii="Times New Roman"/>
        </w:rPr>
      </w:pPr>
      <w:r>
        <w:rPr>
          <w:rFonts w:hAnsi="Times New Roman" w:ascii="Times New Roman"/>
        </w:rPr>
        <w:t xml:space="preserve">                  rješenju najprije oglasiti nevažećim dosudu kupcu koji je ponudio višu cijenu.  </w:t>
      </w:r>
    </w:p>
    <w:p w:rsidRDefault="00196BF5" w:rsidP="00196BF5" w:rsidR="00196BF5">
      <w:pPr>
        <w:tabs>
          <w:tab w:pos="709" w:val="left"/>
        </w:tabs>
        <w:jc w:val="both"/>
        <w:rPr>
          <w:rFonts w:hAnsi="Times New Roman" w:ascii="Times New Roman"/>
        </w:rPr>
      </w:pPr>
    </w:p>
    <w:p w:rsidRDefault="00196BF5" w:rsidP="00196BF5" w:rsidR="00196BF5">
      <w:pPr>
        <w:tabs>
          <w:tab w:pos="709" w:val="left"/>
        </w:tabs>
        <w:jc w:val="both"/>
        <w:rPr>
          <w:rFonts w:hAnsi="Times New Roman" w:ascii="Times New Roman"/>
        </w:rPr>
      </w:pPr>
      <w:r>
        <w:rPr>
          <w:rFonts w:hAnsi="Times New Roman" w:ascii="Times New Roman"/>
        </w:rPr>
        <w:tab/>
        <w:t>V.Ostali uvjeti prodaje</w:t>
      </w:r>
    </w:p>
    <w:p w:rsidRDefault="00196BF5" w:rsidP="00196BF5" w:rsidR="00196BF5">
      <w:pPr>
        <w:tabs>
          <w:tab w:pos="709" w:val="left"/>
        </w:tabs>
        <w:jc w:val="both"/>
        <w:rPr>
          <w:rFonts w:hAnsi="Times New Roman" w:ascii="Times New Roman"/>
        </w:rPr>
      </w:pPr>
      <w:r>
        <w:rPr>
          <w:rFonts w:hAnsi="Times New Roman" w:ascii="Times New Roman"/>
        </w:rPr>
        <w:tab/>
        <w:t xml:space="preserve">1. kupac nekretnine plaća porez na dodanu vrijednost ili porez na promet nekretnina, </w:t>
      </w:r>
    </w:p>
    <w:p w:rsidRDefault="00196BF5" w:rsidP="00196BF5" w:rsidR="00196BF5">
      <w:pPr>
        <w:tabs>
          <w:tab w:pos="709" w:val="left"/>
        </w:tabs>
        <w:jc w:val="both"/>
        <w:rPr>
          <w:rFonts w:hAnsi="Times New Roman" w:ascii="Times New Roman"/>
        </w:rPr>
      </w:pPr>
      <w:r>
        <w:rPr>
          <w:rFonts w:hAnsi="Times New Roman" w:ascii="Times New Roman"/>
        </w:rPr>
        <w:tab/>
        <w:t xml:space="preserve">2. zainteresirane osobe mogu u vrijeme dogovoreno sa stečajnim upraviteljem    </w:t>
      </w:r>
    </w:p>
    <w:p w:rsidRDefault="00196BF5" w:rsidP="00196BF5" w:rsidR="00196BF5">
      <w:pPr>
        <w:tabs>
          <w:tab w:pos="709" w:val="left"/>
        </w:tabs>
        <w:jc w:val="both"/>
        <w:rPr>
          <w:rFonts w:hAnsi="Times New Roman" w:ascii="Times New Roman"/>
        </w:rPr>
      </w:pPr>
      <w:r>
        <w:rPr>
          <w:rFonts w:hAnsi="Times New Roman" w:ascii="Times New Roman"/>
        </w:rPr>
        <w:t xml:space="preserve">                razgledati predmetnu nekretninu i dokumentaciju vezanu uz tu nekretninu.</w:t>
      </w:r>
    </w:p>
    <w:p w:rsidRDefault="00196BF5" w:rsidP="00196BF5" w:rsidR="00196BF5">
      <w:pPr>
        <w:tabs>
          <w:tab w:pos="709" w:val="left"/>
        </w:tabs>
        <w:jc w:val="both"/>
        <w:rPr>
          <w:rFonts w:hAnsi="Times New Roman" w:ascii="Times New Roman"/>
        </w:rPr>
      </w:pPr>
    </w:p>
    <w:p w:rsidRDefault="00196BF5" w:rsidP="00196BF5" w:rsidR="00196BF5">
      <w:pPr>
        <w:tabs>
          <w:tab w:pos="709" w:val="left"/>
        </w:tabs>
        <w:jc w:val="both"/>
        <w:rPr>
          <w:rFonts w:hAnsi="Times New Roman" w:ascii="Times New Roman"/>
        </w:rPr>
      </w:pPr>
      <w:r>
        <w:rPr>
          <w:rFonts w:hAnsi="Times New Roman" w:ascii="Times New Roman"/>
        </w:rPr>
        <w:tab/>
        <w:t>VI.Nalaže se stečajnom upravitelju dostaviti Agenciji na obrascu propisanom  Pravilnikom o načinu i postupku provedbe prodaja nekretnina i pokretnina u ovršnom postupku ("Narodne novine" broj 156/14, 1/19) zahtjev za prodaju nekretnine u stečajnom postupku elektroničkom javnom dražbom sa podacima sukladno ovom zaključku.</w:t>
      </w:r>
    </w:p>
    <w:p w:rsidRDefault="00196BF5" w:rsidP="00196BF5" w:rsidR="00196BF5">
      <w:pPr>
        <w:tabs>
          <w:tab w:pos="709" w:val="left"/>
        </w:tabs>
        <w:jc w:val="both"/>
        <w:rPr>
          <w:rFonts w:hAnsi="Times New Roman" w:ascii="Times New Roman"/>
        </w:rPr>
      </w:pPr>
    </w:p>
    <w:p w:rsidRDefault="00196BF5" w:rsidP="00196BF5" w:rsidR="00196BF5">
      <w:pPr>
        <w:tabs>
          <w:tab w:pos="709" w:val="left"/>
        </w:tabs>
        <w:jc w:val="both"/>
        <w:rPr>
          <w:rFonts w:hAnsi="Times New Roman" w:ascii="Times New Roman"/>
        </w:rPr>
      </w:pPr>
      <w:r>
        <w:rPr>
          <w:rFonts w:hAnsi="Times New Roman" w:ascii="Times New Roman"/>
        </w:rPr>
        <w:tab/>
        <w:t>VII.Ovaj zaključak o prodaji objaviti će se na mrežnoj stranici e-Oglasna ploča ovog suda.</w:t>
      </w:r>
    </w:p>
    <w:p w:rsidRDefault="00196BF5" w:rsidP="00196BF5" w:rsidR="00196BF5">
      <w:pPr>
        <w:rPr>
          <w:rFonts w:hAnsi="Times New Roman" w:ascii="Times New Roman"/>
        </w:rPr>
      </w:pPr>
    </w:p>
    <w:p w:rsidRDefault="00196BF5" w:rsidP="00196BF5" w:rsidR="00196BF5" w:rsidRPr="001A1A01">
      <w:pPr>
        <w:rPr>
          <w:rFonts w:hAnsi="Times New Roman" w:ascii="Times New Roman"/>
        </w:rPr>
      </w:pPr>
    </w:p>
    <w:p w:rsidRDefault="00196BF5" w:rsidP="00196BF5" w:rsidR="00196BF5" w:rsidRPr="001A1A01">
      <w:pPr>
        <w:jc w:val="center"/>
        <w:rPr>
          <w:rFonts w:hAnsi="Times New Roman" w:ascii="Times New Roman"/>
        </w:rPr>
      </w:pPr>
      <w:r w:rsidRPr="001A1A01">
        <w:rPr>
          <w:rFonts w:hAnsi="Times New Roman" w:ascii="Times New Roman"/>
        </w:rPr>
        <w:t>Obrazloženje</w:t>
      </w:r>
    </w:p>
    <w:p w:rsidRDefault="00196BF5" w:rsidP="00196BF5" w:rsidR="00196BF5" w:rsidRPr="001A1A01">
      <w:pPr>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 xml:space="preserve">Prema odredbi čl. 247. st. 1. Stečajnog zakona ("Narodne novine" broj 71/15, 104/17 dalje -SZ) nekretnina na kojoj postoji razlučno pravo prodaje se u stečajnom postupku na prijedlog stečajnog upravitelja ili razlučnog vjerovnika, uz odgovarajuću primjenu pravila ovršnog postupka o ovrsi na nekretnini. </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Pravomoćnim rješenjem poslovni broj gornji od 27. ožujka 2019. sud je odredio prodaju u stečajnom postupku nekretnine u vlasništvu stečajnog dužnika opisane u toč. I. ovog zaključka.</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 xml:space="preserve">Odredbom čl. 247. st. 3. SZ-a propisano je kako zaključkom o prodaji sud utvrđuje vrijednost nekretnine, način prodaje i uvjete prodaje. Vrijednost nekretnine utvrđena je temeljem procjene stalnog sudskog vještaka </w:t>
      </w:r>
      <w:r w:rsidRPr="006C626A">
        <w:rPr>
          <w:rFonts w:hAnsi="Times New Roman" w:ascii="Times New Roman"/>
        </w:rPr>
        <w:t xml:space="preserve">Slobodan Tonković, dipl. ing. građ </w:t>
      </w:r>
      <w:r>
        <w:rPr>
          <w:rFonts w:hAnsi="Times New Roman" w:ascii="Times New Roman"/>
        </w:rPr>
        <w:t>(toč. IV.1.), a sa kojom procjenom su se suglasili prisutni razlučni vjerovnici Preglej Gordan i Republika Hrvatska.</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lastRenderedPageBreak/>
        <w:t xml:space="preserve">Slijedom navedenog, toč. III. zaključka donesena je temeljem odredbe čl. 247. st. 4. SZ-a i čl. 97. st. 1. do 5. Ovršnog zakona </w:t>
      </w:r>
      <w:r w:rsidRPr="00F37880">
        <w:rPr>
          <w:rFonts w:hAnsi="Times New Roman" w:ascii="Times New Roman"/>
        </w:rPr>
        <w:t>("Narodne novine" broj</w:t>
      </w:r>
      <w:r>
        <w:rPr>
          <w:rFonts w:hAnsi="Times New Roman" w:ascii="Times New Roman"/>
        </w:rPr>
        <w:t xml:space="preserve"> 112/12, 25/13,93/14, 55/16, 73/17, dalje –OZ-a).</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Odluka iz toč. IV. 2. zaključka donesena je na temelju odluke čl. 247. st. 5. i 6. SZ-a, odluka iz toč. IV. 3. na temelju odredbe čl. 247. st. 7. SZ-a, odluka iz toč. IV. 5. na temelju čl. 20. st. 2. Pravilnika, a iz toč. IV. 7. na temelju odredbe čl. 98. st. 3. OZ-a.</w:t>
      </w:r>
    </w:p>
    <w:p w:rsidRDefault="00196BF5" w:rsidP="00196BF5" w:rsidR="00196BF5">
      <w:pPr>
        <w:ind w:firstLine="708"/>
        <w:jc w:val="both"/>
        <w:rPr>
          <w:rFonts w:hAnsi="Times New Roman" w:ascii="Times New Roman"/>
        </w:rPr>
      </w:pPr>
    </w:p>
    <w:p w:rsidRDefault="00196BF5" w:rsidP="00196BF5" w:rsidR="00196BF5">
      <w:pPr>
        <w:ind w:firstLine="708"/>
        <w:jc w:val="both"/>
        <w:rPr>
          <w:rFonts w:hAnsi="Times New Roman" w:ascii="Times New Roman"/>
        </w:rPr>
      </w:pPr>
      <w:r>
        <w:rPr>
          <w:rFonts w:hAnsi="Times New Roman" w:ascii="Times New Roman"/>
        </w:rPr>
        <w:t xml:space="preserve">Stečajni upravitelj je tijelo stečajnog postupka sa zadaćom unovčavanja imovine stečajnog dužnika sukladno odredbi čl. 89. st. 1. toč. 9. SZ-a, te u smislu čl. 2. Pravilnika isti </w:t>
      </w:r>
    </w:p>
    <w:p w:rsidRDefault="00196BF5" w:rsidP="00196BF5" w:rsidR="00196BF5">
      <w:pPr>
        <w:jc w:val="both"/>
        <w:rPr>
          <w:rFonts w:hAnsi="Times New Roman" w:ascii="Times New Roman"/>
        </w:rPr>
      </w:pPr>
      <w:r>
        <w:rPr>
          <w:rFonts w:hAnsi="Times New Roman" w:ascii="Times New Roman"/>
        </w:rPr>
        <w:t>je nadležno tijelo koje Agenciji dostavlja zahtjev za prodaju i ostala pismena radi prodaja</w:t>
      </w:r>
    </w:p>
    <w:p w:rsidRDefault="00196BF5" w:rsidP="00196BF5" w:rsidR="00196BF5">
      <w:pPr>
        <w:jc w:val="both"/>
        <w:rPr>
          <w:rFonts w:hAnsi="Times New Roman" w:ascii="Times New Roman"/>
        </w:rPr>
      </w:pPr>
      <w:r>
        <w:rPr>
          <w:rFonts w:hAnsi="Times New Roman" w:ascii="Times New Roman"/>
        </w:rPr>
        <w:t xml:space="preserve">nekretnina stečajnog dužnika slijedom čega je odlučeno kao pod toč. VI. zaključka. </w:t>
      </w:r>
    </w:p>
    <w:p w:rsidRDefault="00196BF5" w:rsidP="00196BF5" w:rsidR="00196BF5" w:rsidRPr="001A1A01">
      <w:pPr>
        <w:jc w:val="both"/>
        <w:rPr>
          <w:rFonts w:hAnsi="Times New Roman" w:ascii="Times New Roman"/>
        </w:rPr>
      </w:pPr>
    </w:p>
    <w:p w:rsidRDefault="00196BF5" w:rsidP="00196BF5" w:rsidR="00196BF5" w:rsidRPr="001A1A01">
      <w:pPr>
        <w:jc w:val="center"/>
        <w:rPr>
          <w:rFonts w:hAnsi="Times New Roman" w:ascii="Times New Roman"/>
        </w:rPr>
      </w:pPr>
      <w:r w:rsidRPr="001A1A01">
        <w:rPr>
          <w:rFonts w:hAnsi="Times New Roman" w:ascii="Times New Roman"/>
        </w:rPr>
        <w:t xml:space="preserve">U Karlovcu </w:t>
      </w:r>
      <w:r>
        <w:rPr>
          <w:rFonts w:hAnsi="Times New Roman" w:ascii="Times New Roman"/>
        </w:rPr>
        <w:t>22. svibnja 2019.</w:t>
      </w:r>
    </w:p>
    <w:p w:rsidRDefault="00196BF5" w:rsidP="00196BF5" w:rsidR="00196BF5" w:rsidRPr="001A1A01">
      <w:pPr>
        <w:rPr>
          <w:rFonts w:hAnsi="Times New Roman" w:ascii="Times New Roman"/>
        </w:rPr>
      </w:pPr>
    </w:p>
    <w:p w:rsidRDefault="00196BF5" w:rsidP="00196BF5" w:rsidR="00196BF5" w:rsidRPr="001A1A01">
      <w:pPr>
        <w:jc w:val="right"/>
        <w:rPr>
          <w:rFonts w:hAnsi="Times New Roman" w:ascii="Times New Roman"/>
        </w:rPr>
      </w:pPr>
      <w:r w:rsidRPr="001A1A01">
        <w:rPr>
          <w:rFonts w:hAnsi="Times New Roman" w:ascii="Times New Roman"/>
        </w:rPr>
        <w:t>SUDAC:</w:t>
      </w:r>
    </w:p>
    <w:p w:rsidRDefault="00196BF5" w:rsidP="00196BF5" w:rsidR="00196BF5">
      <w:pPr>
        <w:jc w:val="right"/>
        <w:rPr>
          <w:rFonts w:hAnsi="Times New Roman" w:ascii="Times New Roman"/>
        </w:rPr>
      </w:pPr>
      <w:r w:rsidRPr="001A1A01">
        <w:rPr>
          <w:rFonts w:hAnsi="Times New Roman" w:ascii="Times New Roman"/>
        </w:rPr>
        <w:t>Vesna Fundurulić Perišin</w:t>
      </w:r>
      <w:r w:rsidR="00A10521">
        <w:rPr>
          <w:rFonts w:hAnsi="Times New Roman" w:ascii="Times New Roman"/>
        </w:rPr>
        <w:t>, v.r.</w:t>
      </w:r>
    </w:p>
    <w:p w:rsidRDefault="00A10521" w:rsidP="00196BF5" w:rsidR="00A10521">
      <w:pPr>
        <w:jc w:val="right"/>
        <w:rPr>
          <w:rFonts w:hAnsi="Times New Roman" w:ascii="Times New Roman"/>
        </w:rPr>
      </w:pPr>
    </w:p>
    <w:p w:rsidRDefault="00A10521" w:rsidP="00C339BE" w:rsidR="00A10521">
      <w:pPr>
        <w:ind w:left="4956"/>
        <w:jc w:val="both"/>
        <w:rPr>
          <w:rFonts w:hAnsi="Times New Roman" w:ascii="Times New Roman"/>
        </w:rPr>
      </w:pPr>
      <w:r>
        <w:rPr>
          <w:rFonts w:hAnsi="Times New Roman" w:ascii="Times New Roman"/>
        </w:rPr>
        <w:t xml:space="preserve">   Za točnost otpravka-ovlašteni službenik:</w:t>
      </w:r>
    </w:p>
    <w:p w:rsidRDefault="00A10521" w:rsidP="00196BF5" w:rsidR="00A10521">
      <w:pPr>
        <w:jc w:val="right"/>
        <w:rPr>
          <w:rFonts w:hAnsi="Times New Roman" w:ascii="Times New Roman"/>
        </w:rPr>
      </w:pPr>
      <w:r w:rsidRPr="00C339BE">
        <w:rPr>
          <w:rFonts w:hAnsi="Times New Roman" w:ascii="Times New Roman"/>
        </w:rPr>
        <w:t>Gordana Cvitković</w:t>
      </w:r>
    </w:p>
    <w:p w:rsidRDefault="00196BF5" w:rsidP="00196BF5" w:rsidR="00196BF5">
      <w:pPr>
        <w:jc w:val="right"/>
        <w:rPr>
          <w:rFonts w:hAnsi="Times New Roman" w:ascii="Times New Roman"/>
        </w:rPr>
      </w:pPr>
    </w:p>
    <w:p w:rsidRDefault="00196BF5" w:rsidP="00196BF5" w:rsidR="00196BF5" w:rsidRPr="001A1A01">
      <w:pPr>
        <w:rPr>
          <w:rFonts w:hAnsi="Times New Roman" w:ascii="Times New Roman"/>
        </w:rPr>
      </w:pPr>
    </w:p>
    <w:p w:rsidRDefault="00196BF5" w:rsidP="00196BF5" w:rsidR="00196BF5" w:rsidRPr="001A1A01">
      <w:pPr>
        <w:rPr>
          <w:rFonts w:hAnsi="Times New Roman" w:ascii="Times New Roman"/>
        </w:rPr>
      </w:pPr>
    </w:p>
    <w:p w:rsidRDefault="00196BF5" w:rsidP="00196BF5" w:rsidR="00196BF5" w:rsidRPr="001A1A01">
      <w:pPr>
        <w:rPr>
          <w:rFonts w:hAnsi="Times New Roman" w:ascii="Times New Roman"/>
        </w:rPr>
      </w:pPr>
      <w:r w:rsidRPr="001A1A01">
        <w:rPr>
          <w:rFonts w:hAnsi="Times New Roman" w:ascii="Times New Roman"/>
        </w:rPr>
        <w:t>UPUTA O PRAVNOM LIJEKU:</w:t>
      </w:r>
    </w:p>
    <w:p w:rsidRDefault="00196BF5" w:rsidP="00196BF5" w:rsidR="00196BF5">
      <w:pPr>
        <w:ind w:firstLine="708"/>
        <w:jc w:val="both"/>
        <w:rPr>
          <w:rFonts w:hAnsi="Times New Roman" w:ascii="Times New Roman"/>
        </w:rPr>
      </w:pPr>
      <w:r w:rsidRPr="001A1A01">
        <w:rPr>
          <w:rFonts w:hAnsi="Times New Roman" w:ascii="Times New Roman"/>
        </w:rPr>
        <w:t xml:space="preserve">Protiv ovog </w:t>
      </w:r>
      <w:r>
        <w:rPr>
          <w:rFonts w:hAnsi="Times New Roman" w:ascii="Times New Roman"/>
        </w:rPr>
        <w:t>zaključka nije dopuštena žalba (čl. 11. st. 9. SZ-a).</w:t>
      </w:r>
    </w:p>
    <w:p w:rsidRDefault="00196BF5" w:rsidP="00196BF5" w:rsidR="00196BF5" w:rsidRPr="001A1A01">
      <w:pPr>
        <w:jc w:val="both"/>
        <w:rPr>
          <w:rFonts w:hAnsi="Times New Roman" w:ascii="Times New Roman"/>
        </w:rPr>
      </w:pPr>
    </w:p>
    <w:p w:rsidRDefault="003422B3" w:rsidP="00196BF5" w:rsidR="003422B3" w:rsidRPr="001A1A01">
      <w:pPr>
        <w:jc w:val="both"/>
        <w:rPr>
          <w:rFonts w:hAnsi="Times New Roman" w:ascii="Times New Roman"/>
        </w:rPr>
      </w:pPr>
    </w:p>
    <w:sectPr w:rsidSect="00E555F7" w:rsidR="003422B3" w:rsidRPr="001A1A01">
      <w:headerReference w:type="default" r:id="rId11"/>
      <w:pgSz w:code="9" w:h="16838" w:w="11906"/>
      <w:pgMar w:gutter="0" w:footer="709" w:header="709" w:left="1418" w:bottom="1985"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6D2266" w:rsidP="004A4BE0" w:rsidR="0060670C">
        <w:pPr>
          <w:jc w:val="right"/>
        </w:pPr>
        <w:r>
          <w:t xml:space="preserve">  </w:t>
        </w:r>
        <w:r w:rsidR="00200FA9">
          <w:fldChar w:fldCharType="begin"/>
        </w:r>
        <w:r w:rsidR="00200FA9">
          <w:instrText>PAGE   \* MERGEFORMAT</w:instrText>
        </w:r>
        <w:r w:rsidR="00200FA9">
          <w:fldChar w:fldCharType="separate"/>
        </w:r>
        <w:r w:rsidR="00A10521">
          <w:rPr>
            <w:noProof/>
          </w:rPr>
          <w:t>3</w:t>
        </w:r>
        <w:r w:rsidR="00200FA9">
          <w:fldChar w:fldCharType="end"/>
        </w:r>
        <w:r w:rsidR="00A77FC6" w:rsidRPr="00324B43">
          <w:t xml:space="preserve">                    </w:t>
        </w:r>
        <w:r>
          <w:t xml:space="preserve">            </w:t>
        </w:r>
        <w:r w:rsidR="00A77FC6" w:rsidRPr="00324B43">
          <w:t xml:space="preserve">            </w:t>
        </w:r>
        <w:r w:rsidR="00196BF5" w:rsidRPr="00196BF5">
          <w:rPr>
            <w:rFonts w:hAnsi="Times New Roman" w:ascii="Times New Roman"/>
          </w:rPr>
          <w:t>3  St-416/2018-57</w:t>
        </w:r>
      </w:p>
    </w:sdtContent>
  </w:sdt>
  <w:p w:rsidRDefault="00A1052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24B43BEA"/>
    <w:multiLevelType w:val="hybridMultilevel"/>
    <w:tmpl w:val="7F8814CC"/>
    <w:lvl w:tplc="E646C3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553B3B"/>
    <w:multiLevelType w:val="hybridMultilevel"/>
    <w:tmpl w:val="968875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A0E67D6"/>
    <w:multiLevelType w:val="hybridMultilevel"/>
    <w:tmpl w:val="D0D407DA"/>
    <w:lvl w:tplc="A3A204F0" w:ilvl="0">
      <w:start w:val="4"/>
      <w:numFmt w:val="bullet"/>
      <w:lvlText w:val="-"/>
      <w:lvlJc w:val="left"/>
      <w:pPr>
        <w:ind w:hanging="360" w:left="1428"/>
      </w:pPr>
      <w:rPr>
        <w:rFonts w:eastAsiaTheme="minorEastAsia"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3C7A539A"/>
    <w:multiLevelType w:val="hybridMultilevel"/>
    <w:tmpl w:val="DA242D0E"/>
    <w:lvl w:tplc="E46A54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930244"/>
    <w:multiLevelType w:val="hybridMultilevel"/>
    <w:tmpl w:val="B0F417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C0D61FC"/>
    <w:multiLevelType w:val="hybridMultilevel"/>
    <w:tmpl w:val="AE06C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3"/>
  </w:num>
  <w:num w:numId="8">
    <w:abstractNumId w:val="3"/>
  </w:num>
  <w:num w:numId="9">
    <w:abstractNumId w:val="8"/>
  </w:num>
  <w:num w:numId="10">
    <w:abstractNumId w:val="11"/>
  </w:num>
  <w:num w:numId="11">
    <w:abstractNumId w:val="12"/>
  </w:num>
  <w:num w:numId="12">
    <w:abstractNumId w:val="10"/>
  </w:num>
  <w:num w:numId="13">
    <w:abstractNumId w:val="7"/>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7133"/>
    <w:rsid w:val="00041D04"/>
    <w:rsid w:val="00042EC5"/>
    <w:rsid w:val="0006123D"/>
    <w:rsid w:val="00072CBA"/>
    <w:rsid w:val="0008007B"/>
    <w:rsid w:val="00085D57"/>
    <w:rsid w:val="00092E8E"/>
    <w:rsid w:val="00096468"/>
    <w:rsid w:val="000A302D"/>
    <w:rsid w:val="000C0195"/>
    <w:rsid w:val="000C5BAC"/>
    <w:rsid w:val="000E3302"/>
    <w:rsid w:val="000F3C7C"/>
    <w:rsid w:val="001026AF"/>
    <w:rsid w:val="00106925"/>
    <w:rsid w:val="00122AE5"/>
    <w:rsid w:val="0012509A"/>
    <w:rsid w:val="00132BEB"/>
    <w:rsid w:val="00181C25"/>
    <w:rsid w:val="0019399D"/>
    <w:rsid w:val="00196BF5"/>
    <w:rsid w:val="001A1A01"/>
    <w:rsid w:val="001A6E3D"/>
    <w:rsid w:val="001B0BFE"/>
    <w:rsid w:val="001C1992"/>
    <w:rsid w:val="001D7692"/>
    <w:rsid w:val="001F1E4D"/>
    <w:rsid w:val="00200FA9"/>
    <w:rsid w:val="002207BD"/>
    <w:rsid w:val="00230775"/>
    <w:rsid w:val="0025078F"/>
    <w:rsid w:val="00252280"/>
    <w:rsid w:val="002775D1"/>
    <w:rsid w:val="00277787"/>
    <w:rsid w:val="002A61A7"/>
    <w:rsid w:val="002C43AD"/>
    <w:rsid w:val="002D485F"/>
    <w:rsid w:val="002F0EE7"/>
    <w:rsid w:val="003245E7"/>
    <w:rsid w:val="00340EF9"/>
    <w:rsid w:val="003422B3"/>
    <w:rsid w:val="00352CC7"/>
    <w:rsid w:val="003559C9"/>
    <w:rsid w:val="00356E4F"/>
    <w:rsid w:val="003652F4"/>
    <w:rsid w:val="00393054"/>
    <w:rsid w:val="00395DBB"/>
    <w:rsid w:val="00395F7D"/>
    <w:rsid w:val="003A21C4"/>
    <w:rsid w:val="003A72BB"/>
    <w:rsid w:val="003B5584"/>
    <w:rsid w:val="003E6EF7"/>
    <w:rsid w:val="003E7A28"/>
    <w:rsid w:val="00406A4A"/>
    <w:rsid w:val="0042534A"/>
    <w:rsid w:val="004315B3"/>
    <w:rsid w:val="00440CEE"/>
    <w:rsid w:val="00443724"/>
    <w:rsid w:val="00456E7D"/>
    <w:rsid w:val="00486063"/>
    <w:rsid w:val="00492EAD"/>
    <w:rsid w:val="004A4BE0"/>
    <w:rsid w:val="004A508C"/>
    <w:rsid w:val="004C28B3"/>
    <w:rsid w:val="004E5585"/>
    <w:rsid w:val="00504100"/>
    <w:rsid w:val="005442D3"/>
    <w:rsid w:val="0057686A"/>
    <w:rsid w:val="005A2F07"/>
    <w:rsid w:val="005A56AE"/>
    <w:rsid w:val="005C3DA6"/>
    <w:rsid w:val="005D5668"/>
    <w:rsid w:val="005F06BF"/>
    <w:rsid w:val="005F7DCA"/>
    <w:rsid w:val="005F7E02"/>
    <w:rsid w:val="00603B74"/>
    <w:rsid w:val="00631726"/>
    <w:rsid w:val="00660921"/>
    <w:rsid w:val="00685B3D"/>
    <w:rsid w:val="006862D5"/>
    <w:rsid w:val="0069416E"/>
    <w:rsid w:val="006A2D73"/>
    <w:rsid w:val="006A7CBC"/>
    <w:rsid w:val="006C6110"/>
    <w:rsid w:val="006D2266"/>
    <w:rsid w:val="006D50C3"/>
    <w:rsid w:val="00705BA4"/>
    <w:rsid w:val="007230A2"/>
    <w:rsid w:val="0078431C"/>
    <w:rsid w:val="00787A1B"/>
    <w:rsid w:val="00797CAD"/>
    <w:rsid w:val="007F34E9"/>
    <w:rsid w:val="007F50E6"/>
    <w:rsid w:val="00813D04"/>
    <w:rsid w:val="00822125"/>
    <w:rsid w:val="00827435"/>
    <w:rsid w:val="008504BE"/>
    <w:rsid w:val="00865E8F"/>
    <w:rsid w:val="008753F6"/>
    <w:rsid w:val="00876108"/>
    <w:rsid w:val="00886605"/>
    <w:rsid w:val="008A4700"/>
    <w:rsid w:val="008B4757"/>
    <w:rsid w:val="008D1908"/>
    <w:rsid w:val="008D4327"/>
    <w:rsid w:val="00960999"/>
    <w:rsid w:val="009701A0"/>
    <w:rsid w:val="00997385"/>
    <w:rsid w:val="009A445A"/>
    <w:rsid w:val="009D733B"/>
    <w:rsid w:val="009E0674"/>
    <w:rsid w:val="009F0219"/>
    <w:rsid w:val="00A10521"/>
    <w:rsid w:val="00A11B9C"/>
    <w:rsid w:val="00A251EF"/>
    <w:rsid w:val="00A34C13"/>
    <w:rsid w:val="00A77FC6"/>
    <w:rsid w:val="00A85C1E"/>
    <w:rsid w:val="00AD4EED"/>
    <w:rsid w:val="00AE3473"/>
    <w:rsid w:val="00B0486A"/>
    <w:rsid w:val="00B12C85"/>
    <w:rsid w:val="00B13365"/>
    <w:rsid w:val="00B6580C"/>
    <w:rsid w:val="00B74636"/>
    <w:rsid w:val="00B8633A"/>
    <w:rsid w:val="00BA218D"/>
    <w:rsid w:val="00BA6D04"/>
    <w:rsid w:val="00BB0403"/>
    <w:rsid w:val="00BE4259"/>
    <w:rsid w:val="00C327CC"/>
    <w:rsid w:val="00C46D17"/>
    <w:rsid w:val="00C516B5"/>
    <w:rsid w:val="00C623C1"/>
    <w:rsid w:val="00C65F96"/>
    <w:rsid w:val="00CA1F61"/>
    <w:rsid w:val="00CE2A3B"/>
    <w:rsid w:val="00CF5826"/>
    <w:rsid w:val="00D20B1E"/>
    <w:rsid w:val="00D42E48"/>
    <w:rsid w:val="00DB05E4"/>
    <w:rsid w:val="00DB4F5E"/>
    <w:rsid w:val="00DF10B0"/>
    <w:rsid w:val="00E1148F"/>
    <w:rsid w:val="00E20004"/>
    <w:rsid w:val="00E216C4"/>
    <w:rsid w:val="00E24197"/>
    <w:rsid w:val="00E35DA4"/>
    <w:rsid w:val="00E555F7"/>
    <w:rsid w:val="00E64B06"/>
    <w:rsid w:val="00E74B36"/>
    <w:rsid w:val="00EA6304"/>
    <w:rsid w:val="00EC51CF"/>
    <w:rsid w:val="00EF3D50"/>
    <w:rsid w:val="00F115F0"/>
    <w:rsid w:val="00F37880"/>
    <w:rsid w:val="00F740E7"/>
    <w:rsid w:val="00FB77B4"/>
    <w:rsid w:val="00FD3B0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true"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A10521"/>
    <w:rPr>
      <w:color w:val="808080"/>
      <w:bdr w:space="0" w:sz="0" w:color="auto" w:val="none"/>
      <w:shd w:fill="auto" w:color="auto" w:val="clear"/>
    </w:rPr>
  </w:style>
  <w:style w:customStyle="true" w:styleId="eSPISCCParagraphDefaultFont" w:type="character">
    <w:name w:val="eSPIS_CC_Paragraph Default Font"/>
    <w:basedOn w:val="Zadanifontodlomka"/>
    <w:rsid w:val="00A105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52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105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5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1"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A10521"/>
    <w:rPr>
      <w:color w:val="808080"/>
      <w:bdr w:color="auto" w:space="0" w:sz="0" w:val="none"/>
      <w:shd w:color="auto" w:fill="auto" w:val="clear"/>
    </w:rPr>
  </w:style>
  <w:style w:customStyle="1" w:styleId="eSPISCCParagraphDefaultFont" w:type="character">
    <w:name w:val="eSPIS_CC_Paragraph Default Font"/>
    <w:basedOn w:val="Zadanifontodlomka"/>
    <w:rsid w:val="00A105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52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105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5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29251924">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44022988">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St-416/2018-50</izvorni_sadrzaj>
    <derivirana_varijabla naziv="DomainObject.PredzadnjaOdlukaIzPredmeta.Oznaka_1">St-416/2018-50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3CA827-8841-4859-9E65-36EC2B5E1C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4788</properties:Characters>
  <properties:Lines>118</properties:Lines>
  <properties:Paragraphs>58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2019-05-22T11:14:00Z</dcterms:created>
  <dc:creator>Gordana Grčić</dc:creator>
  <cp:lastModifiedBy>Gordana Cvitković</cp:lastModifiedBy>
  <cp:lastPrinted>2019-05-22T11:42:00Z</cp:lastPrinted>
  <dcterms:modified xmlns:xsi="http://www.w3.org/2001/XMLSchema-instance" xsi:type="dcterms:W3CDTF">2019-05-22T11:42:00Z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(St-416-2018-1 zaključak o prodaji FINA.docx)</vt:lpwstr>
  </prop:property>
  <prop:property name="CC_coloring" pid="4" fmtid="{D5CDD505-2E9C-101B-9397-08002B2CF9AE}">
    <vt:bool>false</vt:bool>
  </prop:property>
  <prop:property name="BrojStranica" pid="5" fmtid="{D5CDD505-2E9C-101B-9397-08002B2CF9AE}">
    <vt:i4>3</vt:i4>
  </prop:property>
</prop:Properties>
</file>