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1356" w14:paraId="d761356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4000A7">
        <w:rPr>
          <w:szCs w:val="24"/>
          <w:lang w:val="hr-HR"/>
        </w:rPr>
        <w:t>2 St-1217</w:t>
      </w:r>
      <w:r>
        <w:rPr>
          <w:szCs w:val="24"/>
          <w:lang w:val="hr-HR"/>
        </w:rPr>
        <w:t>/2016-</w:t>
      </w:r>
      <w:r w:rsidR="00043D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BB3864" w:rsidP="00865844" w:rsidR="00BB386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4000A7">
        <w:rPr>
          <w:lang w:val="hr-HR"/>
        </w:rPr>
        <w:t>L2</w:t>
      </w:r>
      <w:r w:rsidR="004000A7" w:rsidRPr="0072107E">
        <w:rPr>
          <w:lang w:val="hr-HR"/>
        </w:rPr>
        <w:t>-DIZAJN</w:t>
      </w:r>
      <w:r w:rsidR="004000A7">
        <w:rPr>
          <w:lang w:val="hr-HR"/>
        </w:rPr>
        <w:t xml:space="preserve"> jednostavno društvo s ograničenom odgovornošću za usluge, Zaprešić, Trg žrtava fašizma 4, </w:t>
      </w:r>
      <w:r w:rsidR="004000A7" w:rsidRPr="000664E3">
        <w:rPr>
          <w:lang w:val="hr-HR"/>
        </w:rPr>
        <w:t>MB</w:t>
      </w:r>
      <w:r w:rsidR="004000A7">
        <w:rPr>
          <w:lang w:val="hr-HR"/>
        </w:rPr>
        <w:t>S:080909699, OIB:45094239270</w:t>
      </w:r>
      <w:r>
        <w:rPr>
          <w:lang w:val="hr-HR"/>
        </w:rPr>
        <w:t xml:space="preserve">, dana </w:t>
      </w:r>
      <w:r w:rsidR="007534FF">
        <w:rPr>
          <w:lang w:val="hr-HR"/>
        </w:rPr>
        <w:t>30.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BB3864" w:rsidP="00865844" w:rsidR="00BB386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BB3864" w:rsidP="00865844" w:rsidR="00BB386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4000A7">
        <w:rPr>
          <w:lang w:val="hr-HR"/>
        </w:rPr>
        <w:t>L2</w:t>
      </w:r>
      <w:r w:rsidR="004000A7" w:rsidRPr="0072107E">
        <w:rPr>
          <w:lang w:val="hr-HR"/>
        </w:rPr>
        <w:t>-DIZAJN</w:t>
      </w:r>
      <w:r w:rsidR="004000A7">
        <w:rPr>
          <w:lang w:val="hr-HR"/>
        </w:rPr>
        <w:t xml:space="preserve"> jednostavno društvo s ograničenom odgovornošću za usluge, Zaprešić, Trg žrtava fašizma 4, </w:t>
      </w:r>
      <w:r w:rsidR="004000A7" w:rsidRPr="000664E3">
        <w:rPr>
          <w:lang w:val="hr-HR"/>
        </w:rPr>
        <w:t>MB</w:t>
      </w:r>
      <w:r w:rsidR="004000A7">
        <w:rPr>
          <w:lang w:val="hr-HR"/>
        </w:rPr>
        <w:t>S:080909699, OIB:45094239270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7534FF" w:rsidR="007534F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7534FF" w:rsidRPr="00EC2B4C">
        <w:rPr>
          <w:szCs w:val="24"/>
          <w:lang w:val="hr-HR"/>
        </w:rPr>
        <w:t xml:space="preserve">JASNA HROMADKO, Zagreb, </w:t>
      </w:r>
      <w:proofErr w:type="spellStart"/>
      <w:r w:rsidR="007534FF" w:rsidRPr="00EC2B4C">
        <w:rPr>
          <w:szCs w:val="24"/>
          <w:lang w:val="hr-HR"/>
        </w:rPr>
        <w:t>Zelengorska</w:t>
      </w:r>
      <w:proofErr w:type="spellEnd"/>
      <w:r w:rsidR="007534FF" w:rsidRPr="00EC2B4C">
        <w:rPr>
          <w:szCs w:val="24"/>
          <w:lang w:val="hr-HR"/>
        </w:rPr>
        <w:t xml:space="preserve"> br. 1, OIB:22088644509</w:t>
      </w:r>
      <w:r w:rsidR="007534FF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4000A7">
        <w:rPr>
          <w:lang w:val="hr-HR"/>
        </w:rPr>
        <w:t>L2</w:t>
      </w:r>
      <w:r w:rsidR="004000A7" w:rsidRPr="0072107E">
        <w:rPr>
          <w:lang w:val="hr-HR"/>
        </w:rPr>
        <w:t>-DIZAJN</w:t>
      </w:r>
      <w:r w:rsidR="004000A7">
        <w:rPr>
          <w:lang w:val="hr-HR"/>
        </w:rPr>
        <w:t xml:space="preserve"> jednostavno društvo s ograničenom odgovornošću za usluge, Zaprešić, Trg žrtava fašizma 4, </w:t>
      </w:r>
      <w:r w:rsidR="004000A7" w:rsidRPr="000664E3">
        <w:rPr>
          <w:lang w:val="hr-HR"/>
        </w:rPr>
        <w:t>MB</w:t>
      </w:r>
      <w:r w:rsidR="004000A7">
        <w:rPr>
          <w:lang w:val="hr-HR"/>
        </w:rPr>
        <w:t>S:080909699, OIB:45094239270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7534FF">
        <w:rPr>
          <w:rFonts w:cs="Times New Roman" w:eastAsia="Times New Roman" w:hAnsi="Times New Roman" w:ascii="Times New Roman"/>
          <w:sz w:val="24"/>
          <w:szCs w:val="24"/>
          <w:lang w:eastAsia="hr-HR"/>
        </w:rPr>
        <w:t>30.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7534F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BB3864" w:rsidP="00865844" w:rsidR="00BB386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BB3864" w:rsidP="00681190" w:rsidR="00BB3864">
      <w:pPr>
        <w:ind w:firstLine="851"/>
        <w:jc w:val="both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</w:t>
      </w:r>
      <w:r>
        <w:rPr>
          <w:szCs w:val="24"/>
          <w:lang w:val="hr-HR"/>
        </w:rPr>
        <w:lastRenderedPageBreak/>
        <w:t>dalje: SZ) oglasom poslovni broj St-</w:t>
      </w:r>
      <w:r w:rsidR="004000A7">
        <w:rPr>
          <w:szCs w:val="24"/>
          <w:lang w:val="hr-HR"/>
        </w:rPr>
        <w:t>1217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E10A08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</w:t>
      </w:r>
      <w:r w:rsidR="00E10A08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BB3864" w:rsidP="00865844" w:rsidR="00BB386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7534FF">
        <w:rPr>
          <w:szCs w:val="24"/>
          <w:lang w:val="hr-HR"/>
        </w:rPr>
        <w:t>30.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326EDA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326EDA">
        <w:rPr>
          <w:szCs w:val="24"/>
          <w:lang w:val="hr-HR"/>
        </w:rPr>
        <w:t>, v.r.</w:t>
      </w:r>
    </w:p>
    <w:p w:rsidRDefault="00326EDA" w:rsidP="002C6722" w:rsidR="00326EDA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 – ovlašteni službenik</w:t>
      </w:r>
    </w:p>
    <w:p w:rsidRDefault="00326EDA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BB3864" w:rsidP="00C954F0" w:rsidR="00BB3864">
      <w:pPr>
        <w:jc w:val="both"/>
        <w:rPr>
          <w:szCs w:val="24"/>
          <w:lang w:val="hr-HR"/>
        </w:rPr>
      </w:pPr>
    </w:p>
    <w:p w:rsidRDefault="00BB3864" w:rsidP="00BB3864" w:rsidR="00BB386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 u Bjelovaru.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6EDA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0A7"/>
    <w:rsid w:val="00400AFB"/>
    <w:rsid w:val="00431599"/>
    <w:rsid w:val="004358C6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534FF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3864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00C4"/>
    <w:rsid w:val="00D744CA"/>
    <w:rsid w:val="00D81EE5"/>
    <w:rsid w:val="00D96641"/>
    <w:rsid w:val="00DA2A1D"/>
    <w:rsid w:val="00DB6EB0"/>
    <w:rsid w:val="00DC0507"/>
    <w:rsid w:val="00DC2218"/>
    <w:rsid w:val="00DC6703"/>
    <w:rsid w:val="00DC735B"/>
    <w:rsid w:val="00DD2D39"/>
    <w:rsid w:val="00DE657F"/>
    <w:rsid w:val="00DF3D10"/>
    <w:rsid w:val="00DF7921"/>
    <w:rsid w:val="00E00414"/>
    <w:rsid w:val="00E012A4"/>
    <w:rsid w:val="00E10A08"/>
    <w:rsid w:val="00E33502"/>
    <w:rsid w:val="00E3513E"/>
    <w:rsid w:val="00E42E86"/>
    <w:rsid w:val="00E5731B"/>
    <w:rsid w:val="00E73026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5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8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8C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8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8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5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8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8C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8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8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St-1217/2016-4</izvorni_sadrzaj>
    <derivirana_varijabla naziv="DomainObject.Oznaka_1">St-1217/2016-4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St-1217/2016</izvorni_sadrzaj>
    <derivirana_varijabla naziv="DomainObject.Predmet.OznakaBroj_1">St-1217/2016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L2-DIZAJN j.d.o.o. zastupanog po punomoćniku Lovro Lulić</izvorni_sadrzaj>
    <derivirana_varijabla naziv="DomainObject.Predmet.ProtustrankaFormated_1">  L2-DIZAJN j.d.o.o. zastupanog po punomoćniku Lovro Lulić</derivirana_varijabla>
  </DomainObject.Predmet.ProtustrankaFormated>
  <DomainObject.Predmet.ProtustrankaFormatedOIB>
    <izvorni_sadrzaj>  L2-DIZAJN j.d.o.o., OIB 45094239270 zastupanog po punomoćniku Lovro Lulić</izvorni_sadrzaj>
    <derivirana_varijabla naziv="DomainObject.Predmet.ProtustrankaFormatedOIB_1">  L2-DIZAJN j.d.o.o., OIB 45094239270 zastupanog po punomoćniku Lovro Lulić</derivirana_varijabla>
  </DomainObject.Predmet.ProtustrankaFormatedOIB>
  <DomainObject.Predmet.ProtustrankaFormatedWithAdress>
    <izvorni_sadrzaj> L2-DIZAJN j.d.o.o., Trg žrtava fašizma 4, 10290 Zaprešić zastupanog po punomoćniku Lovro Lulić</izvorni_sadrzaj>
    <derivirana_varijabla naziv="DomainObject.Predmet.ProtustrankaFormatedWithAdress_1"> L2-DIZAJN j.d.o.o., Trg žrtava fašizma 4, 10290 Zaprešić zastupanog po punomoćniku Lovro Lulić</derivirana_varijabla>
  </DomainObject.Predmet.ProtustrankaFormatedWithAdress>
  <DomainObject.Predmet.ProtustrankaFormatedWithAdressOIB>
    <izvorni_sadrzaj> L2-DIZAJN j.d.o.o., OIB 45094239270, Trg žrtava fašizma 4, 10290 Zaprešić zastupanog po punomoćniku Lovro Lulić</izvorni_sadrzaj>
    <derivirana_varijabla naziv="DomainObject.Predmet.ProtustrankaFormatedWithAdressOIB_1"> L2-DIZAJN j.d.o.o., OIB 45094239270, Trg žrtava fašizma 4, 10290 Zaprešić zastupanog po punomoćniku Lovro Lulić</derivirana_varijabla>
  </DomainObject.Predmet.ProtustrankaFormatedWithAdressOIB>
  <DomainObject.Predmet.ProtustrankaWithAdress>
    <izvorni_sadrzaj>L2-DIZAJN j.d.o.o. Trg žrtava fašizma 4, 10290 Zaprešić</izvorni_sadrzaj>
    <derivirana_varijabla naziv="DomainObject.Predmet.ProtustrankaWithAdress_1">L2-DIZAJN j.d.o.o. Trg žrtava fašizma 4, 10290 Zaprešić</derivirana_varijabla>
  </DomainObject.Predmet.ProtustrankaWithAdress>
  <DomainObject.Predmet.ProtustrankaWithAdressOIB>
    <izvorni_sadrzaj>L2-DIZAJN j.d.o.o., OIB 45094239270, Trg žrtava fašizma 4, 10290 Zaprešić</izvorni_sadrzaj>
    <derivirana_varijabla naziv="DomainObject.Predmet.ProtustrankaWithAdressOIB_1">L2-DIZAJN j.d.o.o., OIB 45094239270, Trg žrtava fašizma 4, 10290 Zaprešić</derivirana_varijabla>
  </DomainObject.Predmet.ProtustrankaWithAdressOIB>
  <DomainObject.Predmet.ProtustrankaNazivFormated>
    <izvorni_sadrzaj>L2-DIZAJN j.d.o.o.</izvorni_sadrzaj>
    <derivirana_varijabla naziv="DomainObject.Predmet.ProtustrankaNazivFormated_1">L2-DIZAJN j.d.o.o.</derivirana_varijabla>
  </DomainObject.Predmet.ProtustrankaNazivFormated>
  <DomainObject.Predmet.ProtustrankaNazivFormatedOIB>
    <izvorni_sadrzaj>L2-DIZAJN j.d.o.o., OIB 45094239270</izvorni_sadrzaj>
    <derivirana_varijabla naziv="DomainObject.Predmet.ProtustrankaNazivFormatedOIB_1">L2-DIZAJN j.d.o.o., OIB 45094239270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L2-DIZAJN j.d.o.o. zastupanog po punomoćniku Lovro Lulić</item>
    </izvorni_sadrzaj>
    <derivirana_varijabla naziv="DomainObject.Predmet.ProtuStrankaListFormated_1">
      <item>L2-DIZAJN j.d.o.o. zastupanog po punomoćniku Lovro Lulić</item>
    </derivirana_varijabla>
  </DomainObject.Predmet.ProtuStrankaListFormated>
  <DomainObject.Predmet.ProtuStrankaListFormatedOIB>
    <izvorni_sadrzaj>
      <item>L2-DIZAJN j.d.o.o., OIB 45094239270 zastupanog po punomoćniku Lovro Lulić</item>
    </izvorni_sadrzaj>
    <derivirana_varijabla naziv="DomainObject.Predmet.ProtuStrankaListFormatedOIB_1">
      <item>L2-DIZAJN j.d.o.o., OIB 45094239270 zastupanog po punomoćniku Lovro Lulić</item>
    </derivirana_varijabla>
  </DomainObject.Predmet.ProtuStrankaListFormatedOIB>
  <DomainObject.Predmet.ProtuStrankaListFormatedWithAdress>
    <izvorni_sadrzaj>
      <item>L2-DIZAJN j.d.o.o., Trg žrtava fašizma 4, 10290 Zaprešić zastupanog po punomoćniku Lovro Lulić</item>
    </izvorni_sadrzaj>
    <derivirana_varijabla naziv="DomainObject.Predmet.ProtuStrankaListFormatedWithAdress_1">
      <item>L2-DIZAJN j.d.o.o., Trg žrtava fašizma 4, 10290 Zaprešić zastupanog po punomoćniku Lovro Lulić</item>
    </derivirana_varijabla>
  </DomainObject.Predmet.ProtuStrankaListFormatedWithAdress>
  <DomainObject.Predmet.ProtuStrankaListFormatedWithAdressOIB>
    <izvorni_sadrzaj>
      <item>L2-DIZAJN j.d.o.o., OIB 45094239270, Trg žrtava fašizma 4, 10290 Zaprešić zastupanog po punomoćniku Lovro Lulić</item>
    </izvorni_sadrzaj>
    <derivirana_varijabla naziv="DomainObject.Predmet.ProtuStrankaListFormatedWithAdressOIB_1">
      <item>L2-DIZAJN j.d.o.o., OIB 45094239270, Trg žrtava fašizma 4, 10290 Zaprešić zastupanog po punomoćniku Lovro Lulić</item>
    </derivirana_varijabla>
  </DomainObject.Predmet.ProtuStrankaListFormatedWithAdressOIB>
  <DomainObject.Predmet.ProtuStrankaListNazivFormated>
    <izvorni_sadrzaj>
      <item>L2-DIZAJN j.d.o.o.</item>
    </izvorni_sadrzaj>
    <derivirana_varijabla naziv="DomainObject.Predmet.ProtuStrankaListNazivFormated_1">
      <item>L2-DIZAJN j.d.o.o.</item>
    </derivirana_varijabla>
  </DomainObject.Predmet.ProtuStrankaListNazivFormated>
  <DomainObject.Predmet.ProtuStrankaListNazivFormatedOIB>
    <izvorni_sadrzaj>
      <item>L2-DIZAJN j.d.o.o., OIB 45094239270</item>
    </izvorni_sadrzaj>
    <derivirana_varijabla naziv="DomainObject.Predmet.ProtuStrankaListNazivFormatedOIB_1">
      <item>L2-DIZAJN j.d.o.o., OIB 45094239270</item>
    </derivirana_varijabla>
  </DomainObject.Predmet.ProtuStrankaListNazivFormatedOIB>
  <DomainObject.Predmet.OstaliListFormated>
    <izvorni_sadrzaj>
      <item>Lovro Lulić punomoćnik sudionika u postupku L2-DIZAJN j.d.o.o.</item>
    </izvorni_sadrzaj>
    <derivirana_varijabla naziv="DomainObject.Predmet.OstaliListFormated_1">
      <item>Lovro Lulić punomoćnik sudionika u postupku L2-DIZAJN j.d.o.o.</item>
    </derivirana_varijabla>
  </DomainObject.Predmet.OstaliListFormated>
  <DomainObject.Predmet.OstaliListFormatedOIB>
    <izvorni_sadrzaj>
      <item>Lovro Lulić, OIB 09783262515 punomoćnik sudionika u postupku L2-DIZAJN j.d.o.o.</item>
    </izvorni_sadrzaj>
    <derivirana_varijabla naziv="DomainObject.Predmet.OstaliListFormatedOIB_1">
      <item>Lovro Lulić, OIB 09783262515 punomoćnik sudionika u postupku L2-DIZAJN j.d.o.o.</item>
    </derivirana_varijabla>
  </DomainObject.Predmet.OstaliListFormatedOIB>
  <DomainObject.Predmet.OstaliListFormatedWithAdress>
    <izvorni_sadrzaj>
      <item>Lovro Lulić, Trg žrtava fašizma 4, 10290 Zaprešić punomoćnik sudionika u postupku L2-DIZAJN j.d.o.o.</item>
    </izvorni_sadrzaj>
    <derivirana_varijabla naziv="DomainObject.Predmet.OstaliListFormatedWithAdress_1">
      <item>Lovro Lulić, Trg žrtava fašizma 4, 10290 Zaprešić punomoćnik sudionika u postupku L2-DIZAJN j.d.o.o.</item>
    </derivirana_varijabla>
  </DomainObject.Predmet.OstaliListFormatedWithAdress>
  <DomainObject.Predmet.OstaliListFormatedWithAdressOIB>
    <izvorni_sadrzaj>
      <item>Lovro Lulić, OIB 09783262515, Trg žrtava fašizma 4, 10290 Zaprešić punomoćnik sudionika u postupku L2-DIZAJN j.d.o.o.</item>
    </izvorni_sadrzaj>
    <derivirana_varijabla naziv="DomainObject.Predmet.OstaliListFormatedWithAdressOIB_1">
      <item>Lovro Lulić, OIB 09783262515, Trg žrtava fašizma 4, 10290 Zaprešić punomoćnik sudionika u postupku L2-DIZAJN j.d.o.o.</item>
    </derivirana_varijabla>
  </DomainObject.Predmet.OstaliListFormatedWithAdressOIB>
  <DomainObject.Predmet.OstaliListNazivFormated>
    <izvorni_sadrzaj>
      <item>Lovro Lulić</item>
    </izvorni_sadrzaj>
    <derivirana_varijabla naziv="DomainObject.Predmet.OstaliListNazivFormated_1">
      <item>Lovro Lulić</item>
    </derivirana_varijabla>
  </DomainObject.Predmet.OstaliListNazivFormated>
  <DomainObject.Predmet.OstaliListNazivFormatedOIB>
    <izvorni_sadrzaj>
      <item>Lovro Lulić, OIB 09783262515</item>
    </izvorni_sadrzaj>
    <derivirana_varijabla naziv="DomainObject.Predmet.OstaliListNazivFormatedOIB_1">
      <item>Lovro Lulić, OIB 09783262515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St-1217/2016-4</izvorni_sadrzaj>
    <derivirana_varijabla naziv="DomainObject.PoslovniBrojDokumenta_1">St-1217/2016-4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L2-DIZAJN j.d.o.o.</izvorni_sadrzaj>
    <derivirana_varijabla naziv="DomainObject.Predmet.ProtustrankaIDrugi_1">L2-DIZAJN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L2-DIZAJN j.d.o.o., OIB 45094239270, Trg žrtava fašizma 4, 10290 Zaprešić</izvorni_sadrzaj>
    <derivirana_varijabla naziv="DomainObject.Predmet.ProtustrankaIDrugiAdressOIB_1">L2-DIZAJN j.d.o.o., OIB 45094239270, Trg žrtava fašizma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L2-DIZAJN j.d.o.o.</item>
      <item>FINA Regionalni centar Zagreb</item>
      <item>Lovro Lulić</item>
    </izvorni_sadrzaj>
    <derivirana_varijabla naziv="DomainObject.Predmet.SudioniciListNaziv_1">
      <item>L2-DIZAJN j.d.o.o.</item>
      <item>FINA Regionalni centar Zagreb</item>
      <item>Lovro Lulić</item>
    </derivirana_varijabla>
  </DomainObject.Predmet.SudioniciListNaziv>
  <DomainObject.Predmet.SudioniciListAdressOIB>
    <izvorni_sadrzaj>
      <item>L2-DIZAJN j.d.o.o., OIB 45094239270, Trg žrtava fašizma 4,10290 Zaprešić</item>
      <item>FINA Regionalni centar Zagreb, OIB 85821130368, Trg svibanjskih žrtava 1995. 1,10000 Zagreb</item>
      <item>Lovro Lulić, OIB 09783262515, Trg žrtava fašizma 4,10290 Zaprešić</item>
    </izvorni_sadrzaj>
    <derivirana_varijabla naziv="DomainObject.Predmet.SudioniciListAdressOIB_1">
      <item>L2-DIZAJN j.d.o.o., OIB 45094239270, Trg žrtava fašizma 4,10290 Zaprešić</item>
      <item>FINA Regionalni centar Zagreb, OIB 85821130368, Trg svibanjskih žrtava 1995. 1,10000 Zagreb</item>
      <item>Lovro Lulić, OIB 09783262515, Trg žrtava fašizma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45094239270</item>
      <item>, OIB 85821130368</item>
      <item>, OIB 09783262515</item>
    </izvorni_sadrzaj>
    <derivirana_varijabla naziv="DomainObject.Predmet.SudioniciListNazivOIB_1">
      <item>, OIB 45094239270</item>
      <item>, OIB 85821130368</item>
      <item>, OIB 09783262515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8FF12-4BC2-4723-92C5-9F70BC52B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3768</properties:Characters>
  <properties:Lines>104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2016-08-29T12:28:00Z</dcterms:created>
  <dc:creator>Miroslav Lovreković</dc:creator>
  <cp:lastModifiedBy>Miroslav Lovreković</cp:lastModifiedBy>
  <cp:lastPrinted>2017-01-30T13:16:00Z</cp:lastPrinted>
  <dcterms:modified xmlns:xsi="http://www.w3.org/2001/XMLSchema-instance" xsi:type="dcterms:W3CDTF">2017-01-30T13:16:00Z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St-1217/2016-4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